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2332" w14:paraId="f092332" w:rsidRDefault="00AE649C" w:rsidP="007C3E9B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7C3E9B" w:rsidP="007C3E9B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7C3E9B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St-353/16-3</w:t>
      </w:r>
      <w:r w:rsidR="00EA1C6D">
        <w:tab/>
      </w:r>
    </w:p>
    <w:p w:rsidRDefault="007C3E9B" w:rsidP="007C3E9B" w:rsidR="007C3E9B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7C3E9B" w:rsidP="007C3E9B" w:rsidR="007C3E9B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7C3E9B" w:rsidP="007C3E9B" w:rsidR="007C3E9B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7C3E9B" w:rsidP="007C3E9B" w:rsidR="007C3E9B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7C3E9B" w:rsidP="007C3E9B" w:rsidR="007C3E9B">
      <w:pPr>
        <w:spacing w:after="0"/>
        <w:jc w:val="right"/>
        <w:rPr>
          <w:lang w:eastAsia="hr-HR"/>
        </w:rPr>
      </w:pPr>
    </w:p>
    <w:p w:rsidRDefault="007C3E9B" w:rsidP="007C3E9B" w:rsidR="007C3E9B">
      <w:pPr>
        <w:spacing w:after="0"/>
        <w:jc w:val="right"/>
      </w:pPr>
    </w:p>
    <w:p w:rsidRDefault="007C3E9B" w:rsidP="007C3E9B" w:rsidR="007C3E9B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 SOLUS PROMET j.d.o.o., Čepelovac, Planinska 50, OIB: 76231665435,  12. travnja 2016. temeljem čl. 430. Stečajnog zakona („NN“ 71/15, u daljnjem tekstu SZ) objavljuje sljedeći</w:t>
      </w:r>
    </w:p>
    <w:p w:rsidRDefault="007C3E9B" w:rsidP="007C3E9B" w:rsidR="007C3E9B">
      <w:pPr>
        <w:spacing w:after="0"/>
        <w:jc w:val="center"/>
      </w:pPr>
    </w:p>
    <w:p w:rsidRDefault="007C3E9B" w:rsidP="007C3E9B" w:rsidR="007C3E9B">
      <w:pPr>
        <w:spacing w:after="0"/>
        <w:jc w:val="center"/>
      </w:pPr>
      <w:r>
        <w:t>OGLAS</w:t>
      </w:r>
    </w:p>
    <w:p w:rsidRDefault="007C3E9B" w:rsidP="007C3E9B" w:rsidR="007C3E9B">
      <w:pPr>
        <w:spacing w:after="0"/>
      </w:pPr>
    </w:p>
    <w:p w:rsidRDefault="007C3E9B" w:rsidP="007C3E9B" w:rsidR="007C3E9B">
      <w:pPr>
        <w:spacing w:after="0"/>
        <w:jc w:val="both"/>
      </w:pPr>
      <w:r>
        <w:t>1/</w:t>
      </w:r>
      <w:r>
        <w:tab/>
        <w:t>Utvrđuje se da ukupni iznos evidentiranog duga dužnika SOLUS PROMET j.d.o.o., Čepelovac, Planinska 50, OIB: 76231665435  iznosi 7.339,67 kn.</w:t>
      </w:r>
    </w:p>
    <w:p w:rsidRDefault="007C3E9B" w:rsidP="007C3E9B" w:rsidR="007C3E9B">
      <w:pPr>
        <w:spacing w:after="0"/>
        <w:jc w:val="both"/>
      </w:pPr>
    </w:p>
    <w:p w:rsidRDefault="007C3E9B" w:rsidP="007C3E9B" w:rsidR="007C3E9B">
      <w:pPr>
        <w:spacing w:after="0"/>
        <w:jc w:val="both"/>
      </w:pPr>
      <w:r>
        <w:t>2/</w:t>
      </w:r>
      <w:r>
        <w:tab/>
        <w:t xml:space="preserve"> Poziva se direktor dužnika Ivan Pleško iz Čepelovca, Planinska 50, OIB: 63424305363 da u roku od 15 dana od dana objave ovog oglasa na e-oglasnoj ploči suda podnese ovome sudu, pozivom na gornji broj spisa, javnobilježnički ovjerovljeni prokazni popis imovine i obveza dužnika na propisanom obrascu.</w:t>
      </w:r>
    </w:p>
    <w:p w:rsidRDefault="007C3E9B" w:rsidP="007C3E9B" w:rsidR="007C3E9B">
      <w:pPr>
        <w:spacing w:after="0"/>
        <w:jc w:val="both"/>
      </w:pPr>
    </w:p>
    <w:p w:rsidRDefault="007C3E9B" w:rsidP="007C3E9B" w:rsidR="007C3E9B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7C3E9B" w:rsidP="007C3E9B" w:rsidR="007C3E9B">
      <w:pPr>
        <w:spacing w:after="0"/>
      </w:pPr>
    </w:p>
    <w:p w:rsidRDefault="007C3E9B" w:rsidP="007C3E9B" w:rsidR="007C3E9B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7C3E9B" w:rsidP="007C3E9B" w:rsidR="007C3E9B">
      <w:pPr>
        <w:spacing w:after="0"/>
        <w:jc w:val="both"/>
        <w:rPr>
          <w:color w:val="000000"/>
        </w:rPr>
      </w:pPr>
      <w:r>
        <w:tab/>
      </w:r>
    </w:p>
    <w:p w:rsidRDefault="007C3E9B" w:rsidP="007C3E9B" w:rsidR="007C3E9B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22035316 otvoren kod Hrvatske poštanske banke. </w:t>
      </w:r>
    </w:p>
    <w:p w:rsidRDefault="007C3E9B" w:rsidP="007C3E9B" w:rsidR="007C3E9B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7C3E9B" w:rsidP="007C3E9B" w:rsidR="007C3E9B">
      <w:pPr>
        <w:spacing w:after="0"/>
        <w:jc w:val="both"/>
      </w:pPr>
    </w:p>
    <w:p w:rsidRDefault="007C3E9B" w:rsidP="007C3E9B" w:rsidR="007C3E9B">
      <w:pPr>
        <w:spacing w:after="0"/>
        <w:jc w:val="center"/>
      </w:pPr>
      <w:r>
        <w:t>U Varaždinu, 12. travnja 2016.</w:t>
      </w:r>
    </w:p>
    <w:p w:rsidRDefault="007C3E9B" w:rsidP="007C3E9B" w:rsidR="007C3E9B">
      <w:pPr>
        <w:spacing w:after="0"/>
        <w:jc w:val="both"/>
      </w:pPr>
    </w:p>
    <w:p w:rsidRDefault="007C3E9B" w:rsidP="007C3E9B" w:rsidR="007C3E9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7C3E9B" w:rsidP="007C3E9B" w:rsidR="007C3E9B">
      <w:pPr>
        <w:spacing w:after="0"/>
      </w:pPr>
    </w:p>
    <w:p w:rsidRDefault="007C3E9B" w:rsidP="007C3E9B" w:rsidR="007C3E9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7C3E9B" w:rsidR="00CB0EA4">
      <w:pPr>
        <w:pStyle w:val="Naslovdokumenta"/>
        <w:spacing w:after="0"/>
      </w:pPr>
    </w:p>
    <w:p w:rsidRDefault="0071688E" w:rsidP="007C3E9B" w:rsidR="0071688E">
      <w:pPr>
        <w:pStyle w:val="Poetniodjeljak"/>
        <w:spacing w:after="0"/>
      </w:pPr>
    </w:p>
    <w:p w:rsidRDefault="00A21F0D" w:rsidP="007C3E9B" w:rsidR="00A21F0D">
      <w:pPr>
        <w:pStyle w:val="NormaleSPIS"/>
        <w:spacing w:after="0"/>
        <w:rPr>
          <w:noProof/>
        </w:rPr>
      </w:pPr>
    </w:p>
    <w:p w:rsidRDefault="00DA0242" w:rsidP="007C3E9B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3E9B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220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St-353/2016-3</izvorni_sadrzaj>
    <derivirana_varijabla naziv="DomainObject.Oznaka_1">St-353/2016-3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St-353/2016</izvorni_sadrzaj>
    <derivirana_varijabla naziv="DomainObject.Predmet.OznakaBroj_1">St-353/2016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SOLUS PROMET jednostavno društvo s ograničenom odgovornošću za proizvodnju, trgovinu i usluge</izvorni_sadrzaj>
    <derivirana_varijabla naziv="DomainObject.Predmet.ProtustrankaFormated_1">  SOLUS PROMET jednostavno društvo s ograničenom odgovornošću za proizvodnju, trgovinu i usluge</derivirana_varijabla>
  </DomainObject.Predmet.ProtustrankaFormated>
  <DomainObject.Predmet.ProtustrankaFormatedOIB>
    <izvorni_sadrzaj>  SOLUS PROMET jednostavno društvo s ograničenom odgovornošću za proizvodnju, trgovinu i usluge, OIB 76231665435</izvorni_sadrzaj>
    <derivirana_varijabla naziv="DomainObject.Predmet.ProtustrankaFormatedOIB_1">  SOLUS PROMET jednostavno društvo s ograničenom odgovornošću za proizvodnju, trgovinu i usluge, OIB 76231665435</derivirana_varijabla>
  </DomainObject.Predmet.ProtustrankaFormatedOIB>
  <DomainObject.Predmet.ProtustrankaFormatedWithAdress>
    <izvorni_sadrzaj> SOLUS PROMET jednostavno društvo s ograničenom odgovornošću za proizvodnju, trgovinu i usluge, Planinska 50, 48350 Čepelovac</izvorni_sadrzaj>
    <derivirana_varijabla naziv="DomainObject.Predmet.ProtustrankaFormatedWithAdress_1"> SOLUS PROMET jednostavno društvo s ograničenom odgovornošću za proizvodnju, trgovinu i usluge, Planinska 50, 48350 Čepelovac</derivirana_varijabla>
  </DomainObject.Predmet.ProtustrankaFormatedWithAdress>
  <DomainObject.Predmet.ProtustrankaFormatedWithAdressOIB>
    <izvorni_sadrzaj> SOLUS PROMET jednostavno društvo s ograničenom odgovornošću za proizvodnju, trgovinu i usluge, OIB 76231665435, Planinska 50, 48350 Čepelovac</izvorni_sadrzaj>
    <derivirana_varijabla naziv="DomainObject.Predmet.ProtustrankaFormatedWithAdressOIB_1"> SOLUS PROMET jednostavno društvo s ograničenom odgovornošću za proizvodnju, trgovinu i usluge, OIB 76231665435, Planinska 50, 48350 Čepelovac</derivirana_varijabla>
  </DomainObject.Predmet.ProtustrankaFormatedWithAdressOIB>
  <DomainObject.Predmet.ProtustrankaWithAdress>
    <izvorni_sadrzaj>SOLUS PROMET jednostavno društvo s ograničenom odgovornošću za proizvodnju, trgovinu i usluge Planinska 50, 48350 Čepelovac</izvorni_sadrzaj>
    <derivirana_varijabla naziv="DomainObject.Predmet.ProtustrankaWithAdress_1">SOLUS PROMET jednostavno društvo s ograničenom odgovornošću za proizvodnju, trgovinu i usluge Planinska 50, 48350 Čepelovac</derivirana_varijabla>
  </DomainObject.Predmet.ProtustrankaWithAdress>
  <DomainObject.Predmet.ProtustrankaWithAdressOIB>
    <izvorni_sadrzaj>SOLUS PROMET jednostavno društvo s ograničenom odgovornošću za proizvodnju, trgovinu i usluge, OIB 76231665435, Planinska 50, 48350 Čepelovac</izvorni_sadrzaj>
    <derivirana_varijabla naziv="DomainObject.Predmet.ProtustrankaWithAdressOIB_1">SOLUS PROMET jednostavno društvo s ograničenom odgovornošću za proizvodnju, trgovinu i usluge, OIB 76231665435, Planinska 50, 48350 Čepelovac</derivirana_varijabla>
  </DomainObject.Predmet.ProtustrankaWithAdressOIB>
  <DomainObject.Predmet.ProtustrankaNazivFormated>
    <izvorni_sadrzaj>SOLUS PROMET jednostavno društvo s ograničenom odgovornošću za proizvodnju, trgovinu i usluge</izvorni_sadrzaj>
    <derivirana_varijabla naziv="DomainObject.Predmet.ProtustrankaNazivFormated_1">SOLUS PROMET jednostavno društvo s ograničenom odgovornošću za proizvodnju, trgovinu i usluge</derivirana_varijabla>
  </DomainObject.Predmet.ProtustrankaNazivFormated>
  <DomainObject.Predmet.ProtustrankaNazivFormatedOIB>
    <izvorni_sadrzaj>SOLUS PROMET jednostavno društvo s ograničenom odgovornošću za proizvodnju, trgovinu i usluge, OIB 76231665435</izvorni_sadrzaj>
    <derivirana_varijabla naziv="DomainObject.Predmet.ProtustrankaNazivFormatedOIB_1">SOLUS PROMET jednostavno društvo s ograničenom odgovornošću za proizvodnju, trgovinu i usluge, OIB 76231665435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7339.67</izvorni_sadrzaj>
    <derivirana_varijabla naziv="DomainObject.Predmet.TrenutnaVrijednost_1">7339.67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SOLUS PROMET jednostavno društvo s ograničenom odgovornošću za proizvodnju, trgovinu i usluge</item>
    </izvorni_sadrzaj>
    <derivirana_varijabla naziv="DomainObject.Predmet.ProtuStrankaListFormated_1">
      <item>SOLUS PROMET jednostavno društvo s ograničenom odgovornošću za proizvodnju, trgovinu i usluge</item>
    </derivirana_varijabla>
  </DomainObject.Predmet.ProtuStrankaListFormated>
  <DomainObject.Predmet.ProtuStrankaListFormatedOIB>
    <izvorni_sadrzaj>
      <item>SOLUS PROMET jednostavno društvo s ograničenom odgovornošću za proizvodnju, trgovinu i usluge, OIB 76231665435</item>
    </izvorni_sadrzaj>
    <derivirana_varijabla naziv="DomainObject.Predmet.ProtuStrankaListFormatedOIB_1">
      <item>SOLUS PROMET jednostavno društvo s ograničenom odgovornošću za proizvodnju, trgovinu i usluge, OIB 76231665435</item>
    </derivirana_varijabla>
  </DomainObject.Predmet.ProtuStrankaListFormatedOIB>
  <DomainObject.Predmet.ProtuStrankaListFormatedWithAdress>
    <izvorni_sadrzaj>
      <item>SOLUS PROMET jednostavno društvo s ograničenom odgovornošću za proizvodnju, trgovinu i usluge, Planinska 50, 48350 Čepelovac</item>
    </izvorni_sadrzaj>
    <derivirana_varijabla naziv="DomainObject.Predmet.ProtuStrankaListFormatedWithAdress_1">
      <item>SOLUS PROMET jednostavno društvo s ograničenom odgovornošću za proizvodnju, trgovinu i usluge, Planinska 50, 48350 Čepelovac</item>
    </derivirana_varijabla>
  </DomainObject.Predmet.ProtuStrankaListFormatedWithAdress>
  <DomainObject.Predmet.ProtuStrankaListFormatedWithAdressOIB>
    <izvorni_sadrzaj>
      <item>SOLUS PROMET jednostavno društvo s ograničenom odgovornošću za proizvodnju, trgovinu i usluge, OIB 76231665435, Planinska 50, 48350 Čepelovac</item>
    </izvorni_sadrzaj>
    <derivirana_varijabla naziv="DomainObject.Predmet.ProtuStrankaListFormatedWithAdressOIB_1">
      <item>SOLUS PROMET jednostavno društvo s ograničenom odgovornošću za proizvodnju, trgovinu i usluge, OIB 76231665435, Planinska 50, 48350 Čepelovac</item>
    </derivirana_varijabla>
  </DomainObject.Predmet.ProtuStrankaListFormatedWithAdressOIB>
  <DomainObject.Predmet.ProtuStrankaListNazivFormated>
    <izvorni_sadrzaj>
      <item>SOLUS PROMET jednostavno društvo s ograničenom odgovornošću za proizvodnju, trgovinu i usluge</item>
    </izvorni_sadrzaj>
    <derivirana_varijabla naziv="DomainObject.Predmet.ProtuStrankaListNazivFormated_1">
      <item>SOLUS PROMET jednostavno društvo s ograničenom odgovornošću za proizvodnju, trgovinu i usluge</item>
    </derivirana_varijabla>
  </DomainObject.Predmet.ProtuStrankaListNazivFormated>
  <DomainObject.Predmet.ProtuStrankaListNazivFormatedOIB>
    <izvorni_sadrzaj>
      <item>SOLUS PROMET jednostavno društvo s ograničenom odgovornošću za proizvodnju, trgovinu i usluge, OIB 76231665435</item>
    </izvorni_sadrzaj>
    <derivirana_varijabla naziv="DomainObject.Predmet.ProtuStrankaListNazivFormatedOIB_1">
      <item>SOLUS PROMET jednostavno društvo s ograničenom odgovornošću za proizvodnju, trgovinu i usluge, OIB 76231665435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>St-353/2016-3</izvorni_sadrzaj>
    <derivirana_varijabla naziv="DomainObject.PoslovniBrojDokumenta_1">St-353/2016-3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SOLUS PROMET jednostavno društvo s ograničenom odgovornošću za proizvodnju, trgovinu i usluge</izvorni_sadrzaj>
    <derivirana_varijabla naziv="DomainObject.Predmet.ProtustrankaIDrugi_1">SOLUS PROMET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SOLUS PROMET jednostavno društvo s ograničenom odgovornošću za proizvodnju, trgovinu i usluge, OIB 76231665435, Planinska 50, 48350 Čepelovac</izvorni_sadrzaj>
    <derivirana_varijabla naziv="DomainObject.Predmet.ProtustrankaIDrugiAdressOIB_1">SOLUS PROMET jednostavno društvo s ograničenom odgovornošću za proizvodnju, trgovinu i usluge, OIB 76231665435, Planinska 50, 48350 Čepelovac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SOLUS PROMET jednostavno društvo s ograničenom odgovornošću za proizvodnju, trgovinu i usluge</item>
      <item>Sudski registar</item>
    </izvorni_sadrzaj>
    <derivirana_varijabla naziv="DomainObject.Predmet.SudioniciListNaziv_1">
      <item>Financijska agencija</item>
      <item>SOLUS PROMET jednostavno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SOLUS PROMET jednostavno društvo s ograničenom odgovornošću za proizvodnju, trgovinu i usluge, OIB 76231665435, Planinska 50,48350 Čepelovac</item>
      <item>Sudski registar</item>
    </izvorni_sadrzaj>
    <derivirana_varijabla naziv="DomainObject.Predmet.SudioniciListAdressOIB_1">
      <item>Financijska agencija, OIB 85821130368, A. Cesarca 2,42000 Varaždin</item>
      <item>SOLUS PROMET jednostavno društvo s ograničenom odgovornošću za proizvodnju, trgovinu i usluge, OIB 76231665435, Planinska 50,48350 Čepelovac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AD1E6D-9273-4B73-881C-E53A705C1A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1997</properties:Characters>
  <properties:Lines>54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2016-04-12T12:55:00Z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St-353/2016-3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