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1ad7" w14:paraId="c6b1ad7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AA2340" w:rsidP="00325398" w:rsidR="00325398">
      <w:r>
        <w:t xml:space="preserve"> </w:t>
      </w:r>
      <w:r w:rsidR="00325398">
        <w:t>Trgovački sud u Zagrebu</w:t>
      </w:r>
    </w:p>
    <w:p w:rsidRDefault="00AA2340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1265A0" w:rsidP="00AA2340" w:rsidR="00AA2340">
      <w:pPr>
        <w:tabs>
          <w:tab w:pos="6150" w:val="left"/>
        </w:tabs>
        <w:jc w:val="right"/>
      </w:pPr>
      <w:r>
        <w:t>29. St-1147</w:t>
      </w:r>
      <w:r w:rsidR="00AA2340">
        <w:t>/19</w:t>
      </w:r>
    </w:p>
    <w:p w:rsidRDefault="00325398" w:rsidP="00325398" w:rsidR="00325398"/>
    <w:p w:rsidRDefault="00325398" w:rsidP="00721CB8" w:rsidR="00ED6AA8" w:rsidRPr="008155EE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036B6">
        <w:t>1147</w:t>
      </w:r>
      <w:r w:rsidR="00EB6E26">
        <w:t>/1</w:t>
      </w:r>
      <w:r w:rsidR="002800C6">
        <w:t>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A2340">
        <w:t>1</w:t>
      </w:r>
      <w:r w:rsidR="005036B6">
        <w:t>2</w:t>
      </w:r>
      <w:r w:rsidR="00AA2340">
        <w:t>. srpnja 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3B2CF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F0E7B">
        <w:t>4M9LPav</w:t>
      </w:r>
      <w:r w:rsidR="003B2CF7" w:rsidRPr="003B2CF7">
        <w:t xml:space="preserve"> j.d.o.o., za ugostiteljstvo, Sesvete, Trg Lovre Matačića 1, OIB: 34157290494</w:t>
      </w:r>
      <w:r w:rsidR="003B2CF7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630819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B2CF7">
        <w:t>19.906,00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721CB8" w:rsidR="0021148A">
      <w:pPr>
        <w:jc w:val="center"/>
      </w:pPr>
      <w:r>
        <w:t xml:space="preserve">U Zagrebu </w:t>
      </w:r>
      <w:r w:rsidR="00721CB8">
        <w:t>1</w:t>
      </w:r>
      <w:r w:rsidR="003B2CF7">
        <w:t>2</w:t>
      </w:r>
      <w:r w:rsidR="00721CB8">
        <w:t>. srpnja 2019</w:t>
      </w:r>
      <w:r w:rsidR="00590AEF">
        <w:t>.</w:t>
      </w:r>
    </w:p>
    <w:p w:rsidRDefault="00EB6E26" w:rsidP="00572798" w:rsidR="00EB6E26">
      <w:pPr>
        <w:jc w:val="right"/>
      </w:pPr>
    </w:p>
    <w:p w:rsidRDefault="00721CB8" w:rsidP="00721CB8" w:rsidR="0021148A">
      <w:pPr>
        <w:ind w:firstLine="708" w:left="4956"/>
        <w:jc w:val="center"/>
      </w:pPr>
      <w:r>
        <w:t xml:space="preserve">   </w:t>
      </w:r>
      <w:r w:rsidR="00001249">
        <w:tab/>
        <w:t xml:space="preserve">     </w:t>
      </w:r>
      <w:r>
        <w:t xml:space="preserve">SUDAC </w:t>
      </w:r>
    </w:p>
    <w:p w:rsidRDefault="0021148A" w:rsidP="00572798" w:rsidR="00572798">
      <w:pPr>
        <w:jc w:val="right"/>
      </w:pPr>
      <w:r>
        <w:t>Jasminka Gadža</w:t>
      </w:r>
    </w:p>
    <w:p w:rsidRDefault="00721CB8" w:rsidP="00721CB8" w:rsidR="00721CB8"/>
    <w:p w:rsidRDefault="00721CB8" w:rsidP="00721CB8" w:rsidR="00721CB8">
      <w:r>
        <w:t>DNA</w:t>
      </w:r>
    </w:p>
    <w:p w:rsidRDefault="00721CB8" w:rsidP="00721CB8" w:rsidR="00721CB8">
      <w:pPr>
        <w:pStyle w:val="Odlomakpopisa"/>
        <w:numPr>
          <w:ilvl w:val="0"/>
          <w:numId w:val="6"/>
        </w:numPr>
      </w:pPr>
      <w:r>
        <w:t>e-oglasna ploča 45 + 8 dana</w:t>
      </w:r>
    </w:p>
    <w:sectPr w:rsidSect="00ED6AA8" w:rsidR="00721CB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2B9" w:rsidR="000A42B9">
      <w:r>
        <w:separator/>
      </w:r>
    </w:p>
  </w:endnote>
  <w:endnote w:id="0" w:type="continuationSeparator">
    <w:p w:rsidRDefault="000A42B9" w:rsidR="000A42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2B9" w:rsidR="000A42B9">
      <w:r>
        <w:separator/>
      </w:r>
    </w:p>
  </w:footnote>
  <w:footnote w:id="0" w:type="continuationSeparator">
    <w:p w:rsidRDefault="000A42B9" w:rsidR="000A42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1C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9851D4B"/>
    <w:multiLevelType w:val="hybridMultilevel"/>
    <w:tmpl w:val="EEDC1892"/>
    <w:lvl w:tplc="2376EE4E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249"/>
    <w:rsid w:val="000A42B9"/>
    <w:rsid w:val="000B06C8"/>
    <w:rsid w:val="00114EAD"/>
    <w:rsid w:val="001265A0"/>
    <w:rsid w:val="00185571"/>
    <w:rsid w:val="001B0011"/>
    <w:rsid w:val="001E50FB"/>
    <w:rsid w:val="001F6933"/>
    <w:rsid w:val="0021148A"/>
    <w:rsid w:val="00230A63"/>
    <w:rsid w:val="00263D6D"/>
    <w:rsid w:val="00264D19"/>
    <w:rsid w:val="002800C6"/>
    <w:rsid w:val="00297E94"/>
    <w:rsid w:val="00325398"/>
    <w:rsid w:val="0038246E"/>
    <w:rsid w:val="003B2CF7"/>
    <w:rsid w:val="003C4E2D"/>
    <w:rsid w:val="003D35F9"/>
    <w:rsid w:val="003E3A15"/>
    <w:rsid w:val="00413F4C"/>
    <w:rsid w:val="0045172A"/>
    <w:rsid w:val="0049206A"/>
    <w:rsid w:val="004B337A"/>
    <w:rsid w:val="004F3962"/>
    <w:rsid w:val="005036B6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0819"/>
    <w:rsid w:val="0065526A"/>
    <w:rsid w:val="00657B8E"/>
    <w:rsid w:val="00674C32"/>
    <w:rsid w:val="006F3AFA"/>
    <w:rsid w:val="00721CB8"/>
    <w:rsid w:val="007B5AFD"/>
    <w:rsid w:val="007D21D8"/>
    <w:rsid w:val="007D5A5D"/>
    <w:rsid w:val="007E534D"/>
    <w:rsid w:val="007F0E7B"/>
    <w:rsid w:val="008155EE"/>
    <w:rsid w:val="008613BD"/>
    <w:rsid w:val="00863025"/>
    <w:rsid w:val="00871F01"/>
    <w:rsid w:val="008F444A"/>
    <w:rsid w:val="00920CA0"/>
    <w:rsid w:val="009419D8"/>
    <w:rsid w:val="00975CC6"/>
    <w:rsid w:val="00980BD1"/>
    <w:rsid w:val="009C2FC7"/>
    <w:rsid w:val="00A34B3A"/>
    <w:rsid w:val="00A71431"/>
    <w:rsid w:val="00AA2340"/>
    <w:rsid w:val="00AC4528"/>
    <w:rsid w:val="00AD027A"/>
    <w:rsid w:val="00B82F18"/>
    <w:rsid w:val="00B9196E"/>
    <w:rsid w:val="00C44694"/>
    <w:rsid w:val="00C836B9"/>
    <w:rsid w:val="00C958E9"/>
    <w:rsid w:val="00CE7362"/>
    <w:rsid w:val="00D01B78"/>
    <w:rsid w:val="00D07F55"/>
    <w:rsid w:val="00D66226"/>
    <w:rsid w:val="00D80C37"/>
    <w:rsid w:val="00E16172"/>
    <w:rsid w:val="00E74C1F"/>
    <w:rsid w:val="00EB6270"/>
    <w:rsid w:val="00EB6E26"/>
    <w:rsid w:val="00EC3302"/>
    <w:rsid w:val="00ED6AA8"/>
    <w:rsid w:val="00F034D3"/>
    <w:rsid w:val="00F338C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0E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E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E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E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E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0E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E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E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E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E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2019.</izvorni_sadrzaj>
    <derivirana_varijabla naziv="DomainObject.DatumDonosenjaOdluke_1">12.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1147</izvorni_sadrzaj>
    <derivirana_varijabla naziv="DomainObject.Predmet.Broj_1">1147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2019.</izvorni_sadrzaj>
    <derivirana_varijabla naziv="DomainObject.Predmet.DatumOsnivanja_1">16.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St-1147/2019</izvorni_sadrzaj>
    <derivirana_varijabla naziv="DomainObject.Predmet.OznakaBroj_1">St-1147/2019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4M9LPav j.d.o.o. za ugostiteljstvo zastupanog po punomoćniku Matija Ladislav Pavlić</izvorni_sadrzaj>
    <derivirana_varijabla naziv="DomainObject.Predmet.ProtustrankaFormated_1">  4M9LPav j.d.o.o. za ugostiteljstvo zastupanog po punomoćniku Matija Ladislav Pavlić</derivirana_varijabla>
  </DomainObject.Predmet.ProtustrankaFormated>
  <DomainObject.Predmet.ProtustrankaFormatedOIB>
    <izvorni_sadrzaj>  4M9LPav j.d.o.o. za ugostiteljstvo, OIB 34157290494 zastupanog po punomoćniku Matija Ladislav Pavlić</izvorni_sadrzaj>
    <derivirana_varijabla naziv="DomainObject.Predmet.ProtustrankaFormatedOIB_1">  4M9LPav j.d.o.o. za ugostiteljstvo, OIB 34157290494 zastupanog po punomoćniku Matija Ladislav Pavlić</derivirana_varijabla>
  </DomainObject.Predmet.ProtustrankaFormatedOIB>
  <DomainObject.Predmet.ProtustrankaFormatedWithAdress>
    <izvorni_sadrzaj> 4M9LPav j.d.o.o. za ugostiteljstvo, Trg Lovre Matačića 1, 10360 Sesvete zastupanog po punomoćniku Matija Ladislav Pavlić</izvorni_sadrzaj>
    <derivirana_varijabla naziv="DomainObject.Predmet.ProtustrankaFormatedWithAdress_1"> 4M9LPav j.d.o.o. za ugostiteljstvo, Trg Lovre Matačića 1, 10360 Sesvete zastupanog po punomoćniku Matija Ladislav Pavlić</derivirana_varijabla>
  </DomainObject.Predmet.ProtustrankaFormatedWithAdress>
  <DomainObject.Predmet.ProtustrankaFormatedWithAdressOIB>
    <izvorni_sadrzaj> 4M9LPav j.d.o.o. za ugostiteljstvo, OIB 34157290494, Trg Lovre Matačića 1, 10360 Sesvete zastupanog po punomoćniku Matija Ladislav Pavlić</izvorni_sadrzaj>
    <derivirana_varijabla naziv="DomainObject.Predmet.ProtustrankaFormatedWithAdressOIB_1"> 4M9LPav j.d.o.o. za ugostiteljstvo, OIB 34157290494, Trg Lovre Matačića 1, 10360 Sesvete zastupanog po punomoćniku Matija Ladislav Pavlić</derivirana_varijabla>
  </DomainObject.Predmet.ProtustrankaFormatedWithAdressOIB>
  <DomainObject.Predmet.ProtustrankaWithAdress>
    <izvorni_sadrzaj>4M9LPav j.d.o.o. za ugostiteljstvo Trg Lovre Matačića 1, 10360 Sesvete</izvorni_sadrzaj>
    <derivirana_varijabla naziv="DomainObject.Predmet.ProtustrankaWithAdress_1">4M9LPav j.d.o.o. za ugostiteljstvo Trg Lovre Matačića 1, 10360 Sesvete</derivirana_varijabla>
  </DomainObject.Predmet.ProtustrankaWithAdress>
  <DomainObject.Predmet.ProtustrankaWithAdressOIB>
    <izvorni_sadrzaj>4M9LPav j.d.o.o. za ugostiteljstvo, OIB 34157290494, Trg Lovre Matačića 1, 10360 Sesvete</izvorni_sadrzaj>
    <derivirana_varijabla naziv="DomainObject.Predmet.ProtustrankaWithAdressOIB_1">4M9LPav j.d.o.o. za ugostiteljstvo, OIB 34157290494, Trg Lovre Matačića 1, 10360 Sesvete</derivirana_varijabla>
  </DomainObject.Predmet.ProtustrankaWithAdressOIB>
  <DomainObject.Predmet.ProtustrankaNazivFormated>
    <izvorni_sadrzaj>4M9LPav j.d.o.o. za ugostiteljstvo</izvorni_sadrzaj>
    <derivirana_varijabla naziv="DomainObject.Predmet.ProtustrankaNazivFormated_1">4M9LPav j.d.o.o. za ugostiteljstvo</derivirana_varijabla>
  </DomainObject.Predmet.ProtustrankaNazivFormated>
  <DomainObject.Predmet.ProtustrankaNazivFormatedOIB>
    <izvorni_sadrzaj>4M9LPav j.d.o.o. za ugostiteljstvo, OIB 34157290494</izvorni_sadrzaj>
    <derivirana_varijabla naziv="DomainObject.Predmet.ProtustrankaNazivFormatedOIB_1">4M9LPav j.d.o.o. za ugostiteljstvo, OIB 34157290494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Veverec</izvorni_sadrzaj>
    <derivirana_varijabla naziv="DomainObject.Predmet.Zapisnicar_1">Vedrana Veverec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4M9LPav j.d.o.o. za ugostiteljstvo zastupanog po punomoćniku Matija Ladislav Pavlić</item>
    </izvorni_sadrzaj>
    <derivirana_varijabla naziv="DomainObject.Predmet.ProtuStrankaListFormated_1">
      <item>4M9LPav j.d.o.o. za ugostiteljstvo zastupanog po punomoćniku Matija Ladislav Pavlić</item>
    </derivirana_varijabla>
  </DomainObject.Predmet.ProtuStrankaListFormated>
  <DomainObject.Predmet.ProtuStrankaListFormatedOIB>
    <izvorni_sadrzaj>
      <item>4M9LPav j.d.o.o. za ugostiteljstvo, OIB 34157290494 zastupanog po punomoćniku Matija Ladislav Pavlić</item>
    </izvorni_sadrzaj>
    <derivirana_varijabla naziv="DomainObject.Predmet.ProtuStrankaListFormatedOIB_1">
      <item>4M9LPav j.d.o.o. za ugostiteljstvo, OIB 34157290494 zastupanog po punomoćniku Matija Ladislav Pavlić</item>
    </derivirana_varijabla>
  </DomainObject.Predmet.ProtuStrankaListFormatedOIB>
  <DomainObject.Predmet.ProtuStrankaListFormatedWithAdress>
    <izvorni_sadrzaj>
      <item>4M9LPav j.d.o.o. za ugostiteljstvo, Trg Lovre Matačića 1, 10360 Sesvete zastupanog po punomoćniku Matija Ladislav Pavlić</item>
    </izvorni_sadrzaj>
    <derivirana_varijabla naziv="DomainObject.Predmet.ProtuStrankaListFormatedWithAdress_1">
      <item>4M9LPav j.d.o.o. za ugostiteljstvo, Trg Lovre Matačića 1, 10360 Sesvete zastupanog po punomoćniku Matija Ladislav Pavlić</item>
    </derivirana_varijabla>
  </DomainObject.Predmet.ProtuStrankaListFormatedWithAdress>
  <DomainObject.Predmet.ProtuStrankaListFormatedWithAdressOIB>
    <izvorni_sadrzaj>
      <item>4M9LPav j.d.o.o. za ugostiteljstvo, OIB 34157290494, Trg Lovre Matačića 1, 10360 Sesvete zastupanog po punomoćniku Matija Ladislav Pavlić</item>
    </izvorni_sadrzaj>
    <derivirana_varijabla naziv="DomainObject.Predmet.ProtuStrankaListFormatedWithAdressOIB_1">
      <item>4M9LPav j.d.o.o. za ugostiteljstvo, OIB 34157290494, Trg Lovre Matačića 1, 10360 Sesvete zastupanog po punomoćniku Matija Ladislav Pavlić</item>
    </derivirana_varijabla>
  </DomainObject.Predmet.ProtuStrankaListFormatedWithAdressOIB>
  <DomainObject.Predmet.ProtuStrankaListNazivFormated>
    <izvorni_sadrzaj>
      <item>4M9LPav j.d.o.o. za ugostiteljstvo</item>
    </izvorni_sadrzaj>
    <derivirana_varijabla naziv="DomainObject.Predmet.ProtuStrankaListNazivFormated_1">
      <item>4M9LPav j.d.o.o. za ugostiteljstvo</item>
    </derivirana_varijabla>
  </DomainObject.Predmet.ProtuStrankaListNazivFormated>
  <DomainObject.Predmet.ProtuStrankaListNazivFormatedOIB>
    <izvorni_sadrzaj>
      <item>4M9LPav j.d.o.o. za ugostiteljstvo, OIB 34157290494</item>
    </izvorni_sadrzaj>
    <derivirana_varijabla naziv="DomainObject.Predmet.ProtuStrankaListNazivFormatedOIB_1">
      <item>4M9LPav j.d.o.o. za ugostiteljstvo, OIB 34157290494</item>
    </derivirana_varijabla>
  </DomainObject.Predmet.ProtuStrankaListNazivFormatedOIB>
  <DomainObject.Predmet.OstaliListFormated>
    <izvorni_sadrzaj>
      <item>Matija Ladislav Pavlić punomoćnik sudionika u postupku 4M9LPav j.d.o.o. za ugostiteljstvo</item>
    </izvorni_sadrzaj>
    <derivirana_varijabla naziv="DomainObject.Predmet.OstaliListFormated_1">
      <item>Matija Ladislav Pavlić punomoćnik sudionika u postupku 4M9LPav j.d.o.o. za ugostiteljstvo</item>
    </derivirana_varijabla>
  </DomainObject.Predmet.OstaliListFormated>
  <DomainObject.Predmet.OstaliListFormatedOIB>
    <izvorni_sadrzaj>
      <item>Matija Ladislav Pavlić, OIB 06792062569 punomoćnik sudionika u postupku 4M9LPav j.d.o.o. za ugostiteljstvo</item>
    </izvorni_sadrzaj>
    <derivirana_varijabla naziv="DomainObject.Predmet.OstaliListFormatedOIB_1">
      <item>Matija Ladislav Pavlić, OIB 06792062569 punomoćnik sudionika u postupku 4M9LPav j.d.o.o. za ugostiteljstvo</item>
    </derivirana_varijabla>
  </DomainObject.Predmet.OstaliListFormatedOIB>
  <DomainObject.Predmet.OstaliListFormatedWithAdress>
    <izvorni_sadrzaj>
      <item>Matija Ladislav Pavlić, Trg Lovre Matačića 1, 10360 Sesvete punomoćnik sudionika u postupku 4M9LPav j.d.o.o. za ugostiteljstvo</item>
    </izvorni_sadrzaj>
    <derivirana_varijabla naziv="DomainObject.Predmet.OstaliListFormatedWithAdress_1">
      <item>Matija Ladislav Pavlić, Trg Lovre Matačića 1, 10360 Sesvete punomoćnik sudionika u postupku 4M9LPav j.d.o.o. za ugostiteljstvo</item>
    </derivirana_varijabla>
  </DomainObject.Predmet.OstaliListFormatedWithAdress>
  <DomainObject.Predmet.OstaliListFormatedWithAdressOIB>
    <izvorni_sadrzaj>
      <item>Matija Ladislav Pavlić, OIB 06792062569, Trg Lovre Matačića 1, 10360 Sesvete punomoćnik sudionika u postupku 4M9LPav j.d.o.o. za ugostiteljstvo</item>
    </izvorni_sadrzaj>
    <derivirana_varijabla naziv="DomainObject.Predmet.OstaliListFormatedWithAdressOIB_1">
      <item>Matija Ladislav Pavlić, OIB 06792062569, Trg Lovre Matačića 1, 10360 Sesvete punomoćnik sudionika u postupku 4M9LPav j.d.o.o. za ugostiteljstvo</item>
    </derivirana_varijabla>
  </DomainObject.Predmet.OstaliListFormatedWithAdressOIB>
  <DomainObject.Predmet.OstaliListNazivFormated>
    <izvorni_sadrzaj>
      <item>Matija Ladislav Pavlić</item>
    </izvorni_sadrzaj>
    <derivirana_varijabla naziv="DomainObject.Predmet.OstaliListNazivFormated_1">
      <item>Matija Ladislav Pavlić</item>
    </derivirana_varijabla>
  </DomainObject.Predmet.OstaliListNazivFormated>
  <DomainObject.Predmet.OstaliListNazivFormatedOIB>
    <izvorni_sadrzaj>
      <item>Matija Ladislav Pavlić, OIB 06792062569</item>
    </izvorni_sadrzaj>
    <derivirana_varijabla naziv="DomainObject.Predmet.OstaliListNazivFormatedOIB_1">
      <item>Matija Ladislav Pavlić, OIB 06792062569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2019.</izvorni_sadrzaj>
    <derivirana_varijabla naziv="DomainObject.Datum_1">12.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4M9LPav j.d.o.o. za ugostiteljstvo</izvorni_sadrzaj>
    <derivirana_varijabla naziv="DomainObject.Predmet.ProtustrankaIDrugi_1">4M9LPav j.d.o.o. za ugostiteljstvo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4M9LPav j.d.o.o. za ugostiteljstvo, OIB 34157290494, Trg Lovre Matačića 1, 10360 Sesvete</izvorni_sadrzaj>
    <derivirana_varijabla naziv="DomainObject.Predmet.ProtustrankaIDrugiAdressOIB_1">4M9LPav j.d.o.o. za ugostiteljstvo, OIB 34157290494, Trg Lovre Matačića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4M9LPav j.d.o.o. za ugostiteljstvo</item>
      <item>Matija Ladislav Pavlić</item>
    </izvorni_sadrzaj>
    <derivirana_varijabla naziv="DomainObject.Predmet.SudioniciListNaziv_1">
      <item>FINA Regionalni centar Zagreb</item>
      <item>4M9LPav j.d.o.o. za ugostiteljstvo</item>
      <item>Matija Ladislav Pavlić</item>
    </derivirana_varijabla>
  </DomainObject.Predmet.SudioniciListNaziv>
  <DomainObject.Predmet.SudioniciListAdressOIB>
    <izvorni_sadrzaj>
      <item>FINA Regionalni centar Zagreb, OIB 85821130368, Trg svibanjskih žrtava 1995.1,10000 Zagreb</item>
      <item>4M9LPav j.d.o.o. za ugostiteljstvo, OIB 34157290494, Trg Lovre Matačića 1,10360 Sesvete</item>
      <item>Matija Ladislav Pavlić, OIB 06792062569, Trg Lovre Matačića 1,10360 Sesvete</item>
    </izvorni_sadrzaj>
    <derivirana_varijabla naziv="DomainObject.Predmet.SudioniciListAdressOIB_1">
      <item>FINA Regionalni centar Zagreb, OIB 85821130368, Trg svibanjskih žrtava 1995.1,10000 Zagreb</item>
      <item>4M9LPav j.d.o.o. za ugostiteljstvo, OIB 34157290494, Trg Lovre Matačića 1,10360 Sesvete</item>
      <item>Matija Ladislav Pavlić, OIB 06792062569, Trg Lovre Matačića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34157290494</item>
      <item>, OIB 06792062569</item>
    </izvorni_sadrzaj>
    <derivirana_varijabla naziv="DomainObject.Predmet.SudioniciListNazivOIB_1">
      <item>, OIB 85821130368</item>
      <item>, OIB 34157290494</item>
      <item>, OIB 06792062569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1324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2019-07-12T07:10:00Z</dcterms:created>
  <dc:creator>ilukac</dc:creator>
  <cp:lastModifiedBy>Vedrana Veverec</cp:lastModifiedBy>
  <cp:lastPrinted>2019-07-12T07:21:00Z</cp:lastPrinted>
  <dcterms:modified xmlns:xsi="http://www.w3.org/2001/XMLSchema-instance" xsi:type="dcterms:W3CDTF">2019-07-12T07:21:00Z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(1147-19-OGLAS.docx)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