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d1f67" w14:paraId="54d1f67" w:rsidRDefault="00C74CB4" w:rsidP="00A374CF" w:rsidR="007C7835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29AE" w:rsidP="00A374CF" w:rsidR="00D329AE">
      <w:pPr>
        <w:rPr>
          <w:b/>
        </w:rPr>
      </w:pPr>
      <w:r>
        <w:rPr>
          <w:b/>
        </w:rPr>
        <w:t>Republika Hrvatska</w:t>
      </w:r>
    </w:p>
    <w:p w:rsidRDefault="00D329AE" w:rsidP="00A374CF" w:rsidR="00D329AE">
      <w:pPr>
        <w:rPr>
          <w:b/>
        </w:rPr>
      </w:pPr>
      <w:r>
        <w:rPr>
          <w:b/>
        </w:rPr>
        <w:t>Trgovački sud u Osijeku</w:t>
      </w:r>
    </w:p>
    <w:p w:rsidRDefault="00D329AE" w:rsidP="00A374CF" w:rsidR="00A374CF" w:rsidRPr="007C7835">
      <w:pPr>
        <w:rPr>
          <w:b/>
        </w:rPr>
      </w:pPr>
      <w:r>
        <w:rPr>
          <w:b/>
        </w:rPr>
        <w:t>Stalna služba u Slavonskom Brodu</w:t>
      </w:r>
      <w:r w:rsidR="00132969">
        <w:rPr>
          <w:b/>
        </w:rPr>
        <w:t xml:space="preserve">                                         </w:t>
      </w:r>
      <w:r w:rsidR="00A374CF"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48761C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D329AE" w:rsidP="00A374CF" w:rsidR="00D329AE" w:rsidRPr="007C7835">
      <w:pPr>
        <w:rPr>
          <w:b/>
        </w:rPr>
      </w:pPr>
      <w:r w:rsidRPr="007C7835">
        <w:rPr>
          <w:b/>
        </w:rPr>
        <w:t>Trg pobjede 13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D329AE" w:rsidP="00132969" w:rsidR="00123855">
      <w:pPr>
        <w:ind w:firstLine="1440"/>
        <w:jc w:val="both"/>
      </w:pPr>
      <w:r>
        <w:t>Trgovački sud u Osijeku, Stalna služba u Slavonskom Brodu</w:t>
      </w:r>
      <w:r w:rsidR="00A374CF">
        <w:t xml:space="preserve">, po stečajnoj sutkinji Mirni Vujčić, </w:t>
      </w:r>
      <w:r w:rsidR="00AF73E0" w:rsidRPr="00AF73E0">
        <w:t xml:space="preserve">postupajući po zahtjevu Financijske agencije, Regionalnog centra Osijek, Podružnice Slavonski Brod za provedbu skraćenog stečajnog postupka nad stečajnim dužnikom </w:t>
      </w:r>
      <w:r w:rsidR="003B71DE">
        <w:t>RENT A CAR 1 j.d.o.o. za usluge i trgovinu</w:t>
      </w:r>
      <w:r w:rsidR="003B71DE">
        <w:rPr>
          <w:b/>
        </w:rPr>
        <w:t xml:space="preserve">, </w:t>
      </w:r>
      <w:r w:rsidR="003B71DE">
        <w:t>skraćena tvrtka: RENT A CAR 1 j.d.o.o., Slavonski Brod, Stjepana Radića 34, OIB 49162409065</w:t>
      </w:r>
      <w:r w:rsidR="00123855">
        <w:t>, dana</w:t>
      </w:r>
      <w:r w:rsidR="007515A3">
        <w:t xml:space="preserve"> </w:t>
      </w:r>
      <w:r w:rsidR="003B71DE">
        <w:t>25. siječnja 2019</w:t>
      </w:r>
      <w:r w:rsidR="00AF73E0" w:rsidRPr="00AF73E0">
        <w:t>. godine</w:t>
      </w:r>
    </w:p>
    <w:p w:rsidRDefault="001E1CAE" w:rsidP="00132969" w:rsidR="001E1CAE" w:rsidRPr="00AA7765">
      <w:pPr>
        <w:ind w:firstLine="1440"/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A374CF" w:rsidP="001C0B9D" w:rsidR="00A374CF" w:rsidRPr="00AA7765">
      <w:pPr>
        <w:ind w:firstLine="1440"/>
        <w:jc w:val="both"/>
        <w:rPr>
          <w:b/>
        </w:rPr>
      </w:pPr>
      <w:r>
        <w:t>1.</w:t>
      </w:r>
      <w:r w:rsidR="00D500B1">
        <w:t xml:space="preserve"> </w:t>
      </w:r>
      <w:r>
        <w:t>Otvara se</w:t>
      </w:r>
      <w:r w:rsidR="00AA7765">
        <w:t xml:space="preserve"> skraćeni</w:t>
      </w:r>
      <w:r>
        <w:t xml:space="preserve"> stečajni postupak nad stečajnim dužnikom</w:t>
      </w:r>
      <w:r w:rsidR="003C2107">
        <w:t xml:space="preserve"> </w:t>
      </w:r>
      <w:r w:rsidR="00AF73E0">
        <w:t xml:space="preserve"> </w:t>
      </w:r>
      <w:r w:rsidR="003B71DE">
        <w:t>RENT A CAR 1 j.d.o.o. za usluge i trgovinu</w:t>
      </w:r>
      <w:r w:rsidR="003B71DE">
        <w:rPr>
          <w:b/>
        </w:rPr>
        <w:t xml:space="preserve">, </w:t>
      </w:r>
      <w:r w:rsidR="003B71DE">
        <w:t>skraćena tvrtka: RENT A CAR 1 j.d.o.o., Slavonski Brod, Stjepana Radića 34, OIB 49162409065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AF73E0" w:rsidR="00A374CF" w:rsidRPr="002D75A1">
      <w:pPr>
        <w:ind w:firstLine="1440"/>
        <w:jc w:val="both"/>
        <w:rPr>
          <w:b/>
        </w:rPr>
      </w:pPr>
      <w:r>
        <w:t>2.</w:t>
      </w:r>
      <w:r w:rsidR="00D500B1">
        <w:t xml:space="preserve"> </w:t>
      </w:r>
      <w:r>
        <w:t>Za s</w:t>
      </w:r>
      <w:r w:rsidR="0068262A">
        <w:t>tečajnog upravitelja imenuje se</w:t>
      </w:r>
      <w:r w:rsidR="00702567">
        <w:t xml:space="preserve"> </w:t>
      </w:r>
      <w:r w:rsidR="00580086">
        <w:t>Snježana Vrkljan</w:t>
      </w:r>
      <w:r w:rsidR="0046089E" w:rsidRPr="002D75A1">
        <w:rPr>
          <w:b/>
        </w:rPr>
        <w:t xml:space="preserve"> </w:t>
      </w:r>
      <w:r w:rsidR="00580086" w:rsidRPr="00580086">
        <w:t>iz Zagreba</w:t>
      </w:r>
      <w:r w:rsidR="00476F04" w:rsidRPr="00580086">
        <w:t xml:space="preserve">, </w:t>
      </w:r>
      <w:r w:rsidR="00580086">
        <w:t>Kralja Zvonimira 75</w:t>
      </w:r>
      <w:r w:rsidR="00476F04" w:rsidRPr="00580086">
        <w:t xml:space="preserve">, OIB </w:t>
      </w:r>
      <w:r w:rsidR="00580086">
        <w:t>44740101731</w:t>
      </w:r>
      <w:r w:rsidR="00476F04" w:rsidRPr="00580086">
        <w:t>.</w:t>
      </w:r>
    </w:p>
    <w:p w:rsidRDefault="007820CB" w:rsidP="00AF73E0" w:rsidR="007820CB">
      <w:pPr>
        <w:ind w:firstLine="1440"/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2B488F">
        <w:t xml:space="preserve"> </w:t>
      </w:r>
      <w:r w:rsidR="003B71DE">
        <w:t>RENT A CAR 1 j.d.o.o. za usluge i trgovinu</w:t>
      </w:r>
      <w:r w:rsidR="003B71DE">
        <w:rPr>
          <w:b/>
        </w:rPr>
        <w:t xml:space="preserve">, </w:t>
      </w:r>
      <w:r w:rsidR="003B71DE">
        <w:t>skraćena tvrtka: RENT A CAR 1 j.d.o.o., Slavonski Brod, Stjepana Radića 34, OIB 49162409065</w:t>
      </w:r>
      <w:r w:rsidR="00AF73E0" w:rsidRPr="00AF7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AA7765" w:rsidR="008610C5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0511E5" w:rsidP="00AA7765" w:rsidR="000511E5">
      <w:pPr>
        <w:ind w:firstLine="1440"/>
        <w:jc w:val="both"/>
      </w:pPr>
    </w:p>
    <w:p w:rsidRDefault="00963F18" w:rsidP="00B172CD" w:rsidR="00963F18">
      <w:pPr>
        <w:jc w:val="both"/>
      </w:pPr>
    </w:p>
    <w:p w:rsidRDefault="00963F18" w:rsidP="00963F18" w:rsidR="00963F18">
      <w:pPr>
        <w:jc w:val="right"/>
      </w:pPr>
    </w:p>
    <w:p w:rsidRDefault="00B908A3" w:rsidP="00B172CD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B908A3">
      <w:pPr>
        <w:ind w:firstLine="1440"/>
        <w:jc w:val="both"/>
      </w:pPr>
      <w:r>
        <w:t xml:space="preserve">Financijska agencija, Regionalni centar Osijek, Podružnica Slavonski Brod sukladno odredbi čl. </w:t>
      </w:r>
      <w:r w:rsidR="00C92D33">
        <w:t>429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BC62D8">
        <w:t xml:space="preserve"> </w:t>
      </w:r>
      <w:r w:rsidR="003B71DE">
        <w:t>RENT A CAR 1 j.d.o.o. za usluge i trgovinu</w:t>
      </w:r>
      <w:r w:rsidR="003B71DE">
        <w:rPr>
          <w:b/>
        </w:rPr>
        <w:t xml:space="preserve">, </w:t>
      </w:r>
      <w:r w:rsidR="003B71DE">
        <w:t>skraćena tvrtka: RENT A CAR 1 j.d.o.o., Slavonski Brod, Stjepana Radića 34, OIB 49162409065</w:t>
      </w:r>
      <w:r w:rsidR="001D7A21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</w:t>
      </w:r>
      <w:r w:rsidR="00442FDD">
        <w:t xml:space="preserve"> neizvršene osnove za plaćanje u </w:t>
      </w:r>
      <w:r>
        <w:t xml:space="preserve"> neprekinutom razdoblju od </w:t>
      </w:r>
      <w:r w:rsidR="007669AE">
        <w:t>120</w:t>
      </w:r>
      <w:r>
        <w:t xml:space="preserve"> dana.</w:t>
      </w:r>
      <w:r w:rsidR="00F04ADE">
        <w:t xml:space="preserve"> </w:t>
      </w:r>
      <w:r w:rsidR="0017795C">
        <w:t xml:space="preserve"> </w:t>
      </w:r>
      <w:r w:rsidR="001E547C">
        <w:t xml:space="preserve"> </w:t>
      </w:r>
    </w:p>
    <w:p w:rsidRDefault="00B908A3" w:rsidP="00E1784E" w:rsidR="00E1784E">
      <w:pPr>
        <w:ind w:firstLine="1440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615BD4">
        <w:t>14</w:t>
      </w:r>
      <w:r w:rsidR="001E547C">
        <w:t>. studenog</w:t>
      </w:r>
      <w:r w:rsidR="00EA2F6E">
        <w:t xml:space="preserve"> </w:t>
      </w:r>
      <w:r w:rsidR="002833E0">
        <w:t>201</w:t>
      </w:r>
      <w:r w:rsidR="00556FED">
        <w:t>8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</w:t>
      </w:r>
      <w:r w:rsidR="00C35F6A">
        <w:t>,</w:t>
      </w:r>
      <w:r>
        <w:t xml:space="preserve">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 xml:space="preserve">. </w:t>
      </w:r>
      <w:r w:rsidR="005E1C86" w:rsidRPr="00C35F6A">
        <w:t xml:space="preserve">Nadalje, </w:t>
      </w:r>
      <w:r w:rsidR="00993DC7" w:rsidRPr="00C35F6A">
        <w:t>službenom provjero</w:t>
      </w:r>
      <w:r w:rsidR="007820CB" w:rsidRPr="00C35F6A">
        <w:t xml:space="preserve">m utvrđeno je da dužnik na dan </w:t>
      </w:r>
      <w:r w:rsidR="003A2945">
        <w:t>25. siječnja 2019</w:t>
      </w:r>
      <w:r w:rsidR="00993DC7" w:rsidRPr="00C35F6A">
        <w:t>.</w:t>
      </w:r>
      <w:r w:rsidR="006A74A3">
        <w:t xml:space="preserve"> </w:t>
      </w:r>
      <w:r w:rsidR="00993DC7" w:rsidRPr="00C35F6A">
        <w:t>godin</w:t>
      </w:r>
      <w:r w:rsidR="00F34569" w:rsidRPr="00C35F6A">
        <w:t>e</w:t>
      </w:r>
      <w:r w:rsidR="00993DC7" w:rsidRPr="00C35F6A">
        <w:t xml:space="preserve"> </w:t>
      </w:r>
      <w:r w:rsidR="005E1C86" w:rsidRPr="00C35F6A">
        <w:t>u Očevidniku redoslijeda osnova za plaćanje</w:t>
      </w:r>
      <w:r w:rsidR="00993DC7" w:rsidRPr="00C35F6A">
        <w:t xml:space="preserve"> i nadalje</w:t>
      </w:r>
      <w:r w:rsidR="005E1C86" w:rsidRPr="00C35F6A">
        <w:t xml:space="preserve"> ima neizvršene osnove z</w:t>
      </w:r>
      <w:r w:rsidR="008A681F" w:rsidRPr="00C35F6A">
        <w:t>a plaćanje</w:t>
      </w:r>
      <w:r w:rsidR="00442FDD">
        <w:t xml:space="preserve"> u iznosu od </w:t>
      </w:r>
      <w:r w:rsidR="00E27037">
        <w:t>26.170,96</w:t>
      </w:r>
      <w:r w:rsidR="00C87AC0">
        <w:t xml:space="preserve"> </w:t>
      </w:r>
      <w:r w:rsidR="00442FDD">
        <w:t>Kn</w:t>
      </w:r>
      <w:r w:rsidR="00993DC7" w:rsidRPr="00C35F6A">
        <w:t xml:space="preserve"> te da se nije deblokirao.</w:t>
      </w:r>
      <w:r w:rsidR="005E1C86">
        <w:t xml:space="preserve"> </w:t>
      </w:r>
      <w:r w:rsidR="00005F78">
        <w:t>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111FB5" w:rsidR="00470D6A">
      <w:pPr>
        <w:jc w:val="center"/>
      </w:pPr>
      <w:r>
        <w:t>U S</w:t>
      </w:r>
      <w:r w:rsidR="00703938">
        <w:t xml:space="preserve">lavonskom Brodu, </w:t>
      </w:r>
      <w:r w:rsidR="003B71DE">
        <w:t>25. siječnja 2019</w:t>
      </w:r>
      <w:r>
        <w:t>. godine</w:t>
      </w:r>
    </w:p>
    <w:p w:rsidRDefault="008A1133" w:rsidP="00111FB5" w:rsidR="008A1133">
      <w:pPr>
        <w:jc w:val="center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B10653">
        <w:t xml:space="preserve"> </w:t>
      </w:r>
      <w:r w:rsidR="00201BE3">
        <w:t xml:space="preserve"> </w:t>
      </w:r>
      <w:r w:rsidR="00F00402">
        <w:t>Stečajna sutkinja</w:t>
      </w:r>
    </w:p>
    <w:p w:rsidRDefault="00F00402" w:rsidP="00615A96" w:rsidR="00E27C80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10A7">
        <w:t xml:space="preserve"> </w:t>
      </w:r>
      <w:r w:rsidR="00F45A4F">
        <w:t xml:space="preserve"> </w:t>
      </w:r>
      <w:r w:rsidR="00FE6696">
        <w:t xml:space="preserve">  </w:t>
      </w:r>
      <w:r>
        <w:t>Mirna Vujčić</w:t>
      </w:r>
    </w:p>
    <w:p w:rsidRDefault="00615A96" w:rsidP="00615A96" w:rsidR="00615A96"/>
    <w:p w:rsidRDefault="00D84433" w:rsidP="001B5786" w:rsidR="00D84433">
      <w:pPr>
        <w:ind w:left="6372"/>
      </w:pPr>
    </w:p>
    <w:p w:rsidRDefault="00A374CF" w:rsidP="00A374CF" w:rsidR="00A374CF" w:rsidRPr="00047527">
      <w:pPr>
        <w:rPr>
          <w:sz w:val="18"/>
          <w:szCs w:val="18"/>
        </w:rPr>
      </w:pPr>
      <w:r w:rsidRPr="00047527">
        <w:rPr>
          <w:b/>
          <w:sz w:val="18"/>
          <w:szCs w:val="18"/>
        </w:rPr>
        <w:t>Naputak o pravnom lijeku</w:t>
      </w:r>
      <w:r w:rsidRPr="00047527">
        <w:rPr>
          <w:sz w:val="18"/>
          <w:szCs w:val="18"/>
        </w:rPr>
        <w:t>: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>Protiv ovog rješenja dopuštena je žalba u roku od osam dana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 xml:space="preserve"> po isteku osmog dana od dana objave rješenja na mrežnoj stranici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 xml:space="preserve"> e-Oglasna ploča sudova. Žalba se podnosi  Visokom trgovačkom </w:t>
      </w:r>
    </w:p>
    <w:p w:rsidRDefault="00443163" w:rsidP="00A374CF" w:rsidR="00685E7E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>sudu u Zagrebu  putem ovoga suda  u tri  primjerka.</w:t>
      </w:r>
    </w:p>
    <w:p w:rsidRDefault="00685E7E" w:rsidP="00A374CF" w:rsidR="00685E7E"/>
    <w:p w:rsidRDefault="001145E7" w:rsidP="00A374CF" w:rsidR="001145E7"/>
    <w:p w:rsidRDefault="001E547C" w:rsidP="00A374CF" w:rsidR="001E547C"/>
    <w:p w:rsidRDefault="001E547C" w:rsidP="00A374CF" w:rsidR="001E547C"/>
    <w:p w:rsidRDefault="001145E7" w:rsidP="00A374CF" w:rsidR="001145E7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22168F">
        <w:t>tečajnom</w:t>
      </w:r>
      <w:r w:rsidR="00DF26AE">
        <w:t xml:space="preserve"> upravitelj</w:t>
      </w:r>
      <w:r w:rsidR="0022168F">
        <w:t>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C910A7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6D72" w:rsidR="00096D72">
      <w:r>
        <w:separator/>
      </w:r>
    </w:p>
  </w:endnote>
  <w:endnote w:id="0" w:type="continuationSeparator">
    <w:p w:rsidRDefault="00096D72" w:rsidR="00096D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6D72" w:rsidR="00096D72">
      <w:r>
        <w:separator/>
      </w:r>
    </w:p>
  </w:footnote>
  <w:footnote w:id="0" w:type="continuationSeparator">
    <w:p w:rsidRDefault="00096D72" w:rsidR="00096D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177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E6696" w:rsidP="00FE6696" w:rsidR="001926DB">
    <w:pPr>
      <w:pStyle w:val="Zaglavlje"/>
      <w:jc w:val="right"/>
    </w:pPr>
    <w:r>
      <w:rPr>
        <w:b/>
      </w:rPr>
      <w:t xml:space="preserve">  </w:t>
    </w:r>
    <w:r w:rsidRPr="00DB52D3">
      <w:rPr>
        <w:b/>
      </w:rPr>
      <w:t>Broj: 7/St-</w:t>
    </w:r>
    <w:r w:rsidR="003B71DE">
      <w:rPr>
        <w:b/>
      </w:rPr>
      <w:t>1274/2018-</w:t>
    </w:r>
    <w:r w:rsidR="00615A96">
      <w:rPr>
        <w:b/>
      </w:rPr>
      <w:t>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696" w:rsidP="00FE6696" w:rsidR="00FE6696">
    <w:pPr>
      <w:pStyle w:val="Zaglavlje"/>
      <w:jc w:val="right"/>
    </w:pPr>
    <w:r>
      <w:rPr>
        <w:b/>
      </w:rPr>
      <w:t xml:space="preserve">  </w:t>
    </w:r>
    <w:r w:rsidRPr="00DB52D3">
      <w:rPr>
        <w:b/>
      </w:rPr>
      <w:t>Broj: 7/St-</w:t>
    </w:r>
    <w:r w:rsidR="003B71DE">
      <w:rPr>
        <w:b/>
      </w:rPr>
      <w:t>1274/2018-</w:t>
    </w:r>
    <w:r w:rsidR="00615A96">
      <w:rPr>
        <w:b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0BFD"/>
    <w:rsid w:val="00005F78"/>
    <w:rsid w:val="00011913"/>
    <w:rsid w:val="00020417"/>
    <w:rsid w:val="00022715"/>
    <w:rsid w:val="00034F0E"/>
    <w:rsid w:val="00035806"/>
    <w:rsid w:val="00042486"/>
    <w:rsid w:val="00047527"/>
    <w:rsid w:val="0005088D"/>
    <w:rsid w:val="000511E5"/>
    <w:rsid w:val="00056D37"/>
    <w:rsid w:val="00062CDF"/>
    <w:rsid w:val="000635CA"/>
    <w:rsid w:val="00064300"/>
    <w:rsid w:val="00065140"/>
    <w:rsid w:val="00084766"/>
    <w:rsid w:val="00085579"/>
    <w:rsid w:val="00093EF9"/>
    <w:rsid w:val="00096D72"/>
    <w:rsid w:val="000A180E"/>
    <w:rsid w:val="000B4504"/>
    <w:rsid w:val="000C7AD2"/>
    <w:rsid w:val="000D10D8"/>
    <w:rsid w:val="000D206B"/>
    <w:rsid w:val="000D3627"/>
    <w:rsid w:val="000D4D93"/>
    <w:rsid w:val="000E35BA"/>
    <w:rsid w:val="000E74BD"/>
    <w:rsid w:val="000F6BFE"/>
    <w:rsid w:val="000F7750"/>
    <w:rsid w:val="000F7A45"/>
    <w:rsid w:val="00103E6A"/>
    <w:rsid w:val="001062A6"/>
    <w:rsid w:val="00111FB5"/>
    <w:rsid w:val="0011294B"/>
    <w:rsid w:val="001145E7"/>
    <w:rsid w:val="00114D37"/>
    <w:rsid w:val="00123855"/>
    <w:rsid w:val="00132969"/>
    <w:rsid w:val="00134C6C"/>
    <w:rsid w:val="0014491B"/>
    <w:rsid w:val="00152E0E"/>
    <w:rsid w:val="0016117B"/>
    <w:rsid w:val="0016405B"/>
    <w:rsid w:val="00174C7D"/>
    <w:rsid w:val="00175490"/>
    <w:rsid w:val="0017795C"/>
    <w:rsid w:val="001926DB"/>
    <w:rsid w:val="001A2C07"/>
    <w:rsid w:val="001B37AE"/>
    <w:rsid w:val="001B5786"/>
    <w:rsid w:val="001B61FF"/>
    <w:rsid w:val="001B6A5B"/>
    <w:rsid w:val="001C0B9D"/>
    <w:rsid w:val="001C3662"/>
    <w:rsid w:val="001C5CF7"/>
    <w:rsid w:val="001D2B3A"/>
    <w:rsid w:val="001D75CC"/>
    <w:rsid w:val="001D7A21"/>
    <w:rsid w:val="001E1CAE"/>
    <w:rsid w:val="001E20A3"/>
    <w:rsid w:val="001E547C"/>
    <w:rsid w:val="001F3A4F"/>
    <w:rsid w:val="00201BE3"/>
    <w:rsid w:val="00202563"/>
    <w:rsid w:val="0021016C"/>
    <w:rsid w:val="0021269A"/>
    <w:rsid w:val="0022168F"/>
    <w:rsid w:val="00235849"/>
    <w:rsid w:val="00243DD4"/>
    <w:rsid w:val="00243F2B"/>
    <w:rsid w:val="00245270"/>
    <w:rsid w:val="002463F7"/>
    <w:rsid w:val="00282A5D"/>
    <w:rsid w:val="002833E0"/>
    <w:rsid w:val="002B2084"/>
    <w:rsid w:val="002B488F"/>
    <w:rsid w:val="002B54A6"/>
    <w:rsid w:val="002C3DC3"/>
    <w:rsid w:val="002D75A1"/>
    <w:rsid w:val="002E0CFA"/>
    <w:rsid w:val="002E7797"/>
    <w:rsid w:val="002F214A"/>
    <w:rsid w:val="002F5765"/>
    <w:rsid w:val="002F62F6"/>
    <w:rsid w:val="00303630"/>
    <w:rsid w:val="00310D64"/>
    <w:rsid w:val="00314599"/>
    <w:rsid w:val="00315A80"/>
    <w:rsid w:val="00327888"/>
    <w:rsid w:val="0033069D"/>
    <w:rsid w:val="00330833"/>
    <w:rsid w:val="003357C9"/>
    <w:rsid w:val="00337924"/>
    <w:rsid w:val="00346CC3"/>
    <w:rsid w:val="0035583B"/>
    <w:rsid w:val="00363213"/>
    <w:rsid w:val="003659C6"/>
    <w:rsid w:val="00380DEF"/>
    <w:rsid w:val="00383D6C"/>
    <w:rsid w:val="0038421B"/>
    <w:rsid w:val="00384C84"/>
    <w:rsid w:val="003921C0"/>
    <w:rsid w:val="00396144"/>
    <w:rsid w:val="003A0F64"/>
    <w:rsid w:val="003A2945"/>
    <w:rsid w:val="003A4E77"/>
    <w:rsid w:val="003A56A2"/>
    <w:rsid w:val="003B4028"/>
    <w:rsid w:val="003B71DE"/>
    <w:rsid w:val="003C2107"/>
    <w:rsid w:val="003D057F"/>
    <w:rsid w:val="003D23F0"/>
    <w:rsid w:val="003D4BB5"/>
    <w:rsid w:val="003E5DDA"/>
    <w:rsid w:val="003F52C4"/>
    <w:rsid w:val="003F7BA1"/>
    <w:rsid w:val="0040247D"/>
    <w:rsid w:val="0040294C"/>
    <w:rsid w:val="00422A1C"/>
    <w:rsid w:val="00423E79"/>
    <w:rsid w:val="00435AC3"/>
    <w:rsid w:val="00442FDD"/>
    <w:rsid w:val="00443163"/>
    <w:rsid w:val="0046089E"/>
    <w:rsid w:val="00463FBA"/>
    <w:rsid w:val="004641A6"/>
    <w:rsid w:val="004678D6"/>
    <w:rsid w:val="00470A88"/>
    <w:rsid w:val="00470D6A"/>
    <w:rsid w:val="00476F04"/>
    <w:rsid w:val="00483D15"/>
    <w:rsid w:val="0048761C"/>
    <w:rsid w:val="00491E6A"/>
    <w:rsid w:val="004A58F2"/>
    <w:rsid w:val="004B14FB"/>
    <w:rsid w:val="004B2CB7"/>
    <w:rsid w:val="004D3668"/>
    <w:rsid w:val="004D4D5D"/>
    <w:rsid w:val="004D6450"/>
    <w:rsid w:val="004D6764"/>
    <w:rsid w:val="004E72B6"/>
    <w:rsid w:val="004F6924"/>
    <w:rsid w:val="005001E0"/>
    <w:rsid w:val="00504CE4"/>
    <w:rsid w:val="005120E7"/>
    <w:rsid w:val="005131D4"/>
    <w:rsid w:val="00525191"/>
    <w:rsid w:val="00533CCE"/>
    <w:rsid w:val="005346F5"/>
    <w:rsid w:val="00536102"/>
    <w:rsid w:val="00543251"/>
    <w:rsid w:val="00545E87"/>
    <w:rsid w:val="00547F1F"/>
    <w:rsid w:val="00556FED"/>
    <w:rsid w:val="005573EF"/>
    <w:rsid w:val="00561DFC"/>
    <w:rsid w:val="0057502A"/>
    <w:rsid w:val="00580086"/>
    <w:rsid w:val="005802B5"/>
    <w:rsid w:val="0058189F"/>
    <w:rsid w:val="00587D6B"/>
    <w:rsid w:val="00587DF3"/>
    <w:rsid w:val="005904DA"/>
    <w:rsid w:val="00592DE1"/>
    <w:rsid w:val="005A3845"/>
    <w:rsid w:val="005A58B0"/>
    <w:rsid w:val="005B6CB6"/>
    <w:rsid w:val="005E1C86"/>
    <w:rsid w:val="005E3B84"/>
    <w:rsid w:val="005F74A0"/>
    <w:rsid w:val="006036A1"/>
    <w:rsid w:val="00613350"/>
    <w:rsid w:val="00615A96"/>
    <w:rsid w:val="00615BD4"/>
    <w:rsid w:val="0061775B"/>
    <w:rsid w:val="00617E44"/>
    <w:rsid w:val="006224BC"/>
    <w:rsid w:val="00624F1B"/>
    <w:rsid w:val="00626013"/>
    <w:rsid w:val="00630C78"/>
    <w:rsid w:val="00633D84"/>
    <w:rsid w:val="00633EC0"/>
    <w:rsid w:val="006369D9"/>
    <w:rsid w:val="00636BA7"/>
    <w:rsid w:val="006412AA"/>
    <w:rsid w:val="006511D3"/>
    <w:rsid w:val="006577B4"/>
    <w:rsid w:val="00662FC1"/>
    <w:rsid w:val="0068262A"/>
    <w:rsid w:val="00683CAE"/>
    <w:rsid w:val="00685E7E"/>
    <w:rsid w:val="006A74A3"/>
    <w:rsid w:val="006C429E"/>
    <w:rsid w:val="006D5634"/>
    <w:rsid w:val="006F388C"/>
    <w:rsid w:val="006F4EFF"/>
    <w:rsid w:val="006F5175"/>
    <w:rsid w:val="00701827"/>
    <w:rsid w:val="00702567"/>
    <w:rsid w:val="00703938"/>
    <w:rsid w:val="007121A8"/>
    <w:rsid w:val="00722E69"/>
    <w:rsid w:val="0072644F"/>
    <w:rsid w:val="007300B5"/>
    <w:rsid w:val="007314AE"/>
    <w:rsid w:val="00732E3F"/>
    <w:rsid w:val="00733C42"/>
    <w:rsid w:val="00735081"/>
    <w:rsid w:val="007515A3"/>
    <w:rsid w:val="00761619"/>
    <w:rsid w:val="007669AE"/>
    <w:rsid w:val="007806B9"/>
    <w:rsid w:val="007820CB"/>
    <w:rsid w:val="0079485C"/>
    <w:rsid w:val="00796733"/>
    <w:rsid w:val="007A4D10"/>
    <w:rsid w:val="007A6587"/>
    <w:rsid w:val="007B5490"/>
    <w:rsid w:val="007C25A6"/>
    <w:rsid w:val="007C464A"/>
    <w:rsid w:val="007C4E4B"/>
    <w:rsid w:val="007C7141"/>
    <w:rsid w:val="007C7835"/>
    <w:rsid w:val="007D4457"/>
    <w:rsid w:val="007E7A55"/>
    <w:rsid w:val="007F7BE4"/>
    <w:rsid w:val="00800F3B"/>
    <w:rsid w:val="0080307F"/>
    <w:rsid w:val="008062E9"/>
    <w:rsid w:val="00816600"/>
    <w:rsid w:val="008274CB"/>
    <w:rsid w:val="00831BF4"/>
    <w:rsid w:val="00832536"/>
    <w:rsid w:val="008353BC"/>
    <w:rsid w:val="00836B87"/>
    <w:rsid w:val="00841773"/>
    <w:rsid w:val="00841F8D"/>
    <w:rsid w:val="00843DEC"/>
    <w:rsid w:val="00846CEC"/>
    <w:rsid w:val="008610C5"/>
    <w:rsid w:val="00863A5B"/>
    <w:rsid w:val="00873A1A"/>
    <w:rsid w:val="00896044"/>
    <w:rsid w:val="0089623C"/>
    <w:rsid w:val="008A1133"/>
    <w:rsid w:val="008A4B1F"/>
    <w:rsid w:val="008A681F"/>
    <w:rsid w:val="008B6135"/>
    <w:rsid w:val="008C042B"/>
    <w:rsid w:val="008D2527"/>
    <w:rsid w:val="008F4F5A"/>
    <w:rsid w:val="009019EE"/>
    <w:rsid w:val="00905C45"/>
    <w:rsid w:val="009135EF"/>
    <w:rsid w:val="00917A95"/>
    <w:rsid w:val="00921726"/>
    <w:rsid w:val="00942E1D"/>
    <w:rsid w:val="009458D8"/>
    <w:rsid w:val="009530B9"/>
    <w:rsid w:val="00961BE6"/>
    <w:rsid w:val="00962A87"/>
    <w:rsid w:val="00963F18"/>
    <w:rsid w:val="0096689E"/>
    <w:rsid w:val="00977391"/>
    <w:rsid w:val="00983065"/>
    <w:rsid w:val="00993DC7"/>
    <w:rsid w:val="009A2710"/>
    <w:rsid w:val="009A34A3"/>
    <w:rsid w:val="009A37D8"/>
    <w:rsid w:val="009A4537"/>
    <w:rsid w:val="009B282F"/>
    <w:rsid w:val="009C0DD6"/>
    <w:rsid w:val="009E0BFE"/>
    <w:rsid w:val="00A12410"/>
    <w:rsid w:val="00A14A8E"/>
    <w:rsid w:val="00A14DF8"/>
    <w:rsid w:val="00A30584"/>
    <w:rsid w:val="00A326A6"/>
    <w:rsid w:val="00A35289"/>
    <w:rsid w:val="00A374CF"/>
    <w:rsid w:val="00A41904"/>
    <w:rsid w:val="00A44C8B"/>
    <w:rsid w:val="00A44FC2"/>
    <w:rsid w:val="00A53366"/>
    <w:rsid w:val="00A54D42"/>
    <w:rsid w:val="00A562F5"/>
    <w:rsid w:val="00A56478"/>
    <w:rsid w:val="00A57AD9"/>
    <w:rsid w:val="00A64079"/>
    <w:rsid w:val="00A72799"/>
    <w:rsid w:val="00A832A5"/>
    <w:rsid w:val="00AA0D20"/>
    <w:rsid w:val="00AA2752"/>
    <w:rsid w:val="00AA7765"/>
    <w:rsid w:val="00AB1F3A"/>
    <w:rsid w:val="00AC5BA2"/>
    <w:rsid w:val="00AF3DC0"/>
    <w:rsid w:val="00AF73E0"/>
    <w:rsid w:val="00B0142A"/>
    <w:rsid w:val="00B10653"/>
    <w:rsid w:val="00B16504"/>
    <w:rsid w:val="00B172CD"/>
    <w:rsid w:val="00B20A93"/>
    <w:rsid w:val="00B22E4E"/>
    <w:rsid w:val="00B22FD8"/>
    <w:rsid w:val="00B2385E"/>
    <w:rsid w:val="00B30E00"/>
    <w:rsid w:val="00B33430"/>
    <w:rsid w:val="00B44534"/>
    <w:rsid w:val="00B503D6"/>
    <w:rsid w:val="00B559C6"/>
    <w:rsid w:val="00B64979"/>
    <w:rsid w:val="00B75477"/>
    <w:rsid w:val="00B77829"/>
    <w:rsid w:val="00B81E41"/>
    <w:rsid w:val="00B85967"/>
    <w:rsid w:val="00B908A3"/>
    <w:rsid w:val="00B91C92"/>
    <w:rsid w:val="00BA5B41"/>
    <w:rsid w:val="00BC62D8"/>
    <w:rsid w:val="00BC6FC5"/>
    <w:rsid w:val="00BD0EB6"/>
    <w:rsid w:val="00C0757A"/>
    <w:rsid w:val="00C14D24"/>
    <w:rsid w:val="00C1614F"/>
    <w:rsid w:val="00C22A84"/>
    <w:rsid w:val="00C32C54"/>
    <w:rsid w:val="00C35F6A"/>
    <w:rsid w:val="00C36715"/>
    <w:rsid w:val="00C53A06"/>
    <w:rsid w:val="00C5449D"/>
    <w:rsid w:val="00C546AB"/>
    <w:rsid w:val="00C63865"/>
    <w:rsid w:val="00C63D01"/>
    <w:rsid w:val="00C661D9"/>
    <w:rsid w:val="00C74CB4"/>
    <w:rsid w:val="00C75FAC"/>
    <w:rsid w:val="00C834D3"/>
    <w:rsid w:val="00C868CA"/>
    <w:rsid w:val="00C87AC0"/>
    <w:rsid w:val="00C910A7"/>
    <w:rsid w:val="00C92D33"/>
    <w:rsid w:val="00CB077F"/>
    <w:rsid w:val="00CB3C50"/>
    <w:rsid w:val="00CB5495"/>
    <w:rsid w:val="00CC11C6"/>
    <w:rsid w:val="00CC5C59"/>
    <w:rsid w:val="00CD466F"/>
    <w:rsid w:val="00CE5746"/>
    <w:rsid w:val="00D03C88"/>
    <w:rsid w:val="00D120C9"/>
    <w:rsid w:val="00D22AF4"/>
    <w:rsid w:val="00D23860"/>
    <w:rsid w:val="00D24F05"/>
    <w:rsid w:val="00D24F06"/>
    <w:rsid w:val="00D25655"/>
    <w:rsid w:val="00D26487"/>
    <w:rsid w:val="00D329AE"/>
    <w:rsid w:val="00D35A6A"/>
    <w:rsid w:val="00D500B1"/>
    <w:rsid w:val="00D61145"/>
    <w:rsid w:val="00D66FB6"/>
    <w:rsid w:val="00D73B68"/>
    <w:rsid w:val="00D80405"/>
    <w:rsid w:val="00D84433"/>
    <w:rsid w:val="00DA2BCF"/>
    <w:rsid w:val="00DA7B24"/>
    <w:rsid w:val="00DB3A66"/>
    <w:rsid w:val="00DB52D3"/>
    <w:rsid w:val="00DC0D67"/>
    <w:rsid w:val="00DC4AFF"/>
    <w:rsid w:val="00DC7E31"/>
    <w:rsid w:val="00DD6096"/>
    <w:rsid w:val="00DE065B"/>
    <w:rsid w:val="00DF26AE"/>
    <w:rsid w:val="00E1784E"/>
    <w:rsid w:val="00E27037"/>
    <w:rsid w:val="00E27C80"/>
    <w:rsid w:val="00E32656"/>
    <w:rsid w:val="00E35473"/>
    <w:rsid w:val="00E41859"/>
    <w:rsid w:val="00E57783"/>
    <w:rsid w:val="00E57E6D"/>
    <w:rsid w:val="00E602CE"/>
    <w:rsid w:val="00E72C9F"/>
    <w:rsid w:val="00E82FB3"/>
    <w:rsid w:val="00E857C7"/>
    <w:rsid w:val="00E90E2D"/>
    <w:rsid w:val="00E9327B"/>
    <w:rsid w:val="00EA2F6E"/>
    <w:rsid w:val="00EC0616"/>
    <w:rsid w:val="00EC3055"/>
    <w:rsid w:val="00EC6FC9"/>
    <w:rsid w:val="00ED1A01"/>
    <w:rsid w:val="00EE60A1"/>
    <w:rsid w:val="00EE6B37"/>
    <w:rsid w:val="00EE71C4"/>
    <w:rsid w:val="00EF41AB"/>
    <w:rsid w:val="00EF4D33"/>
    <w:rsid w:val="00F00402"/>
    <w:rsid w:val="00F0147F"/>
    <w:rsid w:val="00F04ADE"/>
    <w:rsid w:val="00F05697"/>
    <w:rsid w:val="00F113C6"/>
    <w:rsid w:val="00F17E9C"/>
    <w:rsid w:val="00F201A4"/>
    <w:rsid w:val="00F224AC"/>
    <w:rsid w:val="00F24A25"/>
    <w:rsid w:val="00F30326"/>
    <w:rsid w:val="00F3258E"/>
    <w:rsid w:val="00F328FA"/>
    <w:rsid w:val="00F34569"/>
    <w:rsid w:val="00F34B8E"/>
    <w:rsid w:val="00F45A4F"/>
    <w:rsid w:val="00F80FA2"/>
    <w:rsid w:val="00F91028"/>
    <w:rsid w:val="00F911E6"/>
    <w:rsid w:val="00FA0053"/>
    <w:rsid w:val="00FA7FEF"/>
    <w:rsid w:val="00FB3B83"/>
    <w:rsid w:val="00FD0829"/>
    <w:rsid w:val="00FD1603"/>
    <w:rsid w:val="00FD7D92"/>
    <w:rsid w:val="00FE6696"/>
    <w:rsid w:val="00FF15F9"/>
    <w:rsid w:val="00FF28FC"/>
    <w:rsid w:val="00FF2A72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FE66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E669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17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7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7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7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7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FE66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E669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17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7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7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7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7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1274</izvorni_sadrzaj>
    <derivirana_varijabla naziv="DomainObject.Predmet.Broj_1">1274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2018.</izvorni_sadrzaj>
    <derivirana_varijabla naziv="DomainObject.Predmet.DatumOsnivanja_1">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25776.25</izvorni_sadrzaj>
    <derivirana_varijabla naziv="DomainObject.Predmet.InicijalnaVrijednost_1">25776.25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St-1274/2018</izvorni_sadrzaj>
    <derivirana_varijabla naziv="DomainObject.Predmet.OznakaBroj_1">St-1274/2018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RENT A CAR 1 j.d.o.o. za usluge i trgovinu</izvorni_sadrzaj>
    <derivirana_varijabla naziv="DomainObject.Predmet.ProtustrankaFormated_1">  RENT A CAR 1 j.d.o.o. za usluge i trgovinu</derivirana_varijabla>
  </DomainObject.Predmet.ProtustrankaFormated>
  <DomainObject.Predmet.ProtustrankaFormatedOIB>
    <izvorni_sadrzaj>  RENT A CAR 1 j.d.o.o. za usluge i trgovinu, OIB 49162409065</izvorni_sadrzaj>
    <derivirana_varijabla naziv="DomainObject.Predmet.ProtustrankaFormatedOIB_1">  RENT A CAR 1 j.d.o.o. za usluge i trgovinu, OIB 49162409065</derivirana_varijabla>
  </DomainObject.Predmet.ProtustrankaFormatedOIB>
  <DomainObject.Predmet.ProtustrankaFormatedWithAdress>
    <izvorni_sadrzaj> RENT A CAR 1 j.d.o.o. za usluge i trgovinu, Stjepana Radića 34, 35000 Slavonski Brod</izvorni_sadrzaj>
    <derivirana_varijabla naziv="DomainObject.Predmet.ProtustrankaFormatedWithAdress_1"> RENT A CAR 1 j.d.o.o. za usluge i trgovinu, Stjepana Radića 34, 35000 Slavonski Brod</derivirana_varijabla>
  </DomainObject.Predmet.ProtustrankaFormatedWithAdress>
  <DomainObject.Predmet.ProtustrankaFormatedWithAdressOIB>
    <izvorni_sadrzaj> RENT A CAR 1 j.d.o.o. za usluge i trgovinu, OIB 49162409065, Stjepana Radića 34, 35000 Slavonski Brod</izvorni_sadrzaj>
    <derivirana_varijabla naziv="DomainObject.Predmet.ProtustrankaFormatedWithAdressOIB_1"> RENT A CAR 1 j.d.o.o. za usluge i trgovinu, OIB 49162409065, Stjepana Radića 34, 35000 Slavonski Brod</derivirana_varijabla>
  </DomainObject.Predmet.ProtustrankaFormatedWithAdressOIB>
  <DomainObject.Predmet.ProtustrankaWithAdress>
    <izvorni_sadrzaj>RENT A CAR 1 j.d.o.o. za usluge i trgovinu Stjepana Radića 34, 35000 Slavonski Brod</izvorni_sadrzaj>
    <derivirana_varijabla naziv="DomainObject.Predmet.ProtustrankaWithAdress_1">RENT A CAR 1 j.d.o.o. za usluge i trgovinu Stjepana Radića 34, 35000 Slavonski Brod</derivirana_varijabla>
  </DomainObject.Predmet.ProtustrankaWithAdress>
  <DomainObject.Predmet.ProtustrankaWithAdressOIB>
    <izvorni_sadrzaj>RENT A CAR 1 j.d.o.o. za usluge i trgovinu, OIB 49162409065, Stjepana Radića 34, 35000 Slavonski Brod</izvorni_sadrzaj>
    <derivirana_varijabla naziv="DomainObject.Predmet.ProtustrankaWithAdressOIB_1">RENT A CAR 1 j.d.o.o. za usluge i trgovinu, OIB 49162409065, Stjepana Radića 34, 35000 Slavonski Brod</derivirana_varijabla>
  </DomainObject.Predmet.ProtustrankaWithAdressOIB>
  <DomainObject.Predmet.ProtustrankaNazivFormated>
    <izvorni_sadrzaj>RENT A CAR 1 j.d.o.o. za usluge i trgovinu</izvorni_sadrzaj>
    <derivirana_varijabla naziv="DomainObject.Predmet.ProtustrankaNazivFormated_1">RENT A CAR 1 j.d.o.o. za usluge i trgovinu</derivirana_varijabla>
  </DomainObject.Predmet.ProtustrankaNazivFormated>
  <DomainObject.Predmet.ProtustrankaNazivFormatedOIB>
    <izvorni_sadrzaj>RENT A CAR 1 j.d.o.o. za usluge i trgovinu, OIB 49162409065</izvorni_sadrzaj>
    <derivirana_varijabla naziv="DomainObject.Predmet.ProtustrankaNazivFormatedOIB_1">RENT A CAR 1 j.d.o.o. za usluge i trgovinu, OIB 49162409065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RENT A CAR 1 j.d.o.o. za usluge i trgovinu</item>
    </izvorni_sadrzaj>
    <derivirana_varijabla naziv="DomainObject.Predmet.ProtuStrankaListFormated_1">
      <item>RENT A CAR 1 j.d.o.o. za usluge i trgovinu</item>
    </derivirana_varijabla>
  </DomainObject.Predmet.ProtuStrankaListFormated>
  <DomainObject.Predmet.ProtuStrankaListFormatedOIB>
    <izvorni_sadrzaj>
      <item>RENT A CAR 1 j.d.o.o. za usluge i trgovinu, OIB 49162409065</item>
    </izvorni_sadrzaj>
    <derivirana_varijabla naziv="DomainObject.Predmet.ProtuStrankaListFormatedOIB_1">
      <item>RENT A CAR 1 j.d.o.o. za usluge i trgovinu, OIB 49162409065</item>
    </derivirana_varijabla>
  </DomainObject.Predmet.ProtuStrankaListFormatedOIB>
  <DomainObject.Predmet.ProtuStrankaListFormatedWithAdress>
    <izvorni_sadrzaj>
      <item>RENT A CAR 1 j.d.o.o. za usluge i trgovinu, Stjepana Radića 34, 35000 Slavonski Brod</item>
    </izvorni_sadrzaj>
    <derivirana_varijabla naziv="DomainObject.Predmet.ProtuStrankaListFormatedWithAdress_1">
      <item>RENT A CAR 1 j.d.o.o. za usluge i trgovinu, Stjepana Radića 34, 35000 Slavonski Brod</item>
    </derivirana_varijabla>
  </DomainObject.Predmet.ProtuStrankaListFormatedWithAdress>
  <DomainObject.Predmet.ProtuStrankaListFormatedWithAdressOIB>
    <izvorni_sadrzaj>
      <item>RENT A CAR 1 j.d.o.o. za usluge i trgovinu, OIB 49162409065, Stjepana Radića 34, 35000 Slavonski Brod</item>
    </izvorni_sadrzaj>
    <derivirana_varijabla naziv="DomainObject.Predmet.ProtuStrankaListFormatedWithAdressOIB_1">
      <item>RENT A CAR 1 j.d.o.o. za usluge i trgovinu, OIB 49162409065, Stjepana Radića 34, 35000 Slavonski Brod</item>
    </derivirana_varijabla>
  </DomainObject.Predmet.ProtuStrankaListFormatedWithAdressOIB>
  <DomainObject.Predmet.ProtuStrankaListNazivFormated>
    <izvorni_sadrzaj>
      <item>RENT A CAR 1 j.d.o.o. za usluge i trgovinu</item>
    </izvorni_sadrzaj>
    <derivirana_varijabla naziv="DomainObject.Predmet.ProtuStrankaListNazivFormated_1">
      <item>RENT A CAR 1 j.d.o.o. za usluge i trgovinu</item>
    </derivirana_varijabla>
  </DomainObject.Predmet.ProtuStrankaListNazivFormated>
  <DomainObject.Predmet.ProtuStrankaListNazivFormatedOIB>
    <izvorni_sadrzaj>
      <item>RENT A CAR 1 j.d.o.o. za usluge i trgovinu, OIB 49162409065</item>
    </izvorni_sadrzaj>
    <derivirana_varijabla naziv="DomainObject.Predmet.ProtuStrankaListNazivFormatedOIB_1">
      <item>RENT A CAR 1 j.d.o.o. za usluge i trgovinu, OIB 49162409065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RENT A CAR 1 j.d.o.o. za usluge i trgovinu</izvorni_sadrzaj>
    <derivirana_varijabla naziv="DomainObject.Predmet.ProtustrankaIDrugi_1">RENT A CAR 1 j.d.o.o.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RENT A CAR 1 j.d.o.o. za usluge i trgovinu, OIB 49162409065, Stjepana Radića 34, 35000 Slavonski Brod</izvorni_sadrzaj>
    <derivirana_varijabla naziv="DomainObject.Predmet.ProtustrankaIDrugiAdressOIB_1">RENT A CAR 1 j.d.o.o. za usluge i trgovinu, OIB 49162409065, Stjepana Radića 34,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RENT A CAR 1 j.d.o.o. za usluge i trgovinu</item>
    </izvorni_sadrzaj>
    <derivirana_varijabla naziv="DomainObject.Predmet.SudioniciListNaziv_1">
      <item>Financijska agencija</item>
      <item>RENT A CAR 1 j.d.o.o. za usluge i trgovinu</item>
    </derivirana_varijabla>
  </DomainObject.Predmet.SudioniciListNaziv>
  <DomainObject.Predmet.SudioniciListAdressOIB>
    <izvorni_sadrzaj>
      <item>Financijska agencija, OIB 85821130368, Ulica grada Vukovara 70,10000 Zagreb</item>
      <item>RENT A CAR 1 j.d.o.o. za usluge i trgovinu, OIB 49162409065, Stjepana Radića 34,35000 Slavonski Brod</item>
    </izvorni_sadrzaj>
    <derivirana_varijabla naziv="DomainObject.Predmet.SudioniciListAdressOIB_1">
      <item>Financijska agencija, OIB 85821130368, Ulica grada Vukovara 70,10000 Zagreb</item>
      <item>RENT A CAR 1 j.d.o.o. za usluge i trgovinu, OIB 49162409065, Stjepana Radića 34,35000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49162409065</item>
    </izvorni_sadrzaj>
    <derivirana_varijabla naziv="DomainObject.Predmet.SudioniciListNazivOIB_1">
      <item>, OIB 85821130368</item>
      <item>, OIB 49162409065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371E2C-9A05-4418-BAFD-BBB1D8821D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833</properties:Words>
  <properties:Characters>4534</properties:Characters>
  <properties:Lines>113</properties:Lines>
  <properties:Paragraphs>40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2019-01-25T10:03:00Z</dcterms:created>
  <dc:creator>alet</dc:creator>
  <cp:lastModifiedBy>wsadmin</cp:lastModifiedBy>
  <cp:lastPrinted>2018-12-28T12:42:00Z</cp:lastPrinted>
  <dcterms:modified xmlns:xsi="http://www.w3.org/2001/XMLSchema-instance" xsi:type="dcterms:W3CDTF">2019-01-25T10:31:00Z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(St-1274-2018 -25.01.2019.OTVARANJE - ZATVARANJE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