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62fb" w14:paraId="91562f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1138F">
        <w:t xml:space="preserve">ALFA ADRIA </w:t>
      </w:r>
      <w:r w:rsidR="00524059">
        <w:t>d.o.o.</w:t>
      </w:r>
      <w:r w:rsidR="006444A6">
        <w:t>,</w:t>
      </w:r>
      <w:r w:rsidR="00395D66">
        <w:t xml:space="preserve"> </w:t>
      </w:r>
      <w:r w:rsidR="0041138F">
        <w:t>Sukošan (Općina Sukošan)</w:t>
      </w:r>
      <w:r w:rsidR="006444A6">
        <w:t xml:space="preserve">, </w:t>
      </w:r>
      <w:r w:rsidR="0041138F">
        <w:t>Marina Dalmacija, gat br. 12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41138F">
        <w:t>88576836125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1138F">
        <w:t>27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1138F" w:rsidRPr="0041138F">
        <w:t>ALFA ADRIA d.o.o., Sukošan (Općina Sukošan), Marina Dalmacija, gat br. 12, OIB: 88576836125</w:t>
      </w:r>
      <w:r w:rsidR="00990573">
        <w:t xml:space="preserve">, </w:t>
      </w:r>
      <w:r>
        <w:t xml:space="preserve">na temelju neizvršenih osnova za plaćanje iznosi </w:t>
      </w:r>
      <w:r w:rsidR="0041138F">
        <w:t>20</w:t>
      </w:r>
      <w:r w:rsidR="00990573">
        <w:t>.</w:t>
      </w:r>
      <w:r w:rsidR="0041138F">
        <w:t>172</w:t>
      </w:r>
      <w:r w:rsidR="00990573">
        <w:t>,</w:t>
      </w:r>
      <w:r w:rsidR="0041138F">
        <w:t>63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1138F">
        <w:t>Ivan Novak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E64D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41138F">
      <w:t>328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1138F">
      <w:t>328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4304"/>
    <w:rsid w:val="0019042D"/>
    <w:rsid w:val="00284EA7"/>
    <w:rsid w:val="002920D8"/>
    <w:rsid w:val="002D6E29"/>
    <w:rsid w:val="002F1F17"/>
    <w:rsid w:val="002F6CBF"/>
    <w:rsid w:val="00325DFC"/>
    <w:rsid w:val="0039397B"/>
    <w:rsid w:val="00395D66"/>
    <w:rsid w:val="003E7860"/>
    <w:rsid w:val="0041138F"/>
    <w:rsid w:val="00415D3C"/>
    <w:rsid w:val="00447958"/>
    <w:rsid w:val="004635D5"/>
    <w:rsid w:val="0046367D"/>
    <w:rsid w:val="004642E8"/>
    <w:rsid w:val="00474991"/>
    <w:rsid w:val="004B64F0"/>
    <w:rsid w:val="004C10E5"/>
    <w:rsid w:val="004E64D8"/>
    <w:rsid w:val="004F3050"/>
    <w:rsid w:val="00500E9C"/>
    <w:rsid w:val="00524059"/>
    <w:rsid w:val="00551BCA"/>
    <w:rsid w:val="005672FD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1091A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43570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ADRIA agencija za privremeno zapošljavanje d.o.o.</izvorni_sadrzaj>
    <derivirana_varijabla naziv="DomainObject.Predmet.ProtustrankaFormated_1">  ALFA ADRIA agencija za privremeno zapošljavanje d.o.o.</derivirana_varijabla>
  </DomainObject.Predmet.ProtustrankaFormated>
  <DomainObject.Predmet.ProtustrankaFormatedOIB>
    <izvorni_sadrzaj>  ALFA ADRIA agencija za privremeno zapošljavanje d.o.o., OIB 88576836125</izvorni_sadrzaj>
    <derivirana_varijabla naziv="DomainObject.Predmet.ProtustrankaFormatedOIB_1">  ALFA ADRIA agencija za privremeno zapošljavanje d.o.o., OIB 88576836125</derivirana_varijabla>
  </DomainObject.Predmet.ProtustrankaFormatedOIB>
  <DomainObject.Predmet.ProtustrankaFormatedWithAdress>
    <izvorni_sadrzaj> ALFA ADRIA agencija za privremeno zapošljavanje d.o.o., Marina Dalmacija, gat br. 12, 23206 Sukošan</izvorni_sadrzaj>
    <derivirana_varijabla naziv="DomainObject.Predmet.ProtustrankaFormatedWithAdress_1"> ALFA ADRIA agencija za privremeno zapošljavanje d.o.o., Marina Dalmacija, gat br. 12, 23206 Sukošan</derivirana_varijabla>
  </DomainObject.Predmet.ProtustrankaFormatedWithAdress>
  <DomainObject.Predmet.ProtustrankaFormatedWithAdressOIB>
    <izvorni_sadrzaj> ALFA ADRIA agencija za privremeno zapošljavanje d.o.o., OIB 88576836125, Marina Dalmacija, gat br. 12, 23206 Sukošan</izvorni_sadrzaj>
    <derivirana_varijabla naziv="DomainObject.Predmet.ProtustrankaFormatedWithAdressOIB_1"> ALFA ADRIA agencija za privremeno zapošljavanje d.o.o., OIB 88576836125, Marina Dalmacija, gat br. 12, 23206 Sukošan</derivirana_varijabla>
  </DomainObject.Predmet.ProtustrankaFormatedWithAdressOIB>
  <DomainObject.Predmet.ProtustrankaWithAdress>
    <izvorni_sadrzaj>ALFA ADRIA agencija za privremeno zapošljavanje d.o.o. Marina Dalmacija, gat br. 12, 23206 Sukošan</izvorni_sadrzaj>
    <derivirana_varijabla naziv="DomainObject.Predmet.ProtustrankaWithAdress_1">ALFA ADRIA agencija za privremeno zapošljavanje d.o.o. Marina Dalmacija, gat br. 12, 23206 Sukošan</derivirana_varijabla>
  </DomainObject.Predmet.ProtustrankaWithAdress>
  <DomainObject.Predmet.ProtustrankaWithAdressOIB>
    <izvorni_sadrzaj>ALFA ADRIA agencija za privremeno zapošljavanje d.o.o., OIB 88576836125, Marina Dalmacija, gat br. 12, 23206 Sukošan</izvorni_sadrzaj>
    <derivirana_varijabla naziv="DomainObject.Predmet.ProtustrankaWithAdressOIB_1">ALFA ADRIA agencija za privremeno zapošljavanje d.o.o., OIB 88576836125, Marina Dalmacija, gat br. 12, 23206 Sukošan</derivirana_varijabla>
  </DomainObject.Predmet.ProtustrankaWithAdressOIB>
  <DomainObject.Predmet.ProtustrankaNazivFormated>
    <izvorni_sadrzaj>ALFA ADRIA agencija za privremeno zapošljavanje d.o.o.</izvorni_sadrzaj>
    <derivirana_varijabla naziv="DomainObject.Predmet.ProtustrankaNazivFormated_1">ALFA ADRIA agencija za privremeno zapošljavanje d.o.o.</derivirana_varijabla>
  </DomainObject.Predmet.ProtustrankaNazivFormated>
  <DomainObject.Predmet.ProtustrankaNazivFormatedOIB>
    <izvorni_sadrzaj>ALFA ADRIA agencija za privremeno zapošljavanje d.o.o., OIB 88576836125</izvorni_sadrzaj>
    <derivirana_varijabla naziv="DomainObject.Predmet.ProtustrankaNazivFormatedOIB_1">ALFA ADRIA agencija za privremeno zapošljavanje d.o.o., OIB 88576836125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20172.63</izvorni_sadrzaj>
    <derivirana_varijabla naziv="DomainObject.Predmet.TrenutnaVrijednost_1">20172.63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ADRIA agencija za privremeno zapošljavanje d.o.o.</item>
    </izvorni_sadrzaj>
    <derivirana_varijabla naziv="DomainObject.Predmet.ProtuStrankaListFormated_1">
      <item>ALFA ADRIA agencija za privremeno zapošljavanje d.o.o.</item>
    </derivirana_varijabla>
  </DomainObject.Predmet.ProtuStrankaListFormated>
  <DomainObject.Predmet.ProtuStrankaListFormatedOIB>
    <izvorni_sadrzaj>
      <item>ALFA ADRIA agencija za privremeno zapošljavanje d.o.o., OIB 88576836125</item>
    </izvorni_sadrzaj>
    <derivirana_varijabla naziv="DomainObject.Predmet.ProtuStrankaListFormatedOIB_1">
      <item>ALFA ADRIA agencija za privremeno zapošljavanje d.o.o., OIB 88576836125</item>
    </derivirana_varijabla>
  </DomainObject.Predmet.ProtuStrankaListFormatedOIB>
  <DomainObject.Predmet.ProtuStrankaListFormatedWithAdress>
    <izvorni_sadrzaj>
      <item>ALFA ADRIA agencija za privremeno zapošljavanje d.o.o., Marina Dalmacija, gat br. 12, 23206 Sukošan</item>
    </izvorni_sadrzaj>
    <derivirana_varijabla naziv="DomainObject.Predmet.ProtuStrankaListFormatedWithAdress_1">
      <item>ALFA ADRIA agencija za privremeno zapošljavanje d.o.o., Marina Dalmacija, gat br. 12, 23206 Sukošan</item>
    </derivirana_varijabla>
  </DomainObject.Predmet.ProtuStrankaListFormatedWithAdress>
  <DomainObject.Predmet.ProtuStrankaListFormatedWithAdressOIB>
    <izvorni_sadrzaj>
      <item>ALFA ADRIA agencija za privremeno zapošljavanje d.o.o., OIB 88576836125, Marina Dalmacija, gat br. 12, 23206 Sukošan</item>
    </izvorni_sadrzaj>
    <derivirana_varijabla naziv="DomainObject.Predmet.ProtuStrankaListFormatedWithAdressOIB_1">
      <item>ALFA ADRIA agencija za privremeno zapošljavanje d.o.o., OIB 88576836125, Marina Dalmacija, gat br. 12, 23206 Sukošan</item>
    </derivirana_varijabla>
  </DomainObject.Predmet.ProtuStrankaListFormatedWithAdressOIB>
  <DomainObject.Predmet.ProtuStrankaListNazivFormated>
    <izvorni_sadrzaj>
      <item>ALFA ADRIA agencija za privremeno zapošljavanje d.o.o.</item>
    </izvorni_sadrzaj>
    <derivirana_varijabla naziv="DomainObject.Predmet.ProtuStrankaListNazivFormated_1">
      <item>ALFA ADRIA agencija za privremeno zapošljavanje d.o.o.</item>
    </derivirana_varijabla>
  </DomainObject.Predmet.ProtuStrankaListNazivFormated>
  <DomainObject.Predmet.ProtuStrankaListNazivFormatedOIB>
    <izvorni_sadrzaj>
      <item>ALFA ADRIA agencija za privremeno zapošljavanje d.o.o., OIB 88576836125</item>
    </izvorni_sadrzaj>
    <derivirana_varijabla naziv="DomainObject.Predmet.ProtuStrankaListNazivFormatedOIB_1">
      <item>ALFA ADRIA agencija za privremeno zapošljavanje d.o.o., OIB 88576836125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ADRIA agencija za privremeno zapošljavanje d.o.o.</izvorni_sadrzaj>
    <derivirana_varijabla naziv="DomainObject.Predmet.ProtustrankaIDrugi_1">ALFA ADRIA agencija za privremeno zapošljavanje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ADRIA agencija za privremeno zapošljavanje d.o.o., OIB 88576836125, Marina Dalmacija, gat br. 12, 23206 Sukošan</izvorni_sadrzaj>
    <derivirana_varijabla naziv="DomainObject.Predmet.ProtustrankaIDrugiAdressOIB_1">ALFA ADRIA agencija za privremeno zapošljavanje d.o.o., OIB 88576836125, Marina Dalmacija, gat br. 12,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ADRIA agencija za privremeno zapošljavanje d.o.o.</item>
    </izvorni_sadrzaj>
    <derivirana_varijabla naziv="DomainObject.Predmet.SudioniciListNaziv_1">
      <item>Financijska agencija</item>
      <item>ALFA ADRIA agencija za privremeno zapošljavanje d.o.o.</item>
    </derivirana_varijabla>
  </DomainObject.Predmet.SudioniciListNaziv>
  <DomainObject.Predmet.SudioniciListAdressOIB>
    <izvorni_sadrzaj>
      <item>Financijska agencija, OIB 85821130368</item>
      <item>ALFA ADRIA agencija za privremeno zapošljavanje d.o.o., OIB 88576836125, Marina Dalmacija, gat br. 12,23206 Sukošan</item>
    </izvorni_sadrzaj>
    <derivirana_varijabla naziv="DomainObject.Predmet.SudioniciListAdressOIB_1">
      <item>Financijska agencija, OIB 85821130368</item>
      <item>ALFA ADRIA agencija za privremeno zapošljavanje d.o.o., OIB 88576836125, Marina Dalmacija, gat br. 12,23206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88576836125</item>
    </izvorni_sadrzaj>
    <derivirana_varijabla naziv="DomainObject.Predmet.SudioniciListNazivOIB_1">
      <item>, OIB 85821130368</item>
      <item>, OIB 88576836125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A2D7F-487B-430D-856C-0E4226A53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2016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2017-07-17T11:44:00Z</dcterms:created>
  <dc:creator>Tina Grgas</dc:creator>
  <cp:lastModifiedBy>wsadmin</cp:lastModifiedBy>
  <cp:lastPrinted>2017-07-17T11:48:00Z</cp:lastPrinted>
  <dcterms:modified xmlns:xsi="http://www.w3.org/2001/XMLSchema-instance" xsi:type="dcterms:W3CDTF">2017-07-26T08:08:00Z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