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1009" w14:paraId="29e1009" w:rsidRDefault="00281502" w:rsidP="00483F5B" w:rsidR="00281502">
      <w:pPr>
        <w:jc w:val="right"/>
        <w15:collapsed w:val="false"/>
      </w:pPr>
      <w:bookmarkStart w:name="_GoBack" w:id="0"/>
      <w:bookmarkEnd w:id="0"/>
    </w:p>
    <w:p w:rsidRDefault="00483F5B" w:rsidR="00483F5B" w:rsidRPr="00EC361A"/>
    <w:p w:rsidRDefault="00511649" w:rsidR="00511649" w:rsidRPr="002F070A"/>
    <w:p w:rsidRDefault="00281502" w:rsidR="002F070A" w:rsidRPr="004D05A0">
      <w:pPr>
        <w:rPr>
          <w:b/>
        </w:rPr>
      </w:pPr>
      <w:r w:rsidRPr="004D05A0">
        <w:rPr>
          <w:b/>
        </w:rPr>
        <w:t>REPUBLIKA HRVATSKA</w:t>
      </w:r>
      <w:r w:rsidRPr="004D05A0">
        <w:rPr>
          <w:b/>
        </w:rPr>
        <w:tab/>
      </w:r>
      <w:r w:rsidRPr="004D05A0">
        <w:rPr>
          <w:b/>
        </w:rPr>
        <w:tab/>
      </w:r>
      <w:r w:rsidRPr="004D05A0">
        <w:rPr>
          <w:b/>
        </w:rPr>
        <w:tab/>
      </w:r>
      <w:r w:rsidR="002F070A" w:rsidRPr="004D05A0">
        <w:rPr>
          <w:b/>
        </w:rPr>
        <w:t xml:space="preserve">                 </w:t>
      </w:r>
      <w:r w:rsidR="00511649" w:rsidRPr="004D05A0">
        <w:rPr>
          <w:b/>
        </w:rPr>
        <w:tab/>
        <w:t xml:space="preserve">      </w:t>
      </w:r>
    </w:p>
    <w:p w:rsidRDefault="00281502" w:rsidR="00281502" w:rsidRPr="002F070A">
      <w:r w:rsidRPr="004D05A0">
        <w:rPr>
          <w:b/>
        </w:rPr>
        <w:t>TRGOVAČKI SUD U ZADRU</w:t>
      </w:r>
    </w:p>
    <w:p w:rsidRDefault="00D27926" w:rsidR="00281502">
      <w:r>
        <w:t>Dr. Franje Tuđmana 35</w:t>
      </w:r>
    </w:p>
    <w:p w:rsidRDefault="00D27926" w:rsidR="00D27926"/>
    <w:p w:rsidRDefault="00FF3392" w:rsidP="00FF3392" w:rsidR="00FF3392" w:rsidRPr="004D05A0">
      <w:pPr>
        <w:jc w:val="center"/>
        <w:rPr>
          <w:b/>
        </w:rPr>
      </w:pPr>
      <w:r w:rsidRPr="004D05A0">
        <w:rPr>
          <w:b/>
        </w:rPr>
        <w:t>R E P U B L I K A   H R V A T S K A</w:t>
      </w:r>
    </w:p>
    <w:p w:rsidRDefault="00281502" w:rsidR="00281502" w:rsidRPr="004D05A0">
      <w:pPr>
        <w:rPr>
          <w:b/>
        </w:rPr>
      </w:pPr>
    </w:p>
    <w:p w:rsidRDefault="00E44291" w:rsidP="00E44291" w:rsidR="00281502" w:rsidRPr="004D05A0">
      <w:pPr>
        <w:jc w:val="center"/>
        <w:rPr>
          <w:b/>
        </w:rPr>
      </w:pPr>
      <w:r w:rsidRPr="004D05A0">
        <w:rPr>
          <w:b/>
        </w:rPr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281502" w:rsidRPr="00EC361A">
      <w:pPr>
        <w:jc w:val="both"/>
      </w:pPr>
      <w:r w:rsidRPr="00EC361A">
        <w:t xml:space="preserve">        </w:t>
      </w:r>
      <w:r w:rsidR="006158E1">
        <w:tab/>
      </w:r>
      <w:r w:rsidR="00DA6398">
        <w:t>Trgovački sud u Zadru, po sutkinji Ana Markač, u stečajnom postupku nad stečajnim dužnikom</w:t>
      </w:r>
      <w:r w:rsidR="003334A1" w:rsidRPr="003334A1">
        <w:t xml:space="preserve"> </w:t>
      </w:r>
      <w:r w:rsidR="003334A1" w:rsidRPr="007B2D36">
        <w:t>DALMATINSKI RUDNICI BOKSITA d.o.o. u stečaju, Obrovac, Jadranska 1, OIB:31782172312, kojeg zastupa stečajna upraviteljica Marica Nekić iz Zadra,</w:t>
      </w:r>
      <w:r w:rsidR="006158E1">
        <w:t xml:space="preserve"> dana 21. rujna </w:t>
      </w:r>
      <w:r w:rsidR="003334A1">
        <w:t>2017.</w:t>
      </w:r>
      <w:r w:rsidR="00DA6398">
        <w:t xml:space="preserve">,  </w:t>
      </w: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754D5E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DA6398">
        <w:t>j upraviteljici</w:t>
      </w:r>
      <w:r w:rsidR="003C5261" w:rsidRPr="00EC361A">
        <w:t xml:space="preserve"> </w:t>
      </w:r>
      <w:r w:rsidR="003334A1">
        <w:t xml:space="preserve">Marici Nekić </w:t>
      </w:r>
      <w:r w:rsidR="003C5261" w:rsidRPr="00EC361A">
        <w:t xml:space="preserve">da </w:t>
      </w:r>
      <w:r w:rsidR="003D0EAA">
        <w:t xml:space="preserve">sukladno odredbi čl. 89. st. 2. Stečajnog zakona (Narodne novine broj 71/15) u roku </w:t>
      </w:r>
      <w:r w:rsidR="00583EB8">
        <w:t xml:space="preserve">8 </w:t>
      </w:r>
      <w:r>
        <w:t xml:space="preserve">(osam) </w:t>
      </w:r>
      <w:r w:rsidR="00583EB8">
        <w:t xml:space="preserve">dana </w:t>
      </w:r>
      <w:r w:rsidR="00754D5E">
        <w:t xml:space="preserve">od dana 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 xml:space="preserve">stečajnim dužnikom </w:t>
      </w:r>
      <w:r w:rsidR="003334A1" w:rsidRPr="007B2D36">
        <w:t>DALMATINSKI RUDNICI BOKSITA d.o.o. u stečaju, Obrovac, Jadranska 1, OIB:31782172312</w:t>
      </w:r>
      <w:r w:rsidR="003334A1">
        <w:t>.</w:t>
      </w:r>
    </w:p>
    <w:p w:rsidRDefault="003334A1" w:rsidP="00483F5B" w:rsidR="003334A1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DA6398">
        <w:t>Ukoliko stečajna</w:t>
      </w:r>
      <w:r w:rsidR="0062560D">
        <w:t xml:space="preserve"> upravitelj</w:t>
      </w:r>
      <w:r w:rsidR="00DA6398">
        <w:t>ica</w:t>
      </w:r>
      <w:r w:rsidR="0062560D">
        <w:t xml:space="preserve"> ne postupi po nalogu i</w:t>
      </w:r>
      <w:r w:rsidR="00DA6398">
        <w:t>z točke I. ovog zaključka istoj</w:t>
      </w:r>
      <w:r w:rsidR="0062560D">
        <w:t xml:space="preserve"> će biti izrečena novčana kazna u iznosu od 2.000,00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6158E1">
        <w:t xml:space="preserve">21. rujna </w:t>
      </w:r>
      <w:r w:rsidR="00EA43C7">
        <w:t>201</w:t>
      </w:r>
      <w:r w:rsidR="00DA6398">
        <w:t>7</w:t>
      </w:r>
      <w:r w:rsidRPr="00EC361A">
        <w:t>.</w:t>
      </w:r>
    </w:p>
    <w:p w:rsidRDefault="003C5261" w:rsidP="003C5261" w:rsidR="003C5261">
      <w:pPr>
        <w:ind w:firstLine="708" w:left="5664"/>
      </w:pPr>
    </w:p>
    <w:p w:rsidRDefault="00FB2F80" w:rsidP="003D2C10" w:rsidR="006158E1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192640" w:rsidRPr="002C500F">
        <w:t>S</w:t>
      </w:r>
      <w:r w:rsidR="00754D5E">
        <w:t>utkinja</w:t>
      </w:r>
    </w:p>
    <w:p w:rsidRDefault="00FB2F80" w:rsidP="003D2C10" w:rsidR="00192640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6158E1">
        <w:t xml:space="preserve">            </w:t>
      </w:r>
      <w:r w:rsidR="00A723FC">
        <w:t>A</w:t>
      </w:r>
      <w:r w:rsidR="00754D5E">
        <w:t>na Markač</w:t>
      </w:r>
    </w:p>
    <w:p w:rsidRDefault="002F070A" w:rsidP="003D2C10" w:rsidR="003C5261" w:rsidRPr="00EC361A">
      <w:r w:rsidRPr="00EC361A">
        <w:t xml:space="preserve"> </w:t>
      </w:r>
      <w:r w:rsidR="00927E84" w:rsidRPr="00EC361A">
        <w:t xml:space="preserve"> </w:t>
      </w:r>
      <w:r w:rsidR="003C5261" w:rsidRPr="00EC361A">
        <w:t xml:space="preserve">      </w:t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>
      <w:r w:rsidRPr="00EC361A">
        <w:t>DNA:</w:t>
      </w:r>
    </w:p>
    <w:p w:rsidRDefault="00C543F0" w:rsidP="00C543F0" w:rsidR="00DA6398">
      <w:pPr>
        <w:numPr>
          <w:ilvl w:val="0"/>
          <w:numId w:val="2"/>
        </w:numPr>
      </w:pPr>
      <w:r w:rsidRPr="00EC361A">
        <w:t>steča</w:t>
      </w:r>
      <w:r w:rsidR="00DA6398">
        <w:t>jnoj upraviteljici</w:t>
      </w:r>
      <w:r w:rsidRPr="00EC361A">
        <w:t xml:space="preserve"> </w:t>
      </w:r>
      <w:r w:rsidR="003334A1">
        <w:t>Marici Nekić</w:t>
      </w:r>
    </w:p>
    <w:p w:rsidRDefault="003D2C10" w:rsidP="00C543F0" w:rsidR="003D2C10">
      <w:pPr>
        <w:numPr>
          <w:ilvl w:val="0"/>
          <w:numId w:val="2"/>
        </w:numPr>
      </w:pPr>
      <w:r>
        <w:t>e-Oglasna ploča sudova</w:t>
      </w:r>
    </w:p>
    <w:p w:rsidRDefault="00C543F0" w:rsidP="00C543F0" w:rsidR="00C543F0" w:rsidRPr="00EC361A">
      <w:pPr>
        <w:numPr>
          <w:ilvl w:val="0"/>
          <w:numId w:val="2"/>
        </w:numPr>
      </w:pPr>
      <w:r w:rsidRPr="00EC361A">
        <w:t>u spis</w:t>
      </w:r>
    </w:p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6158E1">
      <w:t>oslovni broj: 2 St-373/16-37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D0398"/>
    <w:rsid w:val="002F070A"/>
    <w:rsid w:val="003334A1"/>
    <w:rsid w:val="003831F3"/>
    <w:rsid w:val="003C5261"/>
    <w:rsid w:val="003D0EAA"/>
    <w:rsid w:val="003D2C10"/>
    <w:rsid w:val="003D6C9A"/>
    <w:rsid w:val="004632E8"/>
    <w:rsid w:val="00483F5B"/>
    <w:rsid w:val="004D05A0"/>
    <w:rsid w:val="00511649"/>
    <w:rsid w:val="00527C13"/>
    <w:rsid w:val="00583EB8"/>
    <w:rsid w:val="005F5D00"/>
    <w:rsid w:val="00607AF8"/>
    <w:rsid w:val="006158E1"/>
    <w:rsid w:val="0062560D"/>
    <w:rsid w:val="006A39D3"/>
    <w:rsid w:val="00754D5E"/>
    <w:rsid w:val="00771CDD"/>
    <w:rsid w:val="007B63C5"/>
    <w:rsid w:val="007D5136"/>
    <w:rsid w:val="008433CE"/>
    <w:rsid w:val="008D4AC4"/>
    <w:rsid w:val="00927E84"/>
    <w:rsid w:val="00974B89"/>
    <w:rsid w:val="009C4E65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E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E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St-373/2016</izvorni_sadrzaj>
    <derivirana_varijabla naziv="DomainObject.Predmet.OznakaBroj_1">St-373/2016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RUDNICI BOKSITA društvo s ograničenom odgovornošću</izvorni_sadrzaj>
    <derivirana_varijabla naziv="DomainObject.Predmet.ProtustrankaFormated_1">  DALMATINSKI RUDNICI BOKSITA društvo s ograničenom odgovornošću</derivirana_varijabla>
  </DomainObject.Predmet.ProtustrankaFormated>
  <DomainObject.Predmet.ProtustrankaFormatedOIB>
    <izvorni_sadrzaj>  DALMATINSKI RUDNICI BOKSITA društvo s ograničenom odgovornošću, OIB 31782172312</izvorni_sadrzaj>
    <derivirana_varijabla naziv="DomainObject.Predmet.ProtustrankaFormatedOIB_1">  DALMATINSKI RUDNICI BOKSITA društvo s ograničenom odgovornošću, OIB 31782172312</derivirana_varijabla>
  </DomainObject.Predmet.ProtustrankaFormatedOIB>
  <DomainObject.Predmet.ProtustrankaFormatedWithAdress>
    <izvorni_sadrzaj> DALMATINSKI RUDNICI BOKSITA društvo s ograničenom odgovornošću, jadranska 1, 23450 Obrovac</izvorni_sadrzaj>
    <derivirana_varijabla naziv="DomainObject.Predmet.ProtustrankaFormatedWithAdress_1"> DALMATINSKI RUDNICI BOKSITA društvo s ograničenom odgovornošću, jadranska 1, 23450 Obrovac</derivirana_varijabla>
  </DomainObject.Predmet.ProtustrankaFormatedWithAdress>
  <DomainObject.Predmet.ProtustrankaFormatedWithAdressOIB>
    <izvorni_sadrzaj> DALMATINSKI RUDNICI BOKSITA društvo s ograničenom odgovornošću, OIB 31782172312, jadranska 1, 23450 Obrovac</izvorni_sadrzaj>
    <derivirana_varijabla naziv="DomainObject.Predmet.ProtustrankaFormatedWithAdressOIB_1"> DALMATINSKI RUDNICI BOKSITA društvo s ograničenom odgovornošću, OIB 31782172312, jadranska 1, 23450 Obrovac</derivirana_varijabla>
  </DomainObject.Predmet.ProtustrankaFormatedWithAdressOIB>
  <DomainObject.Predmet.ProtustrankaWithAdress>
    <izvorni_sadrzaj>DALMATINSKI RUDNICI BOKSITA društvo s ograničenom odgovornošću jadranska 1, 23450 Obrovac</izvorni_sadrzaj>
    <derivirana_varijabla naziv="DomainObject.Predmet.ProtustrankaWithAdress_1">DALMATINSKI RUDNICI BOKSITA društvo s ograničenom odgovornošću jadranska 1, 23450 Obrovac</derivirana_varijabla>
  </DomainObject.Predmet.ProtustrankaWithAdress>
  <DomainObject.Predmet.ProtustrankaWithAdressOIB>
    <izvorni_sadrzaj>DALMATINSKI RUDNICI BOKSITA društvo s ograničenom odgovornošću, OIB 31782172312, jadranska 1, 23450 Obrovac</izvorni_sadrzaj>
    <derivirana_varijabla naziv="DomainObject.Predmet.ProtustrankaWithAdressOIB_1">DALMATINSKI RUDNICI BOKSITA društvo s ograničenom odgovornošću, OIB 31782172312, jadranska 1, 23450 Obrovac</derivirana_varijabla>
  </DomainObject.Predmet.ProtustrankaWithAdressOIB>
  <DomainObject.Predmet.ProtustrankaNazivFormated>
    <izvorni_sadrzaj>DALMATINSKI RUDNICI BOKSITA društvo s ograničenom odgovornošću</izvorni_sadrzaj>
    <derivirana_varijabla naziv="DomainObject.Predmet.ProtustrankaNazivFormated_1">DALMATINSKI RUDNICI BOKSITA društvo s ograničenom odgovornošću</derivirana_varijabla>
  </DomainObject.Predmet.ProtustrankaNazivFormated>
  <DomainObject.Predmet.ProtustrankaNazivFormatedOIB>
    <izvorni_sadrzaj>DALMATINSKI RUDNICI BOKSITA društvo s ograničenom odgovornošću, OIB 31782172312</izvorni_sadrzaj>
    <derivirana_varijabla naziv="DomainObject.Predmet.ProtustrankaNazivFormatedOIB_1">DALMATINSKI RUDNICI BOKSITA društvo s ograničenom odgovornošću, OIB 31782172312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1908310.01</izvorni_sadrzaj>
    <derivirana_varijabla naziv="DomainObject.Predmet.TrenutnaVrijednost_1">1908310.01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RUDNICI BOKSITA društvo s ograničenom odgovornošću</item>
    </izvorni_sadrzaj>
    <derivirana_varijabla naziv="DomainObject.Predmet.ProtuStrankaListFormated_1">
      <item>DALMATINSKI RUDNICI BOKSITA društvo s ograničenom odgovornošću</item>
    </derivirana_varijabla>
  </DomainObject.Predmet.ProtuStrankaListFormated>
  <DomainObject.Predmet.ProtuStrankaListFormatedOIB>
    <izvorni_sadrzaj>
      <item>DALMATINSKI RUDNICI BOKSITA društvo s ograničenom odgovornošću, OIB 31782172312</item>
    </izvorni_sadrzaj>
    <derivirana_varijabla naziv="DomainObject.Predmet.ProtuStrankaListFormatedOIB_1">
      <item>DALMATINSKI RUDNICI BOKSITA društvo s ograničenom odgovornošću, OIB 31782172312</item>
    </derivirana_varijabla>
  </DomainObject.Predmet.ProtuStrankaListFormatedOIB>
  <DomainObject.Predmet.ProtuStrankaListFormatedWithAdress>
    <izvorni_sadrzaj>
      <item>DALMATINSKI RUDNICI BOKSITA društvo s ograničenom odgovornošću, jadranska 1, 23450 Obrovac</item>
    </izvorni_sadrzaj>
    <derivirana_varijabla naziv="DomainObject.Predmet.ProtuStrankaListFormatedWithAdress_1">
      <item>DALMATINSKI RUDNICI BOKSITA društvo s ograničenom odgovornošću, jadranska 1, 23450 Obrovac</item>
    </derivirana_varijabla>
  </DomainObject.Predmet.ProtuStrankaListFormatedWithAdress>
  <DomainObject.Predmet.ProtuStrankaListFormatedWithAdressOIB>
    <izvorni_sadrzaj>
      <item>DALMATINSKI RUDNICI BOKSITA društvo s ograničenom odgovornošću, OIB 31782172312, jadranska 1, 23450 Obrovac</item>
    </izvorni_sadrzaj>
    <derivirana_varijabla naziv="DomainObject.Predmet.ProtuStrankaListFormatedWithAdressOIB_1">
      <item>DALMATINSKI RUDNICI BOKSITA društvo s ograničenom odgovornošću, OIB 31782172312, jadranska 1, 23450 Obrovac</item>
    </derivirana_varijabla>
  </DomainObject.Predmet.ProtuStrankaListFormatedWithAdressOIB>
  <DomainObject.Predmet.ProtuStrankaListNazivFormated>
    <izvorni_sadrzaj>
      <item>DALMATINSKI RUDNICI BOKSITA društvo s ograničenom odgovornošću</item>
    </izvorni_sadrzaj>
    <derivirana_varijabla naziv="DomainObject.Predmet.ProtuStrankaListNazivFormated_1">
      <item>DALMATINSKI RUDNICI BOKSITA društvo s ograničenom odgovornošću</item>
    </derivirana_varijabla>
  </DomainObject.Predmet.ProtuStrankaListNazivFormated>
  <DomainObject.Predmet.ProtuStrankaListNazivFormatedOIB>
    <izvorni_sadrzaj>
      <item>DALMATINSKI RUDNICI BOKSITA društvo s ograničenom odgovornošću, OIB 31782172312</item>
    </izvorni_sadrzaj>
    <derivirana_varijabla naziv="DomainObject.Predmet.ProtuStrankaListNazivFormatedOIB_1">
      <item>DALMATINSKI RUDNICI BOKSITA društvo s ograničenom odgovornošću, OIB 31782172312</item>
    </derivirana_varijabla>
  </DomainObject.Predmet.ProtuStrankaListNazivFormatedOIB>
  <DomainObject.Predmet.OstaliListFormated>
    <izvorni_sadrzaj>
      <item>DUŠKO JURJEVIĆ</item>
    </izvorni_sadrzaj>
    <derivirana_varijabla naziv="DomainObject.Predmet.OstaliListFormated_1">
      <item>DUŠKO JURJEVIĆ</item>
    </derivirana_varijabla>
  </DomainObject.Predmet.OstaliListFormated>
  <DomainObject.Predmet.OstaliListFormatedOIB>
    <izvorni_sadrzaj>
      <item>DUŠKO JURJEVIĆ</item>
    </izvorni_sadrzaj>
    <derivirana_varijabla naziv="DomainObject.Predmet.OstaliListFormatedOIB_1">
      <item>DUŠKO JURJEVIĆ</item>
    </derivirana_varijabla>
  </DomainObject.Predmet.OstaliListFormatedOIB>
  <DomainObject.Predmet.OstaliListFormatedWithAdress>
    <izvorni_sadrzaj>
      <item>DUŠKO JURJEVIĆ, Kruševo, 23450 Kruševo</item>
    </izvorni_sadrzaj>
    <derivirana_varijabla naziv="DomainObject.Predmet.OstaliListFormatedWithAdress_1">
      <item>DUŠKO JURJEVIĆ, Kruševo, 23450 Kruševo</item>
    </derivirana_varijabla>
  </DomainObject.Predmet.OstaliListFormatedWithAdress>
  <DomainObject.Predmet.OstaliListFormatedWithAdressOIB>
    <izvorni_sadrzaj>
      <item>DUŠKO JURJEVIĆ, Kruševo, 23450 Kruševo</item>
    </izvorni_sadrzaj>
    <derivirana_varijabla naziv="DomainObject.Predmet.OstaliListFormatedWithAdressOIB_1">
      <item>DUŠKO JURJEVIĆ, Kruševo, 23450 Kruševo</item>
    </derivirana_varijabla>
  </DomainObject.Predmet.OstaliListFormatedWithAdressOIB>
  <DomainObject.Predmet.OstaliListNazivFormated>
    <izvorni_sadrzaj>
      <item>DUŠKO JURJEVIĆ</item>
    </izvorni_sadrzaj>
    <derivirana_varijabla naziv="DomainObject.Predmet.OstaliListNazivFormated_1">
      <item>DUŠKO JURJEVIĆ</item>
    </derivirana_varijabla>
  </DomainObject.Predmet.OstaliListNazivFormated>
  <DomainObject.Predmet.OstaliListNazivFormatedOIB>
    <izvorni_sadrzaj>
      <item>DUŠKO JURJEVIĆ</item>
    </izvorni_sadrzaj>
    <derivirana_varijabla naziv="DomainObject.Predmet.OstaliListNazivFormatedOIB_1">
      <item>DUŠKO JURJEVIĆ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RUDNICI BOKSITA društvo s ograničenom odgovornošću</izvorni_sadrzaj>
    <derivirana_varijabla naziv="DomainObject.Predmet.ProtustrankaIDrugi_1">DALMATINSKI RUDNICI BOKSITA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RUDNICI BOKSITA društvo s ograničenom odgovornošću, OIB 31782172312, jadranska 1, 23450 Obrovac</izvorni_sadrzaj>
    <derivirana_varijabla naziv="DomainObject.Predmet.ProtustrankaIDrugiAdressOIB_1">DALMATINSKI RUDNICI BOKSITA društvo s ograničenom odgovornošću, OIB 31782172312, jadranska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RUDNICI BOKSITA društvo s ograničenom odgovornošću</item>
      <item>DUŠKO JURJEVIĆ</item>
    </izvorni_sadrzaj>
    <derivirana_varijabla naziv="DomainObject.Predmet.SudioniciListNaziv_1">
      <item>FINA</item>
      <item>DALMATINSKI RUDNICI BOKSITA društvo s ograničenom odgovornošću</item>
      <item>DUŠKO JURJEVIĆ</item>
    </derivirana_varijabla>
  </DomainObject.Predmet.SudioniciListNaziv>
  <DomainObject.Predmet.SudioniciListAdressOIB>
    <izvorni_sadrzaj>
      <item>FINA, OIB 85821130368</item>
      <item>DALMATINSKI RUDNICI BOKSITA društvo s ograničenom odgovornošću, OIB 31782172312, jadranska 1,23450 Obrovac</item>
      <item>DUŠKO JURJEVIĆ, Kruševo,23450 Kruševo</item>
    </izvorni_sadrzaj>
    <derivirana_varijabla naziv="DomainObject.Predmet.SudioniciListAdressOIB_1">
      <item>FINA, OIB 85821130368</item>
      <item>DALMATINSKI RUDNICI BOKSITA društvo s ograničenom odgovornošću, OIB 31782172312, jadranska 1,23450 Obrovac</item>
      <item>DUŠKO JURJEVIĆ, Kruševo,23450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31782172312</item>
      <item>, OIB null</item>
    </izvorni_sadrzaj>
    <derivirana_varijabla naziv="DomainObject.Predmet.SudioniciListNazivOIB_1">
      <item>, OIB 85821130368</item>
      <item>, OIB 31782172312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B3423-A665-486B-A21D-928E87480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945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2017-09-21T08:21:00Z</dcterms:created>
  <dc:creator>Administrator</dc:creator>
  <cp:lastModifiedBy>Marijana Žuža</cp:lastModifiedBy>
  <cp:lastPrinted>2017-09-21T08:22:00Z</cp:lastPrinted>
  <dcterms:modified xmlns:xsi="http://www.w3.org/2001/XMLSchema-instance" xsi:type="dcterms:W3CDTF">2017-09-27T09:22:00Z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