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72e9" w14:paraId="26672e9" w:rsidRDefault="00AC3604" w:rsidP="00AC3604" w:rsidR="00AC3604">
      <w:pPr>
        <w:jc w:val="center"/>
        <w15:collapsed w:val="false"/>
      </w:pPr>
      <w:bookmarkStart w:name="_GoBack" w:id="0"/>
      <w:bookmarkEnd w:id="0"/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DA0162" w:rsidP="00AC3604" w:rsidR="00DA0162">
      <w:pPr>
        <w:jc w:val="both"/>
      </w:pPr>
    </w:p>
    <w:p w:rsidRDefault="00830116" w:rsidP="0091209D" w:rsidR="00AC3604" w:rsidRPr="0091209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</w:t>
      </w:r>
      <w:r w:rsidR="00D5133E">
        <w:t xml:space="preserve">OIB: 85821130368, </w:t>
      </w:r>
      <w:r w:rsidR="00A32B37">
        <w:t xml:space="preserve">Regionalni centar Osijek, L. </w:t>
      </w:r>
      <w:proofErr w:type="spellStart"/>
      <w:r w:rsidR="00A32B37">
        <w:t>Jägera</w:t>
      </w:r>
      <w:proofErr w:type="spellEnd"/>
      <w:r w:rsidR="00A32B37">
        <w:t xml:space="preserve"> 3, Osijek, </w:t>
      </w:r>
      <w:r>
        <w:t xml:space="preserve">za otvaranje stečajnog postupka nad dužnikom </w:t>
      </w:r>
      <w:r w:rsidR="0091209D">
        <w:t xml:space="preserve">HAPPY KIDS j.d.o.o., Vukovar, Desna </w:t>
      </w:r>
      <w:proofErr w:type="spellStart"/>
      <w:r w:rsidR="0091209D">
        <w:t>Supoderica</w:t>
      </w:r>
      <w:proofErr w:type="spellEnd"/>
      <w:r w:rsidR="0091209D">
        <w:t xml:space="preserve"> 31, MBS: 030185318, OIB: 04362889139</w:t>
      </w:r>
      <w:r w:rsidR="00A16C5A">
        <w:rPr>
          <w:color w:val="000000"/>
        </w:rPr>
        <w:t xml:space="preserve">, dana </w:t>
      </w:r>
      <w:r w:rsidR="0091209D">
        <w:rPr>
          <w:color w:val="000000"/>
        </w:rPr>
        <w:t>23. siječnja 2019</w:t>
      </w:r>
      <w:r w:rsidR="00A16C5A">
        <w:rPr>
          <w:color w:val="000000"/>
        </w:rPr>
        <w:t>. godine</w:t>
      </w:r>
      <w:r w:rsidR="00D5133E">
        <w:rPr>
          <w:color w:val="000000"/>
        </w:rPr>
        <w:t xml:space="preserve"> </w:t>
      </w:r>
    </w:p>
    <w:p w:rsidRDefault="008672A0" w:rsidP="00AC3604" w:rsidR="008672A0">
      <w:pPr>
        <w:jc w:val="both"/>
      </w:pPr>
    </w:p>
    <w:p w:rsidRDefault="00AC3604" w:rsidP="00CC6910" w:rsidR="00064A4F">
      <w:pPr>
        <w:jc w:val="center"/>
      </w:pPr>
      <w:r>
        <w:t>r i j e š i o  j e</w:t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124A5" w:rsidR="001C0559">
      <w:pPr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6124A5">
        <w:t xml:space="preserve">HAPPY KIDS j.d.o.o., Vukovar, Desna </w:t>
      </w:r>
      <w:proofErr w:type="spellStart"/>
      <w:r w:rsidR="006124A5">
        <w:t>Supoderica</w:t>
      </w:r>
      <w:proofErr w:type="spellEnd"/>
      <w:r w:rsidR="006124A5">
        <w:t xml:space="preserve"> 31, MBS: 030185318, OIB: 04362889139</w:t>
      </w:r>
      <w:r w:rsidR="00A34ADA">
        <w:t xml:space="preserve">, </w:t>
      </w:r>
      <w:r>
        <w:t>za dan</w:t>
      </w:r>
    </w:p>
    <w:p w:rsidRDefault="006124A5" w:rsidP="006124A5" w:rsidR="006124A5">
      <w:pPr>
        <w:jc w:val="both"/>
      </w:pPr>
    </w:p>
    <w:p w:rsidRDefault="006124A5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18</w:t>
      </w:r>
      <w:r w:rsidR="003F74DE">
        <w:rPr>
          <w:b/>
          <w:u w:val="single"/>
        </w:rPr>
        <w:t xml:space="preserve">. </w:t>
      </w:r>
      <w:r>
        <w:rPr>
          <w:b/>
          <w:u w:val="single"/>
        </w:rPr>
        <w:t>veljače</w:t>
      </w:r>
      <w:r w:rsidR="003F74DE">
        <w:rPr>
          <w:b/>
          <w:u w:val="single"/>
        </w:rPr>
        <w:t xml:space="preserve"> 2019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>
        <w:rPr>
          <w:b/>
          <w:u w:val="single"/>
        </w:rPr>
        <w:t>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DE201B" w:rsidRPr="00735186">
      <w:pPr>
        <w:jc w:val="both"/>
        <w:rPr>
          <w:b/>
          <w:u w:val="single"/>
        </w:rPr>
      </w:pPr>
      <w:r>
        <w:t>-zakonski zastupnik dužnika</w:t>
      </w:r>
      <w:r w:rsidR="005368E5">
        <w:t xml:space="preserve"> – </w:t>
      </w:r>
      <w:r w:rsidR="006301B0" w:rsidRPr="006301B0">
        <w:t>direktor</w:t>
      </w:r>
      <w:r w:rsidR="006301B0">
        <w:t xml:space="preserve"> </w:t>
      </w:r>
      <w:r w:rsidR="00735186" w:rsidRPr="00735186">
        <w:t xml:space="preserve">Marija </w:t>
      </w:r>
      <w:proofErr w:type="spellStart"/>
      <w:r w:rsidR="00735186" w:rsidRPr="00735186">
        <w:t>Mićić</w:t>
      </w:r>
      <w:proofErr w:type="spellEnd"/>
      <w:r w:rsidR="00735186" w:rsidRPr="00735186">
        <w:t>, OIB: 09421035870</w:t>
      </w:r>
      <w:r w:rsidR="005368E5">
        <w:t xml:space="preserve">, </w:t>
      </w:r>
      <w:r w:rsidR="00735186" w:rsidRPr="00735186">
        <w:t xml:space="preserve">Vukovar, Desna </w:t>
      </w:r>
      <w:proofErr w:type="spellStart"/>
      <w:r w:rsidR="00735186" w:rsidRPr="00735186">
        <w:t>Supoderica</w:t>
      </w:r>
      <w:proofErr w:type="spellEnd"/>
      <w:r w:rsidR="00735186" w:rsidRPr="00735186">
        <w:t xml:space="preserve"> 31</w:t>
      </w:r>
      <w:r w:rsidR="00735186">
        <w:t xml:space="preserve"> – </w:t>
      </w:r>
      <w:r w:rsidR="00735186">
        <w:rPr>
          <w:b/>
          <w:u w:val="single"/>
        </w:rPr>
        <w:t xml:space="preserve">radi saslušanja </w:t>
      </w:r>
    </w:p>
    <w:p w:rsidRDefault="00735186" w:rsidP="00A170A4" w:rsidR="00735186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735186">
        <w:t>23. siječnja 2019.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CC5FAF" w:rsidR="009850FE">
      <w:pPr>
        <w:pStyle w:val="Odlomakpopisa"/>
        <w:numPr>
          <w:ilvl w:val="0"/>
          <w:numId w:val="10"/>
        </w:numPr>
        <w:jc w:val="both"/>
      </w:pPr>
      <w:r w:rsidRPr="009850FE">
        <w:rPr>
          <w:color w:val="000000"/>
        </w:rPr>
        <w:t>zakonski zastupnik</w:t>
      </w:r>
      <w:r w:rsidR="00527AA7" w:rsidRPr="009850FE">
        <w:rPr>
          <w:color w:val="000000"/>
        </w:rPr>
        <w:t xml:space="preserve"> dužnika</w:t>
      </w:r>
      <w:r w:rsidR="00C342B1" w:rsidRPr="00C342B1">
        <w:t xml:space="preserve"> </w:t>
      </w:r>
      <w:r w:rsidR="009850FE">
        <w:t xml:space="preserve">Marija </w:t>
      </w:r>
      <w:proofErr w:type="spellStart"/>
      <w:r w:rsidR="009850FE">
        <w:t>Mićić</w:t>
      </w:r>
      <w:proofErr w:type="spellEnd"/>
      <w:r w:rsidR="009850FE">
        <w:t xml:space="preserve">, Vukovar, Desna </w:t>
      </w:r>
      <w:proofErr w:type="spellStart"/>
      <w:r w:rsidR="009850FE">
        <w:t>Supoderica</w:t>
      </w:r>
      <w:proofErr w:type="spellEnd"/>
      <w:r w:rsidR="009850FE">
        <w:t xml:space="preserve"> 31 </w:t>
      </w:r>
    </w:p>
    <w:p w:rsidRDefault="00527AA7" w:rsidP="00CC5FAF" w:rsidR="0033460E" w:rsidRPr="00CC5FAF">
      <w:pPr>
        <w:pStyle w:val="Odlomakpopisa"/>
        <w:numPr>
          <w:ilvl w:val="0"/>
          <w:numId w:val="10"/>
        </w:numPr>
        <w:jc w:val="both"/>
      </w:pPr>
      <w:r w:rsidRPr="009850FE">
        <w:rPr>
          <w:color w:val="000000"/>
        </w:rPr>
        <w:t xml:space="preserve">R </w:t>
      </w:r>
      <w:r w:rsidR="00CC6910" w:rsidRPr="009850FE">
        <w:rPr>
          <w:color w:val="000000"/>
        </w:rPr>
        <w:t>18</w:t>
      </w:r>
      <w:r w:rsidR="00DE201B" w:rsidRPr="009850FE">
        <w:rPr>
          <w:color w:val="000000"/>
        </w:rPr>
        <w:t>.0</w:t>
      </w:r>
      <w:r w:rsidR="00CC6910" w:rsidRPr="009850FE">
        <w:rPr>
          <w:color w:val="000000"/>
        </w:rPr>
        <w:t>2</w:t>
      </w:r>
      <w:r w:rsidR="00DE201B" w:rsidRPr="009850FE">
        <w:rPr>
          <w:color w:val="000000"/>
        </w:rPr>
        <w:t>.2019. u 9,</w:t>
      </w:r>
      <w:r w:rsidR="00CC6910" w:rsidRPr="009850FE">
        <w:rPr>
          <w:color w:val="000000"/>
        </w:rPr>
        <w:t>45</w:t>
      </w:r>
      <w:r w:rsidR="0044216B" w:rsidRPr="009850FE">
        <w:rPr>
          <w:color w:val="000000"/>
        </w:rPr>
        <w:t xml:space="preserve"> sati</w:t>
      </w:r>
    </w:p>
    <w:sectPr w:rsidR="0033460E" w:rsidRPr="00CC5FAF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2B4" w:rsidR="00CC12B4">
      <w:r>
        <w:separator/>
      </w:r>
    </w:p>
  </w:endnote>
  <w:endnote w:id="0" w:type="continuationSeparator">
    <w:p w:rsidRDefault="00CC12B4" w:rsidR="00CC1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2B4" w:rsidR="00CC12B4">
      <w:r>
        <w:separator/>
      </w:r>
    </w:p>
  </w:footnote>
  <w:footnote w:id="0" w:type="continuationSeparator">
    <w:p w:rsidRDefault="00CC12B4" w:rsidR="00CC12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9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type="auto" w:w="0"/>
      <w:tblLook w:val="04A0" w:noVBand="1" w:noHBand="0" w:lastColumn="0" w:firstColumn="1" w:lastRow="0" w:firstRow="1"/>
    </w:tblPr>
    <w:tblGrid>
      <w:gridCol w:w="3491"/>
    </w:tblGrid>
    <w:tr w:rsidTr="006250AD" w:rsidR="006250AD">
      <w:tc>
        <w:tcPr>
          <w:tcW w:type="dxa" w:w="3491"/>
          <w:hideMark/>
        </w:tcPr>
        <w:p w:rsidRDefault="006250AD" w:rsidR="006250AD">
          <w:pPr>
            <w:jc w:val="center"/>
          </w:pPr>
          <w:r>
            <w:rPr>
              <w:noProof/>
            </w:rPr>
            <w:drawing>
              <wp:inline distR="0" distL="0" distB="0" distT="0">
                <wp:extent cy="612140" cx="485140"/>
                <wp:effectExtent b="0" r="0" t="0" l="0"/>
                <wp:docPr descr="GRB-RH" name="Slika 3" id="3"/>
                <wp:cNvGraphicFramePr>
                  <a:graphicFrameLocks noChangeAspect="true"/>
                </wp:cNvGraphicFramePr>
                <a:graphic>
                  <a:graphicData uri="http://schemas.openxmlformats.org/drawingml/2006/picture">
                    <pic:pic>
                      <pic:nvPicPr>
                        <pic:cNvPr descr="GRB-RH" name="Slika 1" id="0"/>
                        <pic:cNvPicPr>
                          <a:picLocks noChangeArrowheads="true" noChangeAspect="true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y="0" x="0"/>
                          <a:ext cy="612140" cx="485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Default="006250AD" w:rsidR="006250AD">
          <w:pPr>
            <w:jc w:val="center"/>
          </w:pPr>
          <w:r>
            <w:t>Republika Hrvatska</w:t>
          </w:r>
        </w:p>
        <w:p w:rsidRDefault="006250AD" w:rsidR="006250AD">
          <w:pPr>
            <w:jc w:val="center"/>
          </w:pPr>
          <w:r>
            <w:t>Trgovački sud u Osijeku</w:t>
          </w:r>
        </w:p>
        <w:p w:rsidRDefault="006250AD" w:rsidR="006250AD">
          <w:pPr>
            <w:jc w:val="center"/>
          </w:pPr>
          <w:r>
            <w:t>Osijek, Zagrebačka 2</w:t>
          </w:r>
        </w:p>
      </w:tc>
    </w:tr>
  </w:tbl>
  <w:p w:rsidRDefault="006250AD" w:rsidP="006250AD" w:rsidR="006250AD">
    <w:pPr>
      <w:pStyle w:val="Zaglavlje"/>
      <w:jc w:val="right"/>
    </w:pPr>
  </w:p>
  <w:p w:rsidRDefault="006250AD" w:rsidP="006250AD" w:rsidR="006250AD">
    <w:pPr>
      <w:pStyle w:val="Zaglavlje"/>
      <w:jc w:val="right"/>
    </w:pPr>
  </w:p>
  <w:p w:rsidRDefault="006250AD" w:rsidP="00CC6910" w:rsidR="006250AD">
    <w:pPr>
      <w:pStyle w:val="Zaglavlje"/>
    </w:pPr>
  </w:p>
  <w:p w:rsidRDefault="00CC6910" w:rsidP="00CC6910" w:rsidR="00CC6910">
    <w:pPr>
      <w:pStyle w:val="Zaglavlje"/>
    </w:pPr>
  </w:p>
  <w:p w:rsidRDefault="006250AD" w:rsidP="006250AD" w:rsidR="006250AD">
    <w:pPr>
      <w:pStyle w:val="Zaglavlje"/>
      <w:jc w:val="right"/>
    </w:pPr>
  </w:p>
  <w:p w:rsidRDefault="006250AD" w:rsidP="006250AD" w:rsidR="006250AD">
    <w:pPr>
      <w:pStyle w:val="Zaglavlje"/>
      <w:jc w:val="right"/>
    </w:pPr>
    <w:r>
      <w:t>Poslovni broj: 7 St-2143/2018-7</w:t>
    </w: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2CB"/>
    <w:rsid w:val="00081FFA"/>
    <w:rsid w:val="00086282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74DE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24A5"/>
    <w:rsid w:val="00614301"/>
    <w:rsid w:val="0062266E"/>
    <w:rsid w:val="006250AD"/>
    <w:rsid w:val="006301B0"/>
    <w:rsid w:val="00632CC0"/>
    <w:rsid w:val="00637939"/>
    <w:rsid w:val="00640861"/>
    <w:rsid w:val="00642323"/>
    <w:rsid w:val="00651A4B"/>
    <w:rsid w:val="0065269D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75C"/>
    <w:rsid w:val="00722EA8"/>
    <w:rsid w:val="0072486E"/>
    <w:rsid w:val="00735186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9E4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3BAA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209D"/>
    <w:rsid w:val="009146FC"/>
    <w:rsid w:val="0091573D"/>
    <w:rsid w:val="009225E3"/>
    <w:rsid w:val="0092297E"/>
    <w:rsid w:val="00923E3F"/>
    <w:rsid w:val="009305E7"/>
    <w:rsid w:val="0094162B"/>
    <w:rsid w:val="00942152"/>
    <w:rsid w:val="00942710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50FE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4766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08F3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66616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7189"/>
    <w:rsid w:val="00CB6CB8"/>
    <w:rsid w:val="00CC12B4"/>
    <w:rsid w:val="00CC5FAF"/>
    <w:rsid w:val="00CC6036"/>
    <w:rsid w:val="00CC6910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4D5E"/>
    <w:rsid w:val="00D354A9"/>
    <w:rsid w:val="00D378AB"/>
    <w:rsid w:val="00D40809"/>
    <w:rsid w:val="00D421D8"/>
    <w:rsid w:val="00D5133E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01B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2CA3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3CC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8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08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8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8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8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8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08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8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8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8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7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12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382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662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03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242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80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217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11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St-2143/2018</izvorni_sadrzaj>
    <derivirana_varijabla naziv="DomainObject.Predmet.OznakaBroj_1">St-2143/2018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HAPPY KIDS jednostavno društvo s ograničenom odgovornošću za trgovinu i usluge</izvorni_sadrzaj>
    <derivirana_varijabla naziv="DomainObject.Predmet.ProtustrankaFormated_1">  HAPPY KIDS jednostavno društvo s ograničenom odgovornošću za trgovinu i usluge</derivirana_varijabla>
  </DomainObject.Predmet.ProtustrankaFormated>
  <DomainObject.Predmet.ProtustrankaFormatedOIB>
    <izvorni_sadrzaj>  HAPPY KIDS jednostavno društvo s ograničenom odgovornošću za trgovinu i usluge, OIB 04362889139</izvorni_sadrzaj>
    <derivirana_varijabla naziv="DomainObject.Predmet.ProtustrankaFormatedOIB_1">  HAPPY KIDS jednostavno društvo s ograničenom odgovornošću za trgovinu i usluge, OIB 04362889139</derivirana_varijabla>
  </DomainObject.Predmet.ProtustrankaFormatedOIB>
  <DomainObject.Predmet.ProtustrankaFormatedWithAdress>
    <izvorni_sadrzaj> HAPPY KIDS jednostavno društvo s ograničenom odgovornošću za trgovinu i usluge, Desna Supoderica 31 , 32000 Vukovar</izvorni_sadrzaj>
    <derivirana_varijabla naziv="DomainObject.Predmet.ProtustrankaFormatedWithAdress_1"> HAPPY KIDS jednostavno društvo s ograničenom odgovornošću za trgovinu i usluge, Desna Supoderica 31 , 32000 Vukovar</derivirana_varijabla>
  </DomainObject.Predmet.ProtustrankaFormatedWithAdress>
  <DomainObject.Predmet.ProtustrankaFormatedWithAdressOIB>
    <izvorni_sadrzaj> HAPPY KIDS jednostavno društvo s ograničenom odgovornošću za trgovinu i usluge, OIB 04362889139, Desna Supoderica 31 , 32000 Vukovar</izvorni_sadrzaj>
    <derivirana_varijabla naziv="DomainObject.Predmet.ProtustrankaFormatedWithAdressOIB_1"> HAPPY KIDS jednostavno društvo s ograničenom odgovornošću za trgovinu i usluge, OIB 04362889139, Desna Supoderica 31 , 32000 Vukovar</derivirana_varijabla>
  </DomainObject.Predmet.ProtustrankaFormatedWithAdressOIB>
  <DomainObject.Predmet.ProtustrankaWithAdress>
    <izvorni_sadrzaj>HAPPY KIDS jednostavno društvo s ograničenom odgovornošću za trgovinu i usluge Desna Supoderica 31 , 32000 Vukovar</izvorni_sadrzaj>
    <derivirana_varijabla naziv="DomainObject.Predmet.ProtustrankaWithAdress_1">HAPPY KIDS jednostavno društvo s ograničenom odgovornošću za trgovinu i usluge Desna Supoderica 31 , 32000 Vukovar</derivirana_varijabla>
  </DomainObject.Predmet.ProtustrankaWithAdress>
  <DomainObject.Predmet.ProtustrankaWithAdressOIB>
    <izvorni_sadrzaj>HAPPY KIDS jednostavno društvo s ograničenom odgovornošću za trgovinu i usluge, OIB 04362889139, Desna Supoderica 31 , 32000 Vukovar</izvorni_sadrzaj>
    <derivirana_varijabla naziv="DomainObject.Predmet.ProtustrankaWithAdressOIB_1">HAPPY KIDS jednostavno društvo s ograničenom odgovornošću za trgovinu i usluge, OIB 04362889139, Desna Supoderica 31 , 32000 Vukovar</derivirana_varijabla>
  </DomainObject.Predmet.ProtustrankaWithAdressOIB>
  <DomainObject.Predmet.ProtustrankaNazivFormated>
    <izvorni_sadrzaj>HAPPY KIDS jednostavno društvo s ograničenom odgovornošću za trgovinu i usluge</izvorni_sadrzaj>
    <derivirana_varijabla naziv="DomainObject.Predmet.ProtustrankaNazivFormated_1">HAPPY KIDS jednostavno društvo s ograničenom odgovornošću za trgovinu i usluge</derivirana_varijabla>
  </DomainObject.Predmet.ProtustrankaNazivFormated>
  <DomainObject.Predmet.ProtustrankaNazivFormatedOIB>
    <izvorni_sadrzaj>HAPPY KIDS jednostavno društvo s ograničenom odgovornošću za trgovinu i usluge, OIB 04362889139</izvorni_sadrzaj>
    <derivirana_varijabla naziv="DomainObject.Predmet.ProtustrankaNazivFormatedOIB_1">HAPPY KIDS jednostavno društvo s ograničenom odgovornošću za trgovinu i usluge, OIB 04362889139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HAPPY KIDS jednostavno društvo s ograničenom odgovornošću za trgovinu i usluge</item>
    </izvorni_sadrzaj>
    <derivirana_varijabla naziv="DomainObject.Predmet.ProtuStrankaListFormated_1">
      <item>HAPPY KIDS jednostavno društvo s ograničenom odgovornošću za trgovinu i usluge</item>
    </derivirana_varijabla>
  </DomainObject.Predmet.ProtuStrankaListFormated>
  <DomainObject.Predmet.ProtuStrankaListFormatedOIB>
    <izvorni_sadrzaj>
      <item>HAPPY KIDS jednostavno društvo s ograničenom odgovornošću za trgovinu i usluge, OIB 04362889139</item>
    </izvorni_sadrzaj>
    <derivirana_varijabla naziv="DomainObject.Predmet.ProtuStrankaListFormatedOIB_1">
      <item>HAPPY KIDS jednostavno društvo s ograničenom odgovornošću za trgovinu i usluge, OIB 04362889139</item>
    </derivirana_varijabla>
  </DomainObject.Predmet.ProtuStrankaListFormatedOIB>
  <DomainObject.Predmet.ProtuStrankaListFormatedWithAdress>
    <izvorni_sadrzaj>
      <item>HAPPY KIDS jednostavno društvo s ograničenom odgovornošću za trgovinu i usluge, Desna Supoderica 31 , 32000 Vukovar</item>
    </izvorni_sadrzaj>
    <derivirana_varijabla naziv="DomainObject.Predmet.ProtuStrankaListFormatedWithAdress_1">
      <item>HAPPY KIDS jednostavno društvo s ograničenom odgovornošću za trgovinu i usluge, Desna Supoderica 31 , 32000 Vukovar</item>
    </derivirana_varijabla>
  </DomainObject.Predmet.ProtuStrankaListFormatedWithAdress>
  <DomainObject.Predmet.ProtuStrankaListFormatedWithAdressOIB>
    <izvorni_sadrzaj>
      <item>HAPPY KIDS jednostavno društvo s ograničenom odgovornošću za trgovinu i usluge, OIB 04362889139, Desna Supoderica 31 , 32000 Vukovar</item>
    </izvorni_sadrzaj>
    <derivirana_varijabla naziv="DomainObject.Predmet.ProtuStrankaListFormatedWithAdressOIB_1">
      <item>HAPPY KIDS jednostavno društvo s ograničenom odgovornošću za trgovinu i usluge, OIB 04362889139, Desna Supoderica 31 , 32000 Vukovar</item>
    </derivirana_varijabla>
  </DomainObject.Predmet.ProtuStrankaListFormatedWithAdressOIB>
  <DomainObject.Predmet.ProtuStrankaListNazivFormated>
    <izvorni_sadrzaj>
      <item>HAPPY KIDS jednostavno društvo s ograničenom odgovornošću za trgovinu i usluge</item>
    </izvorni_sadrzaj>
    <derivirana_varijabla naziv="DomainObject.Predmet.ProtuStrankaListNazivFormated_1">
      <item>HAPPY KIDS jednostavno društvo s ograničenom odgovornošću za trgovinu i usluge</item>
    </derivirana_varijabla>
  </DomainObject.Predmet.ProtuStrankaListNazivFormated>
  <DomainObject.Predmet.ProtuStrankaListNazivFormatedOIB>
    <izvorni_sadrzaj>
      <item>HAPPY KIDS jednostavno društvo s ograničenom odgovornošću za trgovinu i usluge, OIB 04362889139</item>
    </izvorni_sadrzaj>
    <derivirana_varijabla naziv="DomainObject.Predmet.ProtuStrankaListNazivFormatedOIB_1">
      <item>HAPPY KIDS jednostavno društvo s ograničenom odgovornošću za trgovinu i usluge, OIB 04362889139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HAPPY KIDS jednostavno društvo s ograničenom odgovornošću za trgovinu i usluge</izvorni_sadrzaj>
    <derivirana_varijabla naziv="DomainObject.Predmet.ProtustrankaIDrugi_1">HAPPY KIDS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HAPPY KIDS jednostavno društvo s ograničenom odgovornošću za trgovinu i usluge, OIB 04362889139, Desna Supoderica 31 , 32000 Vukovar</izvorni_sadrzaj>
    <derivirana_varijabla naziv="DomainObject.Predmet.ProtustrankaIDrugiAdressOIB_1">HAPPY KIDS jednostavno društvo s ograničenom odgovornošću za trgovinu i usluge, OIB 04362889139, Desna Supoderica 31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HAPPY KIDS jednostavno društvo s ograničenom odgovornošću za trgovinu i usluge</item>
    </izvorni_sadrzaj>
    <derivirana_varijabla naziv="DomainObject.Predmet.SudioniciListNaziv_1">
      <item>FINA RC OSIJEK</item>
      <item>HAPPY KIDS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HAPPY KIDS jednostavno društvo s ograničenom odgovornošću za trgovinu i usluge, OIB 04362889139, Desna Supoderica 31 ,32000 Vukovar</item>
    </izvorni_sadrzaj>
    <derivirana_varijabla naziv="DomainObject.Predmet.SudioniciListAdressOIB_1">
      <item>FINA RC OSIJEK, OIB 85821130368</item>
      <item>HAPPY KIDS jednostavno društvo s ograničenom odgovornošću za trgovinu i usluge, OIB 04362889139, Desna Supoderica 31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04362889139</item>
    </izvorni_sadrzaj>
    <derivirana_varijabla naziv="DomainObject.Predmet.SudioniciListNazivOIB_1">
      <item>, OIB 85821130368</item>
      <item>, OIB 04362889139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St-2143/2018-5</izvorni_sadrzaj>
    <derivirana_varijabla naziv="DomainObject.PredzadnjaOdlukaIzPredmeta.Oznaka_1">St-2143/2018-5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184</properties:Words>
  <properties:Characters>1006</properties:Characters>
  <properties:Lines>39</properties:Lines>
  <properties:Paragraphs>21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2019-01-23T06:56:00Z</cp:lastPrinted>
  <dcterms:modified xmlns:xsi="http://www.w3.org/2001/XMLSchema-instance" xsi:type="dcterms:W3CDTF">2019-01-23T07:45:00Z</dcterms:modified>
  <cp:revision>225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