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6ce5" w14:paraId="e276ce5" w:rsidRDefault="0009268D" w:rsidP="0009268D" w:rsidR="0009268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68D" w:rsidP="0009268D" w:rsidR="0009268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9268D" w:rsidP="0009268D" w:rsidR="000926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9268D" w:rsidP="0009268D" w:rsidR="000926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9268D" w:rsidP="0009268D" w:rsidR="0009268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9268D" w:rsidP="0009268D" w:rsidR="0009268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9268D" w:rsidP="0009268D" w:rsidR="0009268D" w:rsidRPr="005D578C">
      <w:pPr>
        <w:jc w:val="center"/>
        <w:rPr>
          <w:rFonts w:cs="Times New Roman" w:eastAsia="Times New Roman"/>
          <w:szCs w:val="24"/>
        </w:rPr>
      </w:pPr>
    </w:p>
    <w:p w:rsidRDefault="0009268D" w:rsidP="0009268D" w:rsidR="000926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9268D" w:rsidP="0009268D" w:rsidR="0009268D" w:rsidRPr="005D578C">
      <w:pPr>
        <w:rPr>
          <w:rFonts w:cs="Times New Roman" w:eastAsia="Times New Roman"/>
          <w:szCs w:val="24"/>
        </w:rPr>
      </w:pPr>
    </w:p>
    <w:p w:rsidRDefault="0009268D" w:rsidP="0009268D" w:rsidR="0009268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NOVI IZBOR d. o. o. Poreč, Bože Milanovića 29, OIB </w:t>
      </w:r>
      <w:r w:rsidRPr="0009268D">
        <w:rPr>
          <w:rFonts w:cs="Times New Roman" w:eastAsia="Times New Roman"/>
        </w:rPr>
        <w:t>00206325456</w:t>
      </w:r>
      <w:r>
        <w:rPr>
          <w:rFonts w:cs="Times New Roman" w:eastAsia="Times New Roman"/>
        </w:rPr>
        <w:t xml:space="preserve">, MBS </w:t>
      </w:r>
      <w:r w:rsidRPr="0009268D">
        <w:rPr>
          <w:rFonts w:cs="Times New Roman" w:eastAsia="Times New Roman"/>
        </w:rPr>
        <w:t>130054078</w:t>
      </w:r>
      <w:r>
        <w:rPr>
          <w:rFonts w:cs="Times New Roman" w:eastAsia="Times New Roman"/>
          <w:szCs w:val="24"/>
        </w:rPr>
        <w:t>, 27. studenog 2017.</w:t>
      </w:r>
    </w:p>
    <w:p w:rsidRDefault="0009268D" w:rsidP="0009268D" w:rsidR="0009268D" w:rsidRPr="005D578C">
      <w:pPr>
        <w:rPr>
          <w:rFonts w:cs="Times New Roman" w:eastAsia="Times New Roman"/>
          <w:szCs w:val="24"/>
        </w:rPr>
      </w:pPr>
    </w:p>
    <w:p w:rsidRDefault="0009268D" w:rsidP="0009268D" w:rsidR="000926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9268D" w:rsidP="0009268D" w:rsidR="0009268D" w:rsidRPr="005D578C">
      <w:pPr>
        <w:rPr>
          <w:rFonts w:cs="Times New Roman" w:eastAsia="Times New Roman"/>
          <w:szCs w:val="24"/>
        </w:rPr>
      </w:pPr>
    </w:p>
    <w:p w:rsidRDefault="0009268D" w:rsidP="0009268D" w:rsidR="0009268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NOVI IZBOR d. o. o. Poreč, Bože Milanovića 29, OIB </w:t>
      </w:r>
      <w:r w:rsidRPr="0009268D">
        <w:rPr>
          <w:rFonts w:cs="Times New Roman" w:eastAsia="Times New Roman"/>
        </w:rPr>
        <w:t>00206325456</w:t>
      </w:r>
      <w:r>
        <w:rPr>
          <w:rFonts w:cs="Times New Roman" w:eastAsia="Times New Roman"/>
        </w:rPr>
        <w:t xml:space="preserve">, MBS </w:t>
      </w:r>
      <w:r w:rsidRPr="0009268D">
        <w:rPr>
          <w:rFonts w:cs="Times New Roman" w:eastAsia="Times New Roman"/>
        </w:rPr>
        <w:t>130054078</w:t>
      </w:r>
      <w:r>
        <w:rPr>
          <w:rFonts w:cs="Times New Roman" w:eastAsia="Times New Roman"/>
          <w:szCs w:val="24"/>
        </w:rPr>
        <w:t>.</w:t>
      </w:r>
    </w:p>
    <w:p w:rsidRDefault="0009268D" w:rsidP="0009268D" w:rsidR="0009268D" w:rsidRPr="005D578C">
      <w:pPr>
        <w:rPr>
          <w:rFonts w:cs="Times New Roman" w:eastAsia="Times New Roman"/>
          <w:szCs w:val="24"/>
        </w:rPr>
      </w:pPr>
    </w:p>
    <w:p w:rsidRDefault="0009268D" w:rsidP="0009268D" w:rsidR="0009268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09268D" w:rsidP="0009268D" w:rsidR="0009268D">
      <w:pPr>
        <w:rPr>
          <w:rFonts w:cs="Times New Roman" w:eastAsia="Times New Roman"/>
          <w:szCs w:val="20"/>
        </w:rPr>
      </w:pPr>
    </w:p>
    <w:p w:rsidRDefault="0009268D" w:rsidP="0009268D" w:rsidR="0009268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NOVI IZBOR d. o. o. Poreč, Bože Milanovića 29, OIB </w:t>
      </w:r>
      <w:r w:rsidRPr="0009268D">
        <w:rPr>
          <w:rFonts w:cs="Times New Roman" w:eastAsia="Times New Roman"/>
        </w:rPr>
        <w:t>00206325456</w:t>
      </w:r>
      <w:r>
        <w:rPr>
          <w:rFonts w:cs="Times New Roman" w:eastAsia="Times New Roman"/>
        </w:rPr>
        <w:t xml:space="preserve">, MBS </w:t>
      </w:r>
      <w:r w:rsidRPr="0009268D">
        <w:rPr>
          <w:rFonts w:cs="Times New Roman" w:eastAsia="Times New Roman"/>
        </w:rPr>
        <w:t>130054078</w:t>
      </w:r>
      <w:r>
        <w:rPr>
          <w:rFonts w:cs="Times New Roman" w:eastAsia="Times New Roman"/>
          <w:szCs w:val="24"/>
        </w:rPr>
        <w:t>.</w:t>
      </w:r>
    </w:p>
    <w:p w:rsidRDefault="0009268D" w:rsidP="0009268D" w:rsidR="0009268D">
      <w:pPr>
        <w:ind w:firstLine="709"/>
        <w:rPr>
          <w:rFonts w:cs="Times New Roman" w:eastAsia="Times New Roman"/>
          <w:szCs w:val="24"/>
        </w:rPr>
      </w:pPr>
    </w:p>
    <w:p w:rsidRDefault="0009268D" w:rsidP="0009268D" w:rsidR="0009268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NOVI IZBOR d. o. o. Poreč, Bože Milanovića 29, OIB </w:t>
      </w:r>
      <w:r w:rsidRPr="0009268D">
        <w:rPr>
          <w:rFonts w:cs="Times New Roman" w:eastAsia="Times New Roman"/>
        </w:rPr>
        <w:t>00206325456</w:t>
      </w:r>
      <w:r>
        <w:rPr>
          <w:rFonts w:cs="Times New Roman" w:eastAsia="Times New Roman"/>
        </w:rPr>
        <w:t xml:space="preserve">, MBS </w:t>
      </w:r>
      <w:r w:rsidRPr="0009268D">
        <w:rPr>
          <w:rFonts w:cs="Times New Roman" w:eastAsia="Times New Roman"/>
        </w:rPr>
        <w:t>130054078</w:t>
      </w:r>
      <w:r>
        <w:rPr>
          <w:rFonts w:cs="Times New Roman" w:eastAsia="Times New Roman"/>
          <w:szCs w:val="24"/>
        </w:rPr>
        <w:t>.</w:t>
      </w:r>
    </w:p>
    <w:p w:rsidRDefault="0009268D" w:rsidP="0009268D" w:rsidR="0009268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09268D" w:rsidP="0009268D" w:rsidR="0009268D" w:rsidRPr="005D578C">
      <w:pPr>
        <w:rPr>
          <w:rFonts w:cs="Times New Roman" w:eastAsia="Times New Roman"/>
          <w:szCs w:val="24"/>
        </w:rPr>
      </w:pPr>
    </w:p>
    <w:p w:rsidRDefault="0009268D" w:rsidP="0009268D" w:rsidR="0009268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9268D" w:rsidP="0009268D" w:rsidR="0009268D">
      <w:pPr>
        <w:ind w:firstLine="708"/>
        <w:rPr>
          <w:rFonts w:cs="Times New Roman" w:eastAsia="Times New Roman"/>
          <w:szCs w:val="24"/>
        </w:rPr>
      </w:pPr>
    </w:p>
    <w:p w:rsidRDefault="0009268D" w:rsidP="0009268D" w:rsidR="000926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18.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NOVI IZBOR d. o. o. Poreč</w:t>
      </w:r>
      <w:r>
        <w:rPr>
          <w:rFonts w:cs="Times New Roman" w:eastAsia="Times New Roman"/>
          <w:szCs w:val="24"/>
        </w:rPr>
        <w:t>.</w:t>
      </w:r>
    </w:p>
    <w:p w:rsidRDefault="0009268D" w:rsidP="0009268D" w:rsidR="0009268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14. rujna 2017. imao neizvršene osnove za plaćanje u neprekinutom razdoblju od 120 dana u ukupnom iznosu 5.961,09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22.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St-521/2017-3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9268D" w:rsidP="0009268D" w:rsidR="000926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9268D" w:rsidP="0009268D" w:rsidR="0009268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9268D" w:rsidP="0009268D" w:rsidR="0009268D" w:rsidRPr="005D578C">
      <w:pPr>
        <w:rPr>
          <w:rFonts w:cs="Times New Roman" w:eastAsia="Times New Roman"/>
          <w:szCs w:val="24"/>
        </w:rPr>
      </w:pPr>
    </w:p>
    <w:p w:rsidRDefault="0009268D" w:rsidP="0009268D" w:rsidR="000926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27.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9268D" w:rsidP="0009268D" w:rsidR="0009268D">
      <w:pPr>
        <w:rPr>
          <w:rFonts w:cs="Times New Roman" w:eastAsia="Times New Roman"/>
          <w:szCs w:val="24"/>
        </w:rPr>
      </w:pPr>
    </w:p>
    <w:p w:rsidRDefault="0009268D" w:rsidP="0009268D" w:rsidR="000926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9268D" w:rsidP="0009268D" w:rsidR="000926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296B14">
        <w:rPr>
          <w:rFonts w:cs="Times New Roman" w:eastAsia="Times New Roman"/>
          <w:szCs w:val="24"/>
        </w:rPr>
        <w:t>, v.r.</w:t>
      </w:r>
    </w:p>
    <w:p w:rsidRDefault="0009268D" w:rsidP="0009268D" w:rsidR="0009268D">
      <w:pPr>
        <w:jc w:val="left"/>
        <w:rPr>
          <w:rFonts w:cs="Times New Roman" w:eastAsia="Times New Roman"/>
          <w:szCs w:val="24"/>
        </w:rPr>
      </w:pPr>
    </w:p>
    <w:p w:rsidRDefault="0009268D" w:rsidP="0009268D" w:rsidR="0009268D" w:rsidRPr="005D578C">
      <w:pPr>
        <w:jc w:val="left"/>
        <w:rPr>
          <w:rFonts w:cs="Times New Roman" w:eastAsia="Times New Roman"/>
          <w:szCs w:val="24"/>
        </w:rPr>
      </w:pPr>
    </w:p>
    <w:p w:rsidRDefault="0009268D" w:rsidP="0009268D" w:rsidR="0009268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9268D" w:rsidP="0009268D" w:rsidR="0009268D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9268D" w:rsidP="0009268D" w:rsidR="000926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09268D" w:rsidP="0009268D" w:rsidR="0009268D">
      <w:pPr>
        <w:rPr>
          <w:rFonts w:cs="Times New Roman" w:eastAsia="Times New Roman"/>
          <w:szCs w:val="24"/>
        </w:rPr>
      </w:pPr>
    </w:p>
    <w:p w:rsidRDefault="0009268D" w:rsidP="0009268D" w:rsidR="0009268D" w:rsidRPr="005D578C">
      <w:pPr>
        <w:rPr>
          <w:rFonts w:cs="Times New Roman" w:eastAsia="Times New Roman"/>
          <w:szCs w:val="24"/>
        </w:rPr>
      </w:pPr>
    </w:p>
    <w:p w:rsidRDefault="0009268D" w:rsidP="0009268D" w:rsidR="0009268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9268D" w:rsidP="0009268D" w:rsidR="000926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9268D" w:rsidP="0009268D" w:rsidR="000926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NOVI IZBOR d. o. o. Poreč, Bože Milanovića 29, </w:t>
      </w:r>
    </w:p>
    <w:p w:rsidRDefault="0009268D" w:rsidP="0009268D" w:rsidR="0009268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9268D" w:rsidP="0009268D" w:rsidR="000926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9268D" w:rsidP="0009268D" w:rsidR="0009268D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09268D" w:rsidP="0009268D" w:rsidR="0009268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9268D" w:rsidP="0009268D" w:rsidR="000926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9268D" w:rsidP="0009268D" w:rsidR="000926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9268D" w:rsidP="0009268D" w:rsidR="0009268D"/>
    <w:p w:rsidRDefault="0009268D" w:rsidP="0009268D" w:rsidR="0009268D"/>
    <w:p w:rsidRDefault="0009268D" w:rsidP="0009268D" w:rsidR="0009268D"/>
    <w:p w:rsidRDefault="00504423" w:rsidR="00504423"/>
    <w:sectPr w:rsidSect="0009268D" w:rsidR="0050442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68D" w:rsidP="0009268D" w:rsidR="0009268D">
      <w:r>
        <w:separator/>
      </w:r>
    </w:p>
  </w:endnote>
  <w:endnote w:id="0" w:type="continuationSeparator">
    <w:p w:rsidRDefault="0009268D" w:rsidP="0009268D" w:rsidR="0009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68D" w:rsidP="0009268D" w:rsidR="0009268D">
      <w:r>
        <w:separator/>
      </w:r>
    </w:p>
  </w:footnote>
  <w:footnote w:id="0" w:type="continuationSeparator">
    <w:p w:rsidRDefault="0009268D" w:rsidP="0009268D" w:rsidR="0009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268D" w:rsidP="0009268D" w:rsidR="0009268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96B1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St-521/2017-4</w:t>
    </w:r>
  </w:p>
  <w:p w:rsidRDefault="0009268D" w:rsidP="0009268D" w:rsidR="0009268D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268D" w:rsidP="0009268D" w:rsidR="0009268D" w:rsidRPr="00970AE0">
    <w:pPr>
      <w:pStyle w:val="Zaglavlje"/>
      <w:jc w:val="right"/>
    </w:pPr>
    <w:r>
      <w:rPr>
        <w:szCs w:val="24"/>
      </w:rPr>
      <w:t>10 St-521/2017-4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7ECD"/>
    <w:rsid w:val="0009268D"/>
    <w:rsid w:val="00296B14"/>
    <w:rsid w:val="004C04A0"/>
    <w:rsid w:val="004C7ECD"/>
    <w:rsid w:val="0050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268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26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9268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26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268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26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268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B1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6B1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6B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6B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268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26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9268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26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268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26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268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B1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6B1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6B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6B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IZBOR d.o.o. POREČ</izvorni_sadrzaj>
    <derivirana_varijabla naziv="DomainObject.Predmet.ProtustrankaFormated_1">  NOVI IZBOR d.o.o. POREČ</derivirana_varijabla>
  </DomainObject.Predmet.ProtustrankaFormated>
  <DomainObject.Predmet.ProtustrankaFormatedOIB>
    <izvorni_sadrzaj>  NOVI IZBOR d.o.o. POREČ, OIB 00206325456</izvorni_sadrzaj>
    <derivirana_varijabla naziv="DomainObject.Predmet.ProtustrankaFormatedOIB_1">  NOVI IZBOR d.o.o. POREČ, OIB 00206325456</derivirana_varijabla>
  </DomainObject.Predmet.ProtustrankaFormatedOIB>
  <DomainObject.Predmet.ProtustrankaFormatedWithAdress>
    <izvorni_sadrzaj> NOVI IZBOR d.o.o. POREČ, Bože Milanovića 29, 52440 Poreč</izvorni_sadrzaj>
    <derivirana_varijabla naziv="DomainObject.Predmet.ProtustrankaFormatedWithAdress_1"> NOVI IZBOR d.o.o. POREČ, Bože Milanovića 29, 52440 Poreč</derivirana_varijabla>
  </DomainObject.Predmet.ProtustrankaFormatedWithAdress>
  <DomainObject.Predmet.ProtustrankaFormatedWithAdressOIB>
    <izvorni_sadrzaj> NOVI IZBOR d.o.o. POREČ, OIB 00206325456, Bože Milanovića 29, 52440 Poreč</izvorni_sadrzaj>
    <derivirana_varijabla naziv="DomainObject.Predmet.ProtustrankaFormatedWithAdressOIB_1"> NOVI IZBOR d.o.o. POREČ, OIB 00206325456, Bože Milanovića 29, 52440 Poreč</derivirana_varijabla>
  </DomainObject.Predmet.ProtustrankaFormatedWithAdressOIB>
  <DomainObject.Predmet.ProtustrankaWithAdress>
    <izvorni_sadrzaj>NOVI IZBOR d.o.o. POREČ Bože Milanovića 29, 52440 Poreč</izvorni_sadrzaj>
    <derivirana_varijabla naziv="DomainObject.Predmet.ProtustrankaWithAdress_1">NOVI IZBOR d.o.o. POREČ Bože Milanovića 29, 52440 Poreč</derivirana_varijabla>
  </DomainObject.Predmet.ProtustrankaWithAdress>
  <DomainObject.Predmet.ProtustrankaWithAdressOIB>
    <izvorni_sadrzaj>NOVI IZBOR d.o.o. POREČ, OIB 00206325456, Bože Milanovića 29, 52440 Poreč</izvorni_sadrzaj>
    <derivirana_varijabla naziv="DomainObject.Predmet.ProtustrankaWithAdressOIB_1">NOVI IZBOR d.o.o. POREČ, OIB 00206325456, Bože Milanovića 29, 52440 Poreč</derivirana_varijabla>
  </DomainObject.Predmet.ProtustrankaWithAdressOIB>
  <DomainObject.Predmet.ProtustrankaNazivFormated>
    <izvorni_sadrzaj>NOVI IZBOR d.o.o. POREČ</izvorni_sadrzaj>
    <derivirana_varijabla naziv="DomainObject.Predmet.ProtustrankaNazivFormated_1">NOVI IZBOR d.o.o. POREČ</derivirana_varijabla>
  </DomainObject.Predmet.ProtustrankaNazivFormated>
  <DomainObject.Predmet.ProtustrankaNazivFormatedOIB>
    <izvorni_sadrzaj>NOVI IZBOR d.o.o. POREČ, OIB 00206325456</izvorni_sadrzaj>
    <derivirana_varijabla naziv="DomainObject.Predmet.ProtustrankaNazivFormatedOIB_1">NOVI IZBOR d.o.o. POREČ, OIB 00206325456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5961.09</izvorni_sadrzaj>
    <derivirana_varijabla naziv="DomainObject.Predmet.TrenutnaVrijednost_1">5961.09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NOVI IZBOR d.o.o. POREČ</item>
    </izvorni_sadrzaj>
    <derivirana_varijabla naziv="DomainObject.Predmet.ProtuStrankaListFormated_1">
      <item>NOVI IZBOR d.o.o. POREČ</item>
    </derivirana_varijabla>
  </DomainObject.Predmet.ProtuStrankaListFormated>
  <DomainObject.Predmet.ProtuStrankaListFormatedOIB>
    <izvorni_sadrzaj>
      <item>NOVI IZBOR d.o.o. POREČ, OIB 00206325456</item>
    </izvorni_sadrzaj>
    <derivirana_varijabla naziv="DomainObject.Predmet.ProtuStrankaListFormatedOIB_1">
      <item>NOVI IZBOR d.o.o. POREČ, OIB 00206325456</item>
    </derivirana_varijabla>
  </DomainObject.Predmet.ProtuStrankaListFormatedOIB>
  <DomainObject.Predmet.ProtuStrankaListFormatedWithAdress>
    <izvorni_sadrzaj>
      <item>NOVI IZBOR d.o.o. POREČ, Bože Milanovića 29, 52440 Poreč</item>
    </izvorni_sadrzaj>
    <derivirana_varijabla naziv="DomainObject.Predmet.ProtuStrankaListFormatedWithAdress_1">
      <item>NOVI IZBOR d.o.o. POREČ, Bože Milanovića 29, 52440 Poreč</item>
    </derivirana_varijabla>
  </DomainObject.Predmet.ProtuStrankaListFormatedWithAdress>
  <DomainObject.Predmet.ProtuStrankaListFormatedWithAdressOIB>
    <izvorni_sadrzaj>
      <item>NOVI IZBOR d.o.o. POREČ, OIB 00206325456, Bože Milanovića 29, 52440 Poreč</item>
    </izvorni_sadrzaj>
    <derivirana_varijabla naziv="DomainObject.Predmet.ProtuStrankaListFormatedWithAdressOIB_1">
      <item>NOVI IZBOR d.o.o. POREČ, OIB 00206325456, Bože Milanovića 29, 52440 Poreč</item>
    </derivirana_varijabla>
  </DomainObject.Predmet.ProtuStrankaListFormatedWithAdressOIB>
  <DomainObject.Predmet.ProtuStrankaListNazivFormated>
    <izvorni_sadrzaj>
      <item>NOVI IZBOR d.o.o. POREČ</item>
    </izvorni_sadrzaj>
    <derivirana_varijabla naziv="DomainObject.Predmet.ProtuStrankaListNazivFormated_1">
      <item>NOVI IZBOR d.o.o. POREČ</item>
    </derivirana_varijabla>
  </DomainObject.Predmet.ProtuStrankaListNazivFormated>
  <DomainObject.Predmet.ProtuStrankaListNazivFormatedOIB>
    <izvorni_sadrzaj>
      <item>NOVI IZBOR d.o.o. POREČ, OIB 00206325456</item>
    </izvorni_sadrzaj>
    <derivirana_varijabla naziv="DomainObject.Predmet.ProtuStrankaListNazivFormatedOIB_1">
      <item>NOVI IZBOR d.o.o. POREČ, OIB 00206325456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NOVI IZBOR d.o.o. POREČ</izvorni_sadrzaj>
    <derivirana_varijabla naziv="DomainObject.Predmet.ProtustrankaIDrugi_1">NOVI IZBOR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NOVI IZBOR d.o.o. POREČ, OIB 00206325456, Bože Milanovića 29, 52440 Poreč</izvorni_sadrzaj>
    <derivirana_varijabla naziv="DomainObject.Predmet.ProtustrankaIDrugiAdressOIB_1">NOVI IZBOR d.o.o. POREČ, OIB 00206325456,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NOVI IZBOR d.o.o. POREČ</item>
    </izvorni_sadrzaj>
    <derivirana_varijabla naziv="DomainObject.Predmet.SudioniciListNaziv_1">
      <item>FINANCIJSKA AGENCIJA, RC RIJEKA, PODRUŽNICA PULA, PULA</item>
      <item>NOVI IZBOR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NOVI IZBOR d.o.o. POREČ, OIB 00206325456, Bože Milanovića 29,52440 Poreč</item>
    </izvorni_sadrzaj>
    <derivirana_varijabla naziv="DomainObject.Predmet.SudioniciListAdressOIB_1">
      <item>FINANCIJSKA AGENCIJA, RC RIJEKA, PODRUŽNICA PULA, PULA, OIB 85821130368, F. Kurelca 8,51000 Rijeka</item>
      <item>NOVI IZBOR d.o.o. POREČ, OIB 00206325456,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00206325456</item>
    </izvorni_sadrzaj>
    <derivirana_varijabla naziv="DomainObject.Predmet.SudioniciListNazivOIB_1">
      <item>, OIB 85821130368</item>
      <item>, OIB 00206325456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3580</properties:Characters>
  <properties:Lines>88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2017-11-24T09:45:00Z</dcterms:created>
  <dc:creator>Morena Brajuha</dc:creator>
  <dc:description/>
  <cp:keywords/>
  <cp:lastModifiedBy>Sanja Lakošeljac</cp:lastModifiedBy>
  <cp:lastPrinted>2017-11-27T09:22:00Z</cp:lastPrinted>
  <dcterms:modified xmlns:xsi="http://www.w3.org/2001/XMLSchema-instance" xsi:type="dcterms:W3CDTF">2017-11-27T09:22:00Z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