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334d" w14:paraId="3a0334d" w:rsidRDefault="009272EE" w:rsidP="00DD1E5B" w:rsidR="009272EE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884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9272EE" w:rsidP="00E87D86" w:rsidR="009272EE" w:rsidRPr="000175CB">
      <w:pPr>
        <w:jc w:val="both"/>
        <w:rPr>
          <w:sz w:val="22"/>
          <w:szCs w:val="22"/>
        </w:rPr>
      </w:pPr>
    </w:p>
    <w:p w:rsidRDefault="009272EE" w:rsidP="00E87D86" w:rsidR="009272EE" w:rsidRPr="000175CB">
      <w:pPr>
        <w:jc w:val="both"/>
        <w:rPr>
          <w:sz w:val="22"/>
          <w:szCs w:val="22"/>
        </w:rPr>
      </w:pPr>
    </w:p>
    <w:p w:rsidRDefault="009272EE" w:rsidP="00E87D86" w:rsidR="009272EE" w:rsidRPr="000175CB">
      <w:pPr>
        <w:jc w:val="both"/>
        <w:rPr>
          <w:bCs/>
          <w:sz w:val="22"/>
          <w:szCs w:val="22"/>
        </w:rPr>
      </w:pPr>
    </w:p>
    <w:p w:rsidRDefault="009272EE" w:rsidP="00E87D86" w:rsidR="009272EE" w:rsidRPr="000175CB">
      <w:pPr>
        <w:jc w:val="both"/>
        <w:rPr>
          <w:bCs/>
          <w:sz w:val="22"/>
          <w:szCs w:val="22"/>
        </w:rPr>
      </w:pPr>
    </w:p>
    <w:p w:rsidRDefault="009272EE" w:rsidP="00E87D86" w:rsidR="009272EE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9272EE" w:rsidP="00E87D86" w:rsidR="009272EE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9272EE" w:rsidP="00FC1537" w:rsidR="009272EE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9272EE" w:rsidP="00E87D86" w:rsidR="009272EE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9272EE" w:rsidP="00FC1537" w:rsidR="009272E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9272EE" w:rsidP="00E87D86" w:rsidR="009272EE" w:rsidRPr="000175CB">
      <w:pPr>
        <w:rPr>
          <w:sz w:val="22"/>
          <w:szCs w:val="22"/>
        </w:rPr>
      </w:pPr>
    </w:p>
    <w:p w:rsidRDefault="009272EE" w:rsidP="001F7D4E" w:rsidR="009272E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9272EE" w:rsidP="001F7D4E" w:rsidR="009272EE" w:rsidRPr="000175CB">
      <w:pPr>
        <w:jc w:val="center"/>
        <w:rPr>
          <w:sz w:val="22"/>
          <w:szCs w:val="22"/>
        </w:rPr>
      </w:pPr>
    </w:p>
    <w:p w:rsidRDefault="009272EE" w:rsidP="000175CB" w:rsidR="009272EE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IMMOBILIS d.o.o., Zadar, Ulica Andrije Hebranga 7, OIB 64938035047,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8.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18</w:t>
      </w:r>
      <w:r w:rsidRPr="000175CB">
        <w:rPr>
          <w:sz w:val="22"/>
          <w:szCs w:val="22"/>
        </w:rPr>
        <w:t xml:space="preserve">. </w:t>
      </w:r>
      <w:r>
        <w:rPr>
          <w:sz w:val="22"/>
          <w:szCs w:val="22"/>
        </w:rPr>
        <w:t>veljače</w:t>
      </w:r>
      <w:r w:rsidRPr="000175CB">
        <w:rPr>
          <w:sz w:val="22"/>
          <w:szCs w:val="22"/>
        </w:rPr>
        <w:t xml:space="preserve"> 2016., objavio je </w:t>
      </w:r>
    </w:p>
    <w:p w:rsidRDefault="009272EE" w:rsidP="00E87D86" w:rsidR="009272EE" w:rsidRPr="000175CB">
      <w:pPr>
        <w:ind w:firstLine="720"/>
        <w:jc w:val="both"/>
        <w:rPr>
          <w:sz w:val="22"/>
          <w:szCs w:val="22"/>
        </w:rPr>
      </w:pPr>
    </w:p>
    <w:p w:rsidRDefault="009272EE" w:rsidP="004D697C" w:rsidR="009272EE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9272EE" w:rsidP="000175CB" w:rsidR="009272EE" w:rsidRPr="000175CB">
      <w:pPr>
        <w:jc w:val="both"/>
        <w:rPr>
          <w:sz w:val="22"/>
          <w:szCs w:val="22"/>
        </w:rPr>
      </w:pPr>
    </w:p>
    <w:p w:rsidRDefault="009272EE" w:rsidP="005C42A8" w:rsidR="009272EE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IMMOBILIS d.o.o., Zadar, Ulica Andrije Hebranga 7, OIB 64938035047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16.553,57</w:t>
      </w:r>
      <w:r w:rsidRPr="000175CB">
        <w:rPr>
          <w:sz w:val="22"/>
          <w:szCs w:val="22"/>
        </w:rPr>
        <w:t xml:space="preserve"> kn. </w:t>
      </w:r>
    </w:p>
    <w:p w:rsidRDefault="009272EE" w:rsidP="00E87D86" w:rsidR="009272EE" w:rsidRPr="000175CB">
      <w:pPr>
        <w:jc w:val="both"/>
        <w:rPr>
          <w:sz w:val="22"/>
          <w:szCs w:val="22"/>
        </w:rPr>
      </w:pPr>
    </w:p>
    <w:p w:rsidRDefault="009272EE" w:rsidP="00CD5142" w:rsidR="009272EE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 w:rsidR="00EC1AE8">
        <w:rPr>
          <w:sz w:val="22"/>
          <w:szCs w:val="22"/>
        </w:rPr>
        <w:t>ju</w:t>
      </w:r>
      <w:r w:rsidRPr="000175CB">
        <w:rPr>
          <w:sz w:val="22"/>
          <w:szCs w:val="22"/>
        </w:rPr>
        <w:t xml:space="preserve"> se osob</w:t>
      </w:r>
      <w:r w:rsidR="00EC1AE8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ovlašten</w:t>
      </w:r>
      <w:r w:rsidR="00EC1AE8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po zakonu za zastupanje dužnika</w:t>
      </w:r>
      <w:r w:rsidR="00EC1AE8">
        <w:rPr>
          <w:sz w:val="22"/>
          <w:szCs w:val="22"/>
        </w:rPr>
        <w:t xml:space="preserve"> Zoran Biondić, Zagreb, Freudova 44 i</w:t>
      </w:r>
      <w:r>
        <w:rPr>
          <w:sz w:val="22"/>
          <w:szCs w:val="22"/>
        </w:rPr>
        <w:t xml:space="preserve"> Željko Fuzul, Bibinje, Težački put 87.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9272EE" w:rsidP="00CD5142" w:rsidR="009272EE" w:rsidRPr="000175CB">
      <w:pPr>
        <w:jc w:val="both"/>
        <w:rPr>
          <w:sz w:val="22"/>
          <w:szCs w:val="22"/>
        </w:rPr>
      </w:pPr>
    </w:p>
    <w:p w:rsidRDefault="009272EE" w:rsidP="00B26015" w:rsidR="009272E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="00EC1AE8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na žiro račun ovog suda HR4323900011300000857, model plaćanja 05, s pozivom na broj </w:t>
      </w:r>
      <w:r w:rsidR="00EC1AE8">
        <w:rPr>
          <w:sz w:val="22"/>
          <w:szCs w:val="22"/>
        </w:rPr>
        <w:t>221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884</w:t>
      </w:r>
      <w:r w:rsidRPr="000175CB">
        <w:rPr>
          <w:sz w:val="22"/>
          <w:szCs w:val="22"/>
        </w:rPr>
        <w:t>-2015.</w:t>
      </w:r>
    </w:p>
    <w:p w:rsidRDefault="009272EE" w:rsidP="00DD1E5B" w:rsidR="009272EE" w:rsidRPr="000175CB">
      <w:pPr>
        <w:jc w:val="both"/>
        <w:rPr>
          <w:sz w:val="22"/>
          <w:szCs w:val="22"/>
        </w:rPr>
      </w:pPr>
    </w:p>
    <w:p w:rsidRDefault="009272EE" w:rsidP="00B62BFF" w:rsidR="009272EE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9272EE" w:rsidP="000175CB" w:rsidR="009272EE" w:rsidRPr="000175CB">
      <w:pPr>
        <w:jc w:val="both"/>
        <w:rPr>
          <w:sz w:val="22"/>
          <w:szCs w:val="22"/>
        </w:rPr>
      </w:pPr>
    </w:p>
    <w:p w:rsidRDefault="009272EE" w:rsidP="00E87D86" w:rsidR="009272E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9272EE" w:rsidP="000175CB" w:rsidR="009272EE" w:rsidRPr="000175CB">
      <w:pPr>
        <w:rPr>
          <w:sz w:val="22"/>
          <w:szCs w:val="22"/>
        </w:rPr>
      </w:pPr>
    </w:p>
    <w:p w:rsidRDefault="009272EE" w:rsidP="00B91F87" w:rsidR="009272EE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9272EE" w:rsidP="00CB5071" w:rsidR="009272EE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9272EE" w:rsidP="00B91F87" w:rsidR="009272EE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9272EE" w:rsidP="000175CB" w:rsidR="009272EE" w:rsidRPr="000175CB">
      <w:pPr>
        <w:jc w:val="both"/>
        <w:rPr>
          <w:sz w:val="22"/>
          <w:szCs w:val="22"/>
        </w:rPr>
      </w:pPr>
    </w:p>
    <w:p w:rsidRDefault="009272EE" w:rsidP="00B62BFF" w:rsidR="009272E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9272EE" w:rsidP="00B62BFF" w:rsidR="009272E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9272EE" w:rsidP="00B62BFF" w:rsidR="009272E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9272EE" w:rsidP="00B62BFF" w:rsidR="009272E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9272EE" w:rsidP="00E87D86" w:rsidR="009272EE" w:rsidRPr="000175CB">
      <w:pPr>
        <w:rPr>
          <w:sz w:val="22"/>
          <w:szCs w:val="22"/>
        </w:rPr>
      </w:pPr>
    </w:p>
    <w:p w:rsidRDefault="009272EE" w:rsidP="00E87D86" w:rsidR="009272EE" w:rsidRPr="000175CB">
      <w:pPr>
        <w:rPr>
          <w:sz w:val="22"/>
          <w:szCs w:val="22"/>
        </w:rPr>
      </w:pPr>
    </w:p>
    <w:p w:rsidRDefault="009272EE" w:rsidR="009272EE" w:rsidRPr="000175CB">
      <w:pPr>
        <w:rPr>
          <w:sz w:val="22"/>
          <w:szCs w:val="22"/>
        </w:rPr>
      </w:pPr>
    </w:p>
    <w:sectPr w:rsidSect="000175CB" w:rsidR="009272EE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5EE" w:rsidP="00381900" w:rsidR="00FB45EE">
      <w:r>
        <w:separator/>
      </w:r>
    </w:p>
  </w:endnote>
  <w:endnote w:id="0" w:type="continuationSeparator">
    <w:p w:rsidRDefault="00FB45EE" w:rsidP="00381900" w:rsidR="00FB4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1AE8" w:rsidR="009272EE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272EE">
      <w:rPr>
        <w:noProof/>
      </w:rPr>
      <w:t>2</w:t>
    </w:r>
    <w:r>
      <w:rPr>
        <w:noProof/>
      </w:rPr>
      <w:fldChar w:fldCharType="end"/>
    </w:r>
  </w:p>
  <w:p w:rsidRDefault="009272EE" w:rsidR="009272E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5EE" w:rsidP="00381900" w:rsidR="00FB45EE">
      <w:r>
        <w:separator/>
      </w:r>
    </w:p>
  </w:footnote>
  <w:footnote w:id="0" w:type="continuationSeparator">
    <w:p w:rsidRDefault="00FB45EE" w:rsidP="00381900" w:rsidR="00FB45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1AE8" w:rsidP="00630C9B" w:rsidR="009272EE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272EE">
      <w:rPr>
        <w:noProof/>
      </w:rPr>
      <w:t>2</w:t>
    </w:r>
    <w:r>
      <w:rPr>
        <w:noProof/>
      </w:rPr>
      <w:fldChar w:fldCharType="end"/>
    </w:r>
    <w:r w:rsidR="009272EE">
      <w:tab/>
    </w:r>
    <w:r w:rsidR="009272EE">
      <w:tab/>
      <w:t>Poslovni broj: 5</w:t>
    </w:r>
    <w:r w:rsidR="009272EE" w:rsidRPr="00FC1537">
      <w:t xml:space="preserve"> St</w:t>
    </w:r>
    <w:r w:rsidR="009272EE">
      <w:t>-445/15-6</w:t>
    </w:r>
  </w:p>
  <w:p w:rsidRDefault="009272EE" w:rsidP="00414B48" w:rsidR="009272EE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E3345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22D8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4F69A6"/>
    <w:rsid w:val="00510F67"/>
    <w:rsid w:val="005727AD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97C77"/>
    <w:rsid w:val="007A5785"/>
    <w:rsid w:val="007E1447"/>
    <w:rsid w:val="007E7890"/>
    <w:rsid w:val="008109EF"/>
    <w:rsid w:val="00840CEA"/>
    <w:rsid w:val="00842C5E"/>
    <w:rsid w:val="009272EE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B91F87"/>
    <w:rsid w:val="00C24CDB"/>
    <w:rsid w:val="00C43DCD"/>
    <w:rsid w:val="00C71E70"/>
    <w:rsid w:val="00C95A52"/>
    <w:rsid w:val="00C96EEB"/>
    <w:rsid w:val="00CB5071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20E8"/>
    <w:rsid w:val="00EA5E65"/>
    <w:rsid w:val="00EB24A2"/>
    <w:rsid w:val="00EC1AE8"/>
    <w:rsid w:val="00ED1D9D"/>
    <w:rsid w:val="00EF14DC"/>
    <w:rsid w:val="00EF6429"/>
    <w:rsid w:val="00F127D5"/>
    <w:rsid w:val="00F205A6"/>
    <w:rsid w:val="00F46E88"/>
    <w:rsid w:val="00F57AAD"/>
    <w:rsid w:val="00F82299"/>
    <w:rsid w:val="00FB45EE"/>
    <w:rsid w:val="00FC1537"/>
    <w:rsid w:val="00FC2C46"/>
    <w:rsid w:val="00FC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EA20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EA20E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EA20E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EA20E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EA20E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16553.57</izvorni_sadrzaj>
    <derivirana_varijabla naziv="DomainObject.Predmet.InicijalnaVrijednost_1">16553.57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St-884/2015</izvorni_sadrzaj>
    <derivirana_varijabla naziv="DomainObject.Predmet.OznakaBroj_1">St-884/2015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IMMOBILIS društvo s ograničenom odgovornošću za poslovne usluge i posredovanje kod nekretnina</izvorni_sadrzaj>
    <derivirana_varijabla naziv="DomainObject.Predmet.ProtustrankaFormated_1">  IMMOBILIS društvo s ograničenom odgovornošću za poslovne usluge i posredovanje kod nekretnina</derivirana_varijabla>
  </DomainObject.Predmet.ProtustrankaFormated>
  <DomainObject.Predmet.ProtustrankaFormatedOIB>
    <izvorni_sadrzaj>  IMMOBILIS društvo s ograničenom odgovornošću za poslovne usluge i posredovanje kod nekretnina, OIB 64938035047</izvorni_sadrzaj>
    <derivirana_varijabla naziv="DomainObject.Predmet.ProtustrankaFormatedOIB_1">  IMMOBILIS društvo s ograničenom odgovornošću za poslovne usluge i posredovanje kod nekretnina, OIB 64938035047</derivirana_varijabla>
  </DomainObject.Predmet.ProtustrankaFormatedOIB>
  <DomainObject.Predmet.ProtustrankaFormatedWithAdress>
    <izvorni_sadrzaj> IMMOBILIS društvo s ograničenom odgovornošću za poslovne usluge i posredovanje kod nekretnina, Ulica Andrije Hebranga 7, 23000 Zadar</izvorni_sadrzaj>
    <derivirana_varijabla naziv="DomainObject.Predmet.ProtustrankaFormatedWithAdress_1"> IMMOBILIS društvo s ograničenom odgovornošću za poslovne usluge i posredovanje kod nekretnina, Ulica Andrije Hebranga 7, 23000 Zadar</derivirana_varijabla>
  </DomainObject.Predmet.ProtustrankaFormatedWithAdress>
  <DomainObject.Predmet.ProtustrankaFormatedWithAdressOIB>
    <izvorni_sadrzaj> IMMOBILIS društvo s ograničenom odgovornošću za poslovne usluge i posredovanje kod nekretnina, OIB 64938035047, Ulica Andrije Hebranga 7, 23000 Zadar</izvorni_sadrzaj>
    <derivirana_varijabla naziv="DomainObject.Predmet.ProtustrankaFormatedWithAdressOIB_1"> IMMOBILIS društvo s ograničenom odgovornošću za poslovne usluge i posredovanje kod nekretnina, OIB 64938035047, Ulica Andrije Hebranga 7, 23000 Zadar</derivirana_varijabla>
  </DomainObject.Predmet.ProtustrankaFormatedWithAdressOIB>
  <DomainObject.Predmet.ProtustrankaWithAdress>
    <izvorni_sadrzaj>IMMOBILIS društvo s ograničenom odgovornošću za poslovne usluge i posredovanje kod nekretnina Ulica Andrije Hebranga 7, 23000 Zadar</izvorni_sadrzaj>
    <derivirana_varijabla naziv="DomainObject.Predmet.ProtustrankaWithAdress_1">IMMOBILIS društvo s ograničenom odgovornošću za poslovne usluge i posredovanje kod nekretnina Ulica Andrije Hebranga 7, 23000 Zadar</derivirana_varijabla>
  </DomainObject.Predmet.ProtustrankaWithAdress>
  <DomainObject.Predmet.ProtustrankaWithAdressOIB>
    <izvorni_sadrzaj>IMMOBILIS društvo s ograničenom odgovornošću za poslovne usluge i posredovanje kod nekretnina, OIB 64938035047, Ulica Andrije Hebranga 7, 23000 Zadar</izvorni_sadrzaj>
    <derivirana_varijabla naziv="DomainObject.Predmet.ProtustrankaWithAdressOIB_1">IMMOBILIS društvo s ograničenom odgovornošću za poslovne usluge i posredovanje kod nekretnina, OIB 64938035047, Ulica Andrije Hebranga 7, 23000 Zadar</derivirana_varijabla>
  </DomainObject.Predmet.ProtustrankaWithAdressOIB>
  <DomainObject.Predmet.ProtustrankaNazivFormated>
    <izvorni_sadrzaj>IMMOBILIS društvo s ograničenom odgovornošću za poslovne usluge i posredovanje kod nekretnina</izvorni_sadrzaj>
    <derivirana_varijabla naziv="DomainObject.Predmet.ProtustrankaNazivFormated_1">IMMOBILIS društvo s ograničenom odgovornošću za poslovne usluge i posredovanje kod nekretnina</derivirana_varijabla>
  </DomainObject.Predmet.ProtustrankaNazivFormated>
  <DomainObject.Predmet.ProtustrankaNazivFormatedOIB>
    <izvorni_sadrzaj>IMMOBILIS društvo s ograničenom odgovornošću za poslovne usluge i posredovanje kod nekretnina, OIB 64938035047</izvorni_sadrzaj>
    <derivirana_varijabla naziv="DomainObject.Predmet.ProtustrankaNazivFormatedOIB_1">IMMOBILIS društvo s ograničenom odgovornošću za poslovne usluge i posredovanje kod nekretnina, OIB 64938035047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IMMOBILIS društvo s ograničenom odgovornošću za poslovne usluge i posredovanje kod nekretnina</item>
    </izvorni_sadrzaj>
    <derivirana_varijabla naziv="DomainObject.Predmet.ProtuStrankaListFormated_1">
      <item>IMMOBILIS društvo s ograničenom odgovornošću za poslovne usluge i posredovanje kod nekretnina</item>
    </derivirana_varijabla>
  </DomainObject.Predmet.ProtuStrankaListFormated>
  <DomainObject.Predmet.ProtuStrankaListFormatedOIB>
    <izvorni_sadrzaj>
      <item>IMMOBILIS društvo s ograničenom odgovornošću za poslovne usluge i posredovanje kod nekretnina, OIB 64938035047</item>
    </izvorni_sadrzaj>
    <derivirana_varijabla naziv="DomainObject.Predmet.ProtuStrankaListFormatedOIB_1">
      <item>IMMOBILIS društvo s ograničenom odgovornošću za poslovne usluge i posredovanje kod nekretnina, OIB 64938035047</item>
    </derivirana_varijabla>
  </DomainObject.Predmet.ProtuStrankaListFormatedOIB>
  <DomainObject.Predmet.ProtuStrankaListFormatedWithAdress>
    <izvorni_sadrzaj>
      <item>IMMOBILIS društvo s ograničenom odgovornošću za poslovne usluge i posredovanje kod nekretnina, Ulica Andrije Hebranga 7, 23000 Zadar</item>
    </izvorni_sadrzaj>
    <derivirana_varijabla naziv="DomainObject.Predmet.ProtuStrankaListFormatedWithAdress_1">
      <item>IMMOBILIS društvo s ograničenom odgovornošću za poslovne usluge i posredovanje kod nekretnina, Ulica Andrije Hebranga 7, 23000 Zadar</item>
    </derivirana_varijabla>
  </DomainObject.Predmet.ProtuStrankaListFormatedWithAdress>
  <DomainObject.Predmet.ProtuStrankaListFormatedWithAdressOIB>
    <izvorni_sadrzaj>
      <item>IMMOBILIS društvo s ograničenom odgovornošću za poslovne usluge i posredovanje kod nekretnina, OIB 64938035047, Ulica Andrije Hebranga 7, 23000 Zadar</item>
    </izvorni_sadrzaj>
    <derivirana_varijabla naziv="DomainObject.Predmet.ProtuStrankaListFormatedWithAdressOIB_1">
      <item>IMMOBILIS društvo s ograničenom odgovornošću za poslovne usluge i posredovanje kod nekretnina, OIB 64938035047, Ulica Andrije Hebranga 7, 23000 Zadar</item>
    </derivirana_varijabla>
  </DomainObject.Predmet.ProtuStrankaListFormatedWithAdressOIB>
  <DomainObject.Predmet.ProtuStrankaListNazivFormated>
    <izvorni_sadrzaj>
      <item>IMMOBILIS društvo s ograničenom odgovornošću za poslovne usluge i posredovanje kod nekretnina</item>
    </izvorni_sadrzaj>
    <derivirana_varijabla naziv="DomainObject.Predmet.ProtuStrankaListNazivFormated_1">
      <item>IMMOBILIS društvo s ograničenom odgovornošću za poslovne usluge i posredovanje kod nekretnina</item>
    </derivirana_varijabla>
  </DomainObject.Predmet.ProtuStrankaListNazivFormated>
  <DomainObject.Predmet.ProtuStrankaListNazivFormatedOIB>
    <izvorni_sadrzaj>
      <item>IMMOBILIS društvo s ograničenom odgovornošću za poslovne usluge i posredovanje kod nekretnina, OIB 64938035047</item>
    </izvorni_sadrzaj>
    <derivirana_varijabla naziv="DomainObject.Predmet.ProtuStrankaListNazivFormatedOIB_1">
      <item>IMMOBILIS društvo s ograničenom odgovornošću za poslovne usluge i posredovanje kod nekretnina, OIB 64938035047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IMMOBILIS društvo s ograničenom odgovornošću za poslovne usluge i posredovanje kod nekretnina</izvorni_sadrzaj>
    <derivirana_varijabla naziv="DomainObject.Predmet.ProtustrankaIDrugi_1">IMMOBILIS društvo s ograničenom odgovornošću za poslovne usluge i posredovanje kod nekretnina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IMMOBILIS društvo s ograničenom odgovornošću za poslovne usluge i posredovanje kod nekretnina, OIB 64938035047, Ulica Andrije Hebranga 7, 23000 Zadar</izvorni_sadrzaj>
    <derivirana_varijabla naziv="DomainObject.Predmet.ProtustrankaIDrugiAdressOIB_1">IMMOBILIS društvo s ograničenom odgovornošću za poslovne usluge i posredovanje kod nekretnina, OIB 64938035047, Ulica Andrije Hebranga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IMMOBILIS društvo s ograničenom odgovornošću za poslovne usluge i posredovanje kod nekretnina</item>
    </izvorni_sadrzaj>
    <derivirana_varijabla naziv="DomainObject.Predmet.SudioniciListNaziv_1">
      <item>FINA</item>
      <item>IMMOBILIS društvo s ograničenom odgovornošću za poslovne usluge i posredovanje kod nekretnina</item>
    </derivirana_varijabla>
  </DomainObject.Predmet.SudioniciListNaziv>
  <DomainObject.Predmet.SudioniciListAdressOIB>
    <izvorni_sadrzaj>
      <item>FINA, OIB 85821130368</item>
      <item>IMMOBILIS društvo s ograničenom odgovornošću za poslovne usluge i posredovanje kod nekretnina, OIB 64938035047, Ulica Andrije Hebranga 7,23000 Zadar</item>
    </izvorni_sadrzaj>
    <derivirana_varijabla naziv="DomainObject.Predmet.SudioniciListAdressOIB_1">
      <item>FINA, OIB 85821130368</item>
      <item>IMMOBILIS društvo s ograničenom odgovornošću za poslovne usluge i posredovanje kod nekretnina, OIB 64938035047, Ulica Andrije Hebranga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64938035047</item>
    </izvorni_sadrzaj>
    <derivirana_varijabla naziv="DomainObject.Predmet.SudioniciListNazivOIB_1">
      <item>, OIB 85821130368</item>
      <item>, OIB 64938035047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385</properties:Words>
  <properties:Characters>1983</properties:Characters>
  <properties:Lines>60</properties:Lines>
  <properties:Paragraphs>22</properties:Paragraphs>
  <properties:TotalTime>3</properties:TotalTime>
  <properties:ScaleCrop>false</properties:ScaleCrop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2016-02-16T07:26:00Z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2016-02-26T14:21:00Z</dcterms:modified>
  <cp:revision>4</cp:revision>
  <dc:subject/>
  <dc:title>Poslovni broj: 5 St-826/15-6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