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45ac6" w14:paraId="8145ac6" w:rsidRDefault="00BB41E2" w:rsidP="00BB41E2" w:rsidR="00BB41E2" w:rsidRPr="004020D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020D1">
        <w:rPr>
          <w:rFonts w:cs="Times New Roman" w:eastAsia="Times New Roman"/>
          <w:szCs w:val="24"/>
          <w:lang w:eastAsia="hr-HR"/>
        </w:rPr>
        <w:tab/>
      </w:r>
    </w:p>
    <w:p w:rsidRDefault="00BB41E2" w:rsidP="00BB41E2" w:rsidR="00BB41E2" w:rsidRPr="004020D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BB41E2" w:rsidP="00BB41E2" w:rsidR="00BB41E2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BB41E2" w:rsidP="00BB41E2" w:rsidR="00BB41E2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BB41E2" w:rsidP="00BB41E2" w:rsidR="00BB41E2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BB41E2" w:rsidP="00BB41E2" w:rsidR="00BB41E2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BB41E2" w:rsidP="00BB41E2" w:rsidR="00BB41E2" w:rsidRPr="004020D1">
      <w:pPr>
        <w:rPr>
          <w:rFonts w:cs="Times New Roman" w:eastAsia="Times New Roman"/>
          <w:szCs w:val="24"/>
          <w:lang w:eastAsia="hr-HR"/>
        </w:rPr>
      </w:pPr>
    </w:p>
    <w:p w:rsidRDefault="00BB41E2" w:rsidP="00BB41E2" w:rsidR="00BB41E2" w:rsidRPr="004020D1">
      <w:pPr>
        <w:rPr>
          <w:rFonts w:cs="Times New Roman" w:eastAsia="Times New Roman"/>
          <w:szCs w:val="24"/>
          <w:lang w:eastAsia="hr-HR"/>
        </w:rPr>
      </w:pPr>
    </w:p>
    <w:p w:rsidRDefault="00BB41E2" w:rsidP="00BB41E2" w:rsidR="00BB41E2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119</w:t>
      </w:r>
      <w:r w:rsidRPr="004020D1">
        <w:rPr>
          <w:rFonts w:cs="Times New Roman" w:eastAsia="Times New Roman"/>
          <w:szCs w:val="24"/>
          <w:lang w:eastAsia="hr-HR"/>
        </w:rPr>
        <w:t xml:space="preserve">/17, temeljem odredbe članka 430 Stečajnog zakona ("Narodne novine", broj 71/15.), </w:t>
      </w:r>
      <w:r>
        <w:rPr>
          <w:rFonts w:cs="Times New Roman" w:eastAsia="Times New Roman"/>
          <w:szCs w:val="24"/>
          <w:lang w:eastAsia="hr-HR"/>
        </w:rPr>
        <w:t>2</w:t>
      </w:r>
      <w:r w:rsidRPr="004020D1">
        <w:rPr>
          <w:rFonts w:cs="Times New Roman" w:eastAsia="Times New Roman"/>
          <w:szCs w:val="24"/>
          <w:lang w:eastAsia="hr-HR"/>
        </w:rPr>
        <w:t>1. ožujka 2017., objavljuje:</w:t>
      </w:r>
    </w:p>
    <w:p w:rsidRDefault="00BB41E2" w:rsidP="00BB41E2" w:rsidR="00BB41E2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BB41E2" w:rsidP="00BB41E2" w:rsidR="00BB41E2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BB41E2" w:rsidP="00BB41E2" w:rsidR="00BB41E2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BB41E2" w:rsidP="00BB41E2" w:rsidR="00BB41E2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>JOIN US j.d.o.o., OIB 81039065452, MBS 080931219, iz Zagreba, Jurja Žerjavića 19.</w:t>
      </w:r>
    </w:p>
    <w:p w:rsidRDefault="00BB41E2" w:rsidP="00BB41E2" w:rsidR="00BB41E2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BB41E2" w:rsidP="00BB41E2" w:rsidR="00BB41E2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>
        <w:rPr>
          <w:rFonts w:cs="Times New Roman" w:eastAsia="Times New Roman"/>
          <w:szCs w:val="24"/>
          <w:lang w:eastAsia="hr-HR"/>
        </w:rPr>
        <w:t xml:space="preserve">26.119,88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BB41E2" w:rsidP="00BB41E2" w:rsidR="00BB41E2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BB41E2" w:rsidP="00BB41E2" w:rsidR="00BB41E2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B41E2" w:rsidP="00BB41E2" w:rsidR="00BB41E2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BB41E2" w:rsidP="00BB41E2" w:rsidR="00BB41E2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B41E2" w:rsidP="00BB41E2" w:rsidR="00BB41E2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BB41E2" w:rsidP="00BB41E2" w:rsidR="00BB41E2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BB41E2" w:rsidP="00BB41E2" w:rsidR="00BB41E2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BB41E2" w:rsidP="00BB41E2" w:rsidR="00BB41E2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BB41E2" w:rsidP="00BB41E2" w:rsidR="00BB41E2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BB41E2" w:rsidP="00BB41E2" w:rsidR="00BB41E2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Zagreb, </w:t>
      </w:r>
      <w:r>
        <w:rPr>
          <w:rFonts w:cs="Times New Roman" w:eastAsia="Times New Roman"/>
          <w:szCs w:val="24"/>
          <w:lang w:eastAsia="hr-HR"/>
        </w:rPr>
        <w:t>2</w:t>
      </w:r>
      <w:r w:rsidRPr="004020D1">
        <w:rPr>
          <w:rFonts w:cs="Times New Roman" w:eastAsia="Times New Roman"/>
          <w:szCs w:val="24"/>
          <w:lang w:eastAsia="hr-HR"/>
        </w:rPr>
        <w:t xml:space="preserve">1. ožujka 2017. </w:t>
      </w:r>
    </w:p>
    <w:p w:rsidRDefault="00BB41E2" w:rsidP="00BB41E2" w:rsidR="00BB41E2" w:rsidRPr="004020D1">
      <w:pPr>
        <w:rPr>
          <w:rFonts w:cs="Times New Roman" w:eastAsia="Times New Roman"/>
          <w:szCs w:val="24"/>
          <w:lang w:eastAsia="hr-HR"/>
        </w:rPr>
      </w:pPr>
    </w:p>
    <w:p w:rsidRDefault="00BB41E2" w:rsidP="00BB41E2" w:rsidR="00BB41E2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BB41E2" w:rsidP="00BB41E2" w:rsidR="00BB41E2" w:rsidRPr="004020D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4020D1">
        <w:rPr>
          <w:rFonts w:cs="Times New Roman" w:eastAsia="Times New Roman"/>
          <w:szCs w:val="24"/>
          <w:lang w:eastAsia="hr-HR"/>
        </w:rPr>
        <w:t xml:space="preserve">Nikolina Mikulić </w:t>
      </w:r>
    </w:p>
    <w:p w:rsidRDefault="00BB41E2" w:rsidP="00BB41E2" w:rsidR="00BB41E2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BB41E2" w:rsidP="00BB41E2" w:rsidR="00BB41E2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BB41E2" w:rsidP="00BB41E2" w:rsidR="00BB41E2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BB41E2" w:rsidR="00BA7168" w:rsidRPr="00BB41E2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BA7168" w:rsidRPr="00BB41E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25CF" w:rsidR="00000000">
      <w:r>
        <w:separator/>
      </w:r>
    </w:p>
  </w:endnote>
  <w:endnote w:id="0" w:type="continuationSeparator">
    <w:p w:rsidRDefault="000125C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25CF" w:rsidR="00000000">
      <w:r>
        <w:separator/>
      </w:r>
    </w:p>
  </w:footnote>
  <w:footnote w:id="0" w:type="continuationSeparator">
    <w:p w:rsidRDefault="000125C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5C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25C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5C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41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125C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41E2"/>
    <w:rsid w:val="000125CF"/>
    <w:rsid w:val="00BA7168"/>
    <w:rsid w:val="00BB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41E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BB41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BB41E2"/>
  </w:style>
  <w:style w:styleId="Brojstranice" w:type="character">
    <w:name w:val="page number"/>
    <w:basedOn w:val="Zadanifontodlomka"/>
    <w:rsid w:val="00BB41E2"/>
  </w:style>
  <w:style w:styleId="Tekstbalonia" w:type="paragraph">
    <w:name w:val="Balloon Text"/>
    <w:basedOn w:val="Normal"/>
    <w:link w:val="TekstbaloniaChar"/>
    <w:uiPriority w:val="99"/>
    <w:semiHidden/>
    <w:unhideWhenUsed/>
    <w:rsid w:val="00BB41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41E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25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5C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125CF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125C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125C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41E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BB41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BB41E2"/>
  </w:style>
  <w:style w:styleId="Brojstranice" w:type="character">
    <w:name w:val="page number"/>
    <w:basedOn w:val="Zadanifontodlomka"/>
    <w:rsid w:val="00BB41E2"/>
  </w:style>
  <w:style w:styleId="Tekstbalonia" w:type="paragraph">
    <w:name w:val="Balloon Text"/>
    <w:basedOn w:val="Normal"/>
    <w:link w:val="TekstbaloniaChar"/>
    <w:uiPriority w:val="99"/>
    <w:semiHidden/>
    <w:unhideWhenUsed/>
    <w:rsid w:val="00BB41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41E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25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5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125CF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125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125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St-119/2017</izvorni_sadrzaj>
    <derivirana_varijabla naziv="DomainObject.Predmet.OznakaBroj_1">St-119/2017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JOIN US jednostavno društvo s ograničenom odgovornošću za trgovinu i usluge</izvorni_sadrzaj>
    <derivirana_varijabla naziv="DomainObject.Predmet.ProtustrankaFormated_1">  JOIN US jednostavno društvo s ograničenom odgovornošću za trgovinu i usluge</derivirana_varijabla>
  </DomainObject.Predmet.ProtustrankaFormated>
  <DomainObject.Predmet.ProtustrankaFormatedOIB>
    <izvorni_sadrzaj>  JOIN US jednostavno društvo s ograničenom odgovornošću za trgovinu i usluge, OIB 81039065452</izvorni_sadrzaj>
    <derivirana_varijabla naziv="DomainObject.Predmet.ProtustrankaFormatedOIB_1">  JOIN US jednostavno društvo s ograničenom odgovornošću za trgovinu i usluge, OIB 81039065452</derivirana_varijabla>
  </DomainObject.Predmet.ProtustrankaFormatedOIB>
  <DomainObject.Predmet.ProtustrankaFormatedWithAdress>
    <izvorni_sadrzaj> JOIN US jednostavno društvo s ograničenom odgovornošću za trgovinu i usluge, Jurja Žerjavića 19, 10000 Zagreb</izvorni_sadrzaj>
    <derivirana_varijabla naziv="DomainObject.Predmet.ProtustrankaFormatedWithAdress_1"> JOIN US jednostavno društvo s ograničenom odgovornošću za trgovinu i usluge, Jurja Žerjavića 19, 10000 Zagreb</derivirana_varijabla>
  </DomainObject.Predmet.ProtustrankaFormatedWithAdress>
  <DomainObject.Predmet.ProtustrankaFormatedWithAdressOIB>
    <izvorni_sadrzaj> JOIN US jednostavno društvo s ograničenom odgovornošću za trgovinu i usluge, OIB 81039065452, Jurja Žerjavića 19, 10000 Zagreb</izvorni_sadrzaj>
    <derivirana_varijabla naziv="DomainObject.Predmet.ProtustrankaFormatedWithAdressOIB_1"> JOIN US jednostavno društvo s ograničenom odgovornošću za trgovinu i usluge, OIB 81039065452, Jurja Žerjavića 19, 10000 Zagreb</derivirana_varijabla>
  </DomainObject.Predmet.ProtustrankaFormatedWithAdressOIB>
  <DomainObject.Predmet.ProtustrankaWithAdress>
    <izvorni_sadrzaj>JOIN US jednostavno društvo s ograničenom odgovornošću za trgovinu i usluge Jurja Žerjavića 19, 10000 Zagreb</izvorni_sadrzaj>
    <derivirana_varijabla naziv="DomainObject.Predmet.ProtustrankaWithAdress_1">JOIN US jednostavno društvo s ograničenom odgovornošću za trgovinu i usluge Jurja Žerjavića 19, 10000 Zagreb</derivirana_varijabla>
  </DomainObject.Predmet.ProtustrankaWithAdress>
  <DomainObject.Predmet.ProtustrankaWithAdressOIB>
    <izvorni_sadrzaj>JOIN US jednostavno društvo s ograničenom odgovornošću za trgovinu i usluge, OIB 81039065452, Jurja Žerjavića 19, 10000 Zagreb</izvorni_sadrzaj>
    <derivirana_varijabla naziv="DomainObject.Predmet.ProtustrankaWithAdressOIB_1">JOIN US jednostavno društvo s ograničenom odgovornošću za trgovinu i usluge, OIB 81039065452, Jurja Žerjavića 19, 10000 Zagreb</derivirana_varijabla>
  </DomainObject.Predmet.ProtustrankaWithAdressOIB>
  <DomainObject.Predmet.ProtustrankaNazivFormated>
    <izvorni_sadrzaj>JOIN US jednostavno društvo s ograničenom odgovornošću za trgovinu i usluge</izvorni_sadrzaj>
    <derivirana_varijabla naziv="DomainObject.Predmet.ProtustrankaNazivFormated_1">JOIN US jednostavno društvo s ograničenom odgovornošću za trgovinu i usluge</derivirana_varijabla>
  </DomainObject.Predmet.ProtustrankaNazivFormated>
  <DomainObject.Predmet.ProtustrankaNazivFormatedOIB>
    <izvorni_sadrzaj>JOIN US jednostavno društvo s ograničenom odgovornošću za trgovinu i usluge, OIB 81039065452</izvorni_sadrzaj>
    <derivirana_varijabla naziv="DomainObject.Predmet.ProtustrankaNazivFormatedOIB_1">JOIN US jednostavno društvo s ograničenom odgovornošću za trgovinu i usluge, OIB 81039065452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JOIN US jednostavno društvo s ograničenom odgovornošću za trgovinu i usluge</item>
    </izvorni_sadrzaj>
    <derivirana_varijabla naziv="DomainObject.Predmet.ProtuStrankaListFormated_1">
      <item>JOIN US jednostavno društvo s ograničenom odgovornošću za trgovinu i usluge</item>
    </derivirana_varijabla>
  </DomainObject.Predmet.ProtuStrankaListFormated>
  <DomainObject.Predmet.ProtuStrankaListFormatedOIB>
    <izvorni_sadrzaj>
      <item>JOIN US jednostavno društvo s ograničenom odgovornošću za trgovinu i usluge, OIB 81039065452</item>
    </izvorni_sadrzaj>
    <derivirana_varijabla naziv="DomainObject.Predmet.ProtuStrankaListFormatedOIB_1">
      <item>JOIN US jednostavno društvo s ograničenom odgovornošću za trgovinu i usluge, OIB 81039065452</item>
    </derivirana_varijabla>
  </DomainObject.Predmet.ProtuStrankaListFormatedOIB>
  <DomainObject.Predmet.ProtuStrankaListFormatedWithAdress>
    <izvorni_sadrzaj>
      <item>JOIN US jednostavno društvo s ograničenom odgovornošću za trgovinu i usluge, Jurja Žerjavića 19, 10000 Zagreb</item>
    </izvorni_sadrzaj>
    <derivirana_varijabla naziv="DomainObject.Predmet.ProtuStrankaListFormatedWithAdress_1">
      <item>JOIN US jednostavno društvo s ograničenom odgovornošću za trgovinu i usluge, Jurja Žerjavića 19, 10000 Zagreb</item>
    </derivirana_varijabla>
  </DomainObject.Predmet.ProtuStrankaListFormatedWithAdress>
  <DomainObject.Predmet.ProtuStrankaListFormatedWithAdressOIB>
    <izvorni_sadrzaj>
      <item>JOIN US jednostavno društvo s ograničenom odgovornošću za trgovinu i usluge, OIB 81039065452, Jurja Žerjavića 19, 10000 Zagreb</item>
    </izvorni_sadrzaj>
    <derivirana_varijabla naziv="DomainObject.Predmet.ProtuStrankaListFormatedWithAdressOIB_1">
      <item>JOIN US jednostavno društvo s ograničenom odgovornošću za trgovinu i usluge, OIB 81039065452, Jurja Žerjavića 19, 10000 Zagreb</item>
    </derivirana_varijabla>
  </DomainObject.Predmet.ProtuStrankaListFormatedWithAdressOIB>
  <DomainObject.Predmet.ProtuStrankaListNazivFormated>
    <izvorni_sadrzaj>
      <item>JOIN US jednostavno društvo s ograničenom odgovornošću za trgovinu i usluge</item>
    </izvorni_sadrzaj>
    <derivirana_varijabla naziv="DomainObject.Predmet.ProtuStrankaListNazivFormated_1">
      <item>JOIN US jednostavno društvo s ograničenom odgovornošću za trgovinu i usluge</item>
    </derivirana_varijabla>
  </DomainObject.Predmet.ProtuStrankaListNazivFormated>
  <DomainObject.Predmet.ProtuStrankaListNazivFormatedOIB>
    <izvorni_sadrzaj>
      <item>JOIN US jednostavno društvo s ograničenom odgovornošću za trgovinu i usluge, OIB 81039065452</item>
    </izvorni_sadrzaj>
    <derivirana_varijabla naziv="DomainObject.Predmet.ProtuStrankaListNazivFormatedOIB_1">
      <item>JOIN US jednostavno društvo s ograničenom odgovornošću za trgovinu i usluge, OIB 81039065452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JOIN US jednostavno društvo s ograničenom odgovornošću za trgovinu i usluge</izvorni_sadrzaj>
    <derivirana_varijabla naziv="DomainObject.Predmet.ProtustrankaIDrugi_1">JOIN US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JOIN US jednostavno društvo s ograničenom odgovornošću za trgovinu i usluge, OIB 81039065452, Jurja Žerjavića 19, 10000 Zagreb</izvorni_sadrzaj>
    <derivirana_varijabla naziv="DomainObject.Predmet.ProtustrankaIDrugiAdressOIB_1">JOIN US jednostavno društvo s ograničenom odgovornošću za trgovinu i usluge, OIB 81039065452, Jurja Žerjavića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JOIN US jednostavno društvo s ograničenom odgovornošću za trgovinu i usluge</item>
    </izvorni_sadrzaj>
    <derivirana_varijabla naziv="DomainObject.Predmet.SudioniciListNaziv_1">
      <item>FINA Regionalni centar Zagreb</item>
      <item>JOIN US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JOIN US jednostavno društvo s ograničenom odgovornošću za trgovinu i usluge, OIB 81039065452, Jurja Žerjavića 19,10000 Zagreb</item>
    </izvorni_sadrzaj>
    <derivirana_varijabla naziv="DomainObject.Predmet.SudioniciListAdressOIB_1">
      <item>FINA Regionalni centar Zagreb, OIB 85821130368, Trg svibanjskih žrtava 1995. br. 1,10000 Zagreb</item>
      <item>JOIN US jednostavno društvo s ograničenom odgovornošću za trgovinu i usluge, OIB 81039065452, Jurja Žerjavića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81039065452</item>
    </izvorni_sadrzaj>
    <derivirana_varijabla naziv="DomainObject.Predmet.SudioniciListNazivOIB_1">
      <item>, OIB 85821130368</item>
      <item>, OIB 81039065452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1321</properties:Characters>
  <properties:Lines>47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2017-03-21T06:55:00Z</dcterms:created>
  <dc:creator>Nikolina Mikulić</dc:creator>
  <cp:lastModifiedBy>Nikolina Mikulić</cp:lastModifiedBy>
  <dcterms:modified xmlns:xsi="http://www.w3.org/2001/XMLSchema-instance" xsi:type="dcterms:W3CDTF">2017-03-21T06:58:00Z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