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4882" w14:paraId="dd14882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U   I M 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7E390B">
        <w:rPr>
          <w:rFonts w:hAnsi="Times New Roman" w:ascii="Times New Roman"/>
          <w:szCs w:val="24"/>
          <w:lang w:val="hr-HR"/>
        </w:rPr>
        <w:t>VALE-DANI j.d.o.o. za trgovinu i usluge, Vrbovec, Ivana Mažuranića 56, OIB 81293281376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9B4A14">
        <w:rPr>
          <w:rFonts w:hAnsi="Times New Roman" w:ascii="Times New Roman"/>
          <w:szCs w:val="24"/>
          <w:lang w:val="hr-HR"/>
        </w:rPr>
        <w:t>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7E390B">
        <w:rPr>
          <w:rFonts w:hAnsi="Times New Roman" w:ascii="Times New Roman"/>
          <w:szCs w:val="24"/>
        </w:rPr>
        <w:t>VALE-DANI j.d.o.o. za trgovinu i usluge, Vrbovec, Ivana Mažuranića 56, OIB 81293281376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7E390B">
        <w:rPr>
          <w:rFonts w:hAnsi="Times New Roman" w:ascii="Times New Roman"/>
          <w:szCs w:val="24"/>
        </w:rPr>
        <w:t>3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DE6A7B">
        <w:rPr>
          <w:rFonts w:hAnsi="Times New Roman" w:ascii="Times New Roman"/>
          <w:szCs w:val="24"/>
        </w:rPr>
        <w:t>13,10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7E390B">
        <w:rPr>
          <w:rFonts w:hAnsi="Times New Roman" w:ascii="Times New Roman"/>
          <w:szCs w:val="24"/>
        </w:rPr>
        <w:t>ANTONIA SELAK, Zagreb, Drenovačka 3, OIB 91237926182.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7E390B">
        <w:rPr>
          <w:rFonts w:hAnsi="Times New Roman" w:ascii="Times New Roman"/>
          <w:szCs w:val="24"/>
        </w:rPr>
        <w:t>VALE-DANI j.d.o.o. za trgovinu i usluge, Vrbovec, Ivana Mažuranića 56, OIB 81293281376,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7E390B">
        <w:rPr>
          <w:rFonts w:hAnsi="Times New Roman" w:ascii="Times New Roman"/>
          <w:lang w:val="hr-HR"/>
        </w:rPr>
        <w:t>11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7E390B">
        <w:rPr>
          <w:rFonts w:hAnsi="Times New Roman" w:ascii="Times New Roman"/>
          <w:lang w:val="hr-HR"/>
        </w:rPr>
        <w:t>11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7E390B">
        <w:rPr>
          <w:rFonts w:hAnsi="Times New Roman" w:ascii="Times New Roman"/>
          <w:lang w:val="hr-HR"/>
        </w:rPr>
        <w:t>11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9B4A14">
        <w:rPr>
          <w:rFonts w:hAnsi="Times New Roman" w:ascii="Times New Roman"/>
          <w:lang w:val="hr-HR"/>
        </w:rPr>
        <w:t>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Pr="00534010">
        <w:rPr>
          <w:rFonts w:hAnsi="Times New Roman" w:ascii="Times New Roman"/>
          <w:lang w:val="hr-HR"/>
        </w:rPr>
        <w:t>SUDAC:</w:t>
      </w:r>
    </w:p>
    <w:p w:rsidRDefault="00325928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4B4D1E">
        <w:rPr>
          <w:rFonts w:hAnsi="Times New Roman" w:ascii="Times New Roman"/>
          <w:lang w:val="hr-HR"/>
        </w:rPr>
        <w:t>,v.r.</w:t>
      </w:r>
    </w:p>
    <w:p w:rsidRDefault="004B4D1E" w:rsidP="00D44D4F" w:rsidR="004B4D1E">
      <w:pPr>
        <w:jc w:val="right"/>
        <w:rPr>
          <w:rFonts w:hAnsi="Times New Roman" w:ascii="Times New Roman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4D1E" w:rsidP="00324504" w:rsidR="004B4D1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B4D1E" w:rsidP="00324504" w:rsidR="004B4D1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4B4D1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4B4D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4B4D1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4B4D1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4B4D1E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4B4D1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4B4D1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325928" w:rsidRPr="004B4D1E">
        <w:rPr>
          <w:rFonts w:hAnsi="Times New Roman" w:ascii="Times New Roman"/>
          <w:color w:val="FFFFFF"/>
          <w:szCs w:val="24"/>
          <w:lang w:val="hr-HR"/>
        </w:rPr>
        <w:t>Antonia Selak</w:t>
      </w:r>
    </w:p>
    <w:p w:rsidRDefault="00532B71" w:rsidP="007062FE" w:rsidR="007062FE" w:rsidRPr="004B4D1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4B4D1E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4B4D1E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325928" w:rsidRPr="004B4D1E">
        <w:rPr>
          <w:rFonts w:hAnsi="Times New Roman" w:ascii="Times New Roman"/>
          <w:color w:val="FFFFFF"/>
          <w:szCs w:val="24"/>
          <w:lang w:val="hr-HR"/>
        </w:rPr>
        <w:t>VALE-DANI j.d.o.o. za trgovinu i usluge, Vrbovec, Ivana Mažuranića 56,</w:t>
      </w:r>
    </w:p>
    <w:p w:rsidRDefault="007062FE" w:rsidP="007062FE" w:rsidR="00867F16" w:rsidRPr="004B4D1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4B4D1E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4B4D1E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4B4D1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4B4D1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4B4D1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4B4D1E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4B4D1E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4B4D1E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4B4D1E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4B4D1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4B4D1E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4D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DE6A7B">
      <w:rPr>
        <w:rFonts w:hAnsi="Times New Roman" w:ascii="Times New Roman"/>
        <w:lang w:val="hr-HR"/>
      </w:rPr>
      <w:t>8721/15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7E390B">
      <w:rPr>
        <w:rFonts w:hAnsi="Times New Roman" w:ascii="Times New Roman"/>
        <w:lang w:val="hr-HR"/>
      </w:rPr>
      <w:t>8721/15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82088"/>
    <w:rsid w:val="00324EB2"/>
    <w:rsid w:val="00325928"/>
    <w:rsid w:val="0042162E"/>
    <w:rsid w:val="004B4D1E"/>
    <w:rsid w:val="00532B71"/>
    <w:rsid w:val="00534010"/>
    <w:rsid w:val="005940E9"/>
    <w:rsid w:val="005A1648"/>
    <w:rsid w:val="006356C5"/>
    <w:rsid w:val="006F1A6D"/>
    <w:rsid w:val="007062FE"/>
    <w:rsid w:val="00730EAB"/>
    <w:rsid w:val="007A29F9"/>
    <w:rsid w:val="007E390B"/>
    <w:rsid w:val="00840E3D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D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D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D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D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4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D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D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D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D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8721</izvorni_sadrzaj>
    <derivirana_varijabla naziv="DomainObject.Predmet.Broj_1">8721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St-8721/2015</izvorni_sadrzaj>
    <derivirana_varijabla naziv="DomainObject.Predmet.OznakaBroj_1">St-8721/2015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VALE-DANI j.d.o.o. zastupanog po punomoćniku Danijel Kralj</izvorni_sadrzaj>
    <derivirana_varijabla naziv="DomainObject.Predmet.ProtustrankaFormated_1">  VALE-DANI j.d.o.o. zastupanog po punomoćniku Danijel Kralj</derivirana_varijabla>
  </DomainObject.Predmet.ProtustrankaFormated>
  <DomainObject.Predmet.ProtustrankaFormatedOIB>
    <izvorni_sadrzaj>  VALE-DANI j.d.o.o., OIB 81293281376 zastupanog po punomoćniku Danijel Kralj</izvorni_sadrzaj>
    <derivirana_varijabla naziv="DomainObject.Predmet.ProtustrankaFormatedOIB_1">  VALE-DANI j.d.o.o., OIB 81293281376 zastupanog po punomoćniku Danijel Kralj</derivirana_varijabla>
  </DomainObject.Predmet.ProtustrankaFormatedOIB>
  <DomainObject.Predmet.ProtustrankaFormatedWithAdress>
    <izvorni_sadrzaj> VALE-DANI j.d.o.o., Ivana Mažuranića 56, 10340 Vrbovec zastupanog po punomoćniku Danijel Kralj</izvorni_sadrzaj>
    <derivirana_varijabla naziv="DomainObject.Predmet.ProtustrankaFormatedWithAdress_1"> VALE-DANI j.d.o.o., Ivana Mažuranića 56, 10340 Vrbovec zastupanog po punomoćniku Danijel Kralj</derivirana_varijabla>
  </DomainObject.Predmet.ProtustrankaFormatedWithAdress>
  <DomainObject.Predmet.ProtustrankaFormatedWithAdressOIB>
    <izvorni_sadrzaj> VALE-DANI j.d.o.o., OIB 81293281376, Ivana Mažuranića 56, 10340 Vrbovec zastupanog po punomoćniku Danijel Kralj</izvorni_sadrzaj>
    <derivirana_varijabla naziv="DomainObject.Predmet.ProtustrankaFormatedWithAdressOIB_1"> VALE-DANI j.d.o.o., OIB 81293281376, Ivana Mažuranića 56, 10340 Vrbovec zastupanog po punomoćniku Danijel Kralj</derivirana_varijabla>
  </DomainObject.Predmet.ProtustrankaFormatedWithAdressOIB>
  <DomainObject.Predmet.ProtustrankaWithAdress>
    <izvorni_sadrzaj>VALE-DANI j.d.o.o. Ivana Mažuranića 56, 10340 Vrbovec</izvorni_sadrzaj>
    <derivirana_varijabla naziv="DomainObject.Predmet.ProtustrankaWithAdress_1">VALE-DANI j.d.o.o. Ivana Mažuranića 56, 10340 Vrbovec</derivirana_varijabla>
  </DomainObject.Predmet.ProtustrankaWithAdress>
  <DomainObject.Predmet.ProtustrankaWithAdressOIB>
    <izvorni_sadrzaj>VALE-DANI j.d.o.o., OIB 81293281376, Ivana Mažuranića 56, 10340 Vrbovec</izvorni_sadrzaj>
    <derivirana_varijabla naziv="DomainObject.Predmet.ProtustrankaWithAdressOIB_1">VALE-DANI j.d.o.o., OIB 81293281376, Ivana Mažuranića 56, 10340 Vrbovec</derivirana_varijabla>
  </DomainObject.Predmet.ProtustrankaWithAdressOIB>
  <DomainObject.Predmet.ProtustrankaNazivFormated>
    <izvorni_sadrzaj>VALE-DANI j.d.o.o.</izvorni_sadrzaj>
    <derivirana_varijabla naziv="DomainObject.Predmet.ProtustrankaNazivFormated_1">VALE-DANI j.d.o.o.</derivirana_varijabla>
  </DomainObject.Predmet.ProtustrankaNazivFormated>
  <DomainObject.Predmet.ProtustrankaNazivFormatedOIB>
    <izvorni_sadrzaj>VALE-DANI j.d.o.o., OIB 81293281376</izvorni_sadrzaj>
    <derivirana_varijabla naziv="DomainObject.Predmet.ProtustrankaNazivFormatedOIB_1">VALE-DANI j.d.o.o., OIB 81293281376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VALE-DANI j.d.o.o. zastupanog po punomoćniku Danijel Kralj</item>
    </izvorni_sadrzaj>
    <derivirana_varijabla naziv="DomainObject.Predmet.ProtuStrankaListFormated_1">
      <item>VALE-DANI j.d.o.o. zastupanog po punomoćniku Danijel Kralj</item>
    </derivirana_varijabla>
  </DomainObject.Predmet.ProtuStrankaListFormated>
  <DomainObject.Predmet.ProtuStrankaListFormatedOIB>
    <izvorni_sadrzaj>
      <item>VALE-DANI j.d.o.o., OIB 81293281376 zastupanog po punomoćniku Danijel Kralj</item>
    </izvorni_sadrzaj>
    <derivirana_varijabla naziv="DomainObject.Predmet.ProtuStrankaListFormatedOIB_1">
      <item>VALE-DANI j.d.o.o., OIB 81293281376 zastupanog po punomoćniku Danijel Kralj</item>
    </derivirana_varijabla>
  </DomainObject.Predmet.ProtuStrankaListFormatedOIB>
  <DomainObject.Predmet.ProtuStrankaListFormatedWithAdress>
    <izvorni_sadrzaj>
      <item>VALE-DANI j.d.o.o., Ivana Mažuranića 56, 10340 Vrbovec zastupanog po punomoćniku Danijel Kralj</item>
    </izvorni_sadrzaj>
    <derivirana_varijabla naziv="DomainObject.Predmet.ProtuStrankaListFormatedWithAdress_1">
      <item>VALE-DANI j.d.o.o., Ivana Mažuranića 56, 10340 Vrbovec zastupanog po punomoćniku Danijel Kralj</item>
    </derivirana_varijabla>
  </DomainObject.Predmet.ProtuStrankaListFormatedWithAdress>
  <DomainObject.Predmet.ProtuStrankaListFormatedWithAdressOIB>
    <izvorni_sadrzaj>
      <item>VALE-DANI j.d.o.o., OIB 81293281376, Ivana Mažuranića 56, 10340 Vrbovec zastupanog po punomoćniku Danijel Kralj</item>
    </izvorni_sadrzaj>
    <derivirana_varijabla naziv="DomainObject.Predmet.ProtuStrankaListFormatedWithAdressOIB_1">
      <item>VALE-DANI j.d.o.o., OIB 81293281376, Ivana Mažuranića 56, 10340 Vrbovec zastupanog po punomoćniku Danijel Kralj</item>
    </derivirana_varijabla>
  </DomainObject.Predmet.ProtuStrankaListFormatedWithAdressOIB>
  <DomainObject.Predmet.ProtuStrankaListNazivFormated>
    <izvorni_sadrzaj>
      <item>VALE-DANI j.d.o.o.</item>
    </izvorni_sadrzaj>
    <derivirana_varijabla naziv="DomainObject.Predmet.ProtuStrankaListNazivFormated_1">
      <item>VALE-DANI j.d.o.o.</item>
    </derivirana_varijabla>
  </DomainObject.Predmet.ProtuStrankaListNazivFormated>
  <DomainObject.Predmet.ProtuStrankaListNazivFormatedOIB>
    <izvorni_sadrzaj>
      <item>VALE-DANI j.d.o.o., OIB 81293281376</item>
    </izvorni_sadrzaj>
    <derivirana_varijabla naziv="DomainObject.Predmet.ProtuStrankaListNazivFormatedOIB_1">
      <item>VALE-DANI j.d.o.o., OIB 81293281376</item>
    </derivirana_varijabla>
  </DomainObject.Predmet.ProtuStrankaListNazivFormatedOIB>
  <DomainObject.Predmet.OstaliListFormated>
    <izvorni_sadrzaj>
      <item>Danijel Kralj punomoćnik sudionika u postupku VALE-DANI j.d.o.o.</item>
    </izvorni_sadrzaj>
    <derivirana_varijabla naziv="DomainObject.Predmet.OstaliListFormated_1">
      <item>Danijel Kralj punomoćnik sudionika u postupku VALE-DANI j.d.o.o.</item>
    </derivirana_varijabla>
  </DomainObject.Predmet.OstaliListFormated>
  <DomainObject.Predmet.OstaliListFormatedOIB>
    <izvorni_sadrzaj>
      <item>Danijel Kralj, OIB 94519146266 punomoćnik sudionika u postupku VALE-DANI j.d.o.o.</item>
    </izvorni_sadrzaj>
    <derivirana_varijabla naziv="DomainObject.Predmet.OstaliListFormatedOIB_1">
      <item>Danijel Kralj, OIB 94519146266 punomoćnik sudionika u postupku VALE-DANI j.d.o.o.</item>
    </derivirana_varijabla>
  </DomainObject.Predmet.OstaliListFormatedOIB>
  <DomainObject.Predmet.OstaliListFormatedWithAdress>
    <izvorni_sadrzaj>
      <item>Danijel Kralj, Gradec 133, 10340 Gradec punomoćnik sudionika u postupku VALE-DANI j.d.o.o.</item>
    </izvorni_sadrzaj>
    <derivirana_varijabla naziv="DomainObject.Predmet.OstaliListFormatedWithAdress_1">
      <item>Danijel Kralj, Gradec 133, 10340 Gradec punomoćnik sudionika u postupku VALE-DANI j.d.o.o.</item>
    </derivirana_varijabla>
  </DomainObject.Predmet.OstaliListFormatedWithAdress>
  <DomainObject.Predmet.OstaliListFormatedWithAdressOIB>
    <izvorni_sadrzaj>
      <item>Danijel Kralj, OIB 94519146266, Gradec 133, 10340 Gradec punomoćnik sudionika u postupku VALE-DANI j.d.o.o.</item>
    </izvorni_sadrzaj>
    <derivirana_varijabla naziv="DomainObject.Predmet.OstaliListFormatedWithAdressOIB_1">
      <item>Danijel Kralj, OIB 94519146266, Gradec 133, 10340 Gradec punomoćnik sudionika u postupku VALE-DANI j.d.o.o.</item>
    </derivirana_varijabla>
  </DomainObject.Predmet.OstaliListFormatedWithAdressOIB>
  <DomainObject.Predmet.OstaliListNazivFormated>
    <izvorni_sadrzaj>
      <item>Danijel Kralj</item>
    </izvorni_sadrzaj>
    <derivirana_varijabla naziv="DomainObject.Predmet.OstaliListNazivFormated_1">
      <item>Danijel Kralj</item>
    </derivirana_varijabla>
  </DomainObject.Predmet.OstaliListNazivFormated>
  <DomainObject.Predmet.OstaliListNazivFormatedOIB>
    <izvorni_sadrzaj>
      <item>Danijel Kralj, OIB 94519146266</item>
    </izvorni_sadrzaj>
    <derivirana_varijabla naziv="DomainObject.Predmet.OstaliListNazivFormatedOIB_1">
      <item>Danijel Kralj, OIB 94519146266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VALE-DANI j.d.o.o.</izvorni_sadrzaj>
    <derivirana_varijabla naziv="DomainObject.Predmet.ProtustrankaIDrugi_1">VALE-DANI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VALE-DANI j.d.o.o., OIB 81293281376, Ivana Mažuranića 56, 10340 Vrbovec</izvorni_sadrzaj>
    <derivirana_varijabla naziv="DomainObject.Predmet.ProtustrankaIDrugiAdressOIB_1">VALE-DANI j.d.o.o., OIB 81293281376, Ivana Mažuranića 56,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VALE-DANI j.d.o.o.</item>
      <item>Danijel Kralj</item>
    </izvorni_sadrzaj>
    <derivirana_varijabla naziv="DomainObject.Predmet.SudioniciListNaziv_1">
      <item>FINA Regionalni centar Zagreb</item>
      <item>VALE-DANI j.d.o.o.</item>
      <item>Danijel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VALE-DANI j.d.o.o., OIB 81293281376, Ivana Mažuranića 56,10340 Vrbovec</item>
      <item>Danijel Kralj, OIB 94519146266, Gradec 133,10340 Gradec</item>
    </izvorni_sadrzaj>
    <derivirana_varijabla naziv="DomainObject.Predmet.SudioniciListAdressOIB_1">
      <item>FINA Regionalni centar Zagreb, OIB 85821130368, Trg svibanjskih žrtava 1995. 1,10000 Zagreb</item>
      <item>VALE-DANI j.d.o.o., OIB 81293281376, Ivana Mažuranića 56,10340 Vrbovec</item>
      <item>Danijel Kralj, OIB 94519146266, Gradec 133,10340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81293281376</item>
      <item>, OIB 94519146266</item>
    </izvorni_sadrzaj>
    <derivirana_varijabla naziv="DomainObject.Predmet.SudioniciListNazivOIB_1">
      <item>, OIB 85821130368</item>
      <item>, OIB 81293281376</item>
      <item>, OIB 94519146266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557</properties:Words>
  <properties:Characters>2993</properties:Characters>
  <properties:Lines>82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2017-02-03T09:39:00Z</dcterms:created>
  <dc:creator>Sudsko vijeæe</dc:creator>
  <cp:lastModifiedBy>Monika Grbac</cp:lastModifiedBy>
  <cp:lastPrinted>2017-02-03T12:04:00Z</cp:lastPrinted>
  <dcterms:modified xmlns:xsi="http://www.w3.org/2001/XMLSchema-instance" xsi:type="dcterms:W3CDTF">2017-02-03T12:04:00Z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