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c993" w14:paraId="440c993" w:rsidRDefault="00E22AB1" w:rsidP="00E22AB1" w:rsidR="00E22AB1">
      <w:pPr>
        <w15:collapsed w:val="false"/>
      </w:pPr>
      <w:bookmarkStart w:name="_GoBack" w:id="0"/>
      <w:bookmarkEnd w:id="0"/>
    </w:p>
    <w:p w:rsidRDefault="00E22AB1" w:rsidP="00E22AB1" w:rsidR="00E22AB1" w:rsidRPr="003C780A">
      <w:pPr>
        <w:jc w:val="both"/>
        <w:rPr>
          <w:rFonts w:eastAsiaTheme="minorHAnsi"/>
          <w:lang w:eastAsia="en-US"/>
        </w:rPr>
      </w:pPr>
      <w:r>
        <w:rPr>
          <w:rFonts w:eastAsiaTheme="minorHAnsi"/>
          <w:bCs/>
          <w:lang w:eastAsia="en-US"/>
        </w:rPr>
        <w:t xml:space="preserve">                    </w:t>
      </w:r>
      <w:r w:rsidRPr="003C780A">
        <w:rPr>
          <w:rFonts w:eastAsiaTheme="minorHAnsi"/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80A">
        <w:rPr>
          <w:rFonts w:eastAsiaTheme="minorHAnsi"/>
          <w:bCs/>
          <w:lang w:eastAsia="en-US"/>
        </w:rPr>
        <w:tab/>
      </w:r>
      <w:r w:rsidRPr="003C780A">
        <w:rPr>
          <w:rFonts w:eastAsiaTheme="minorHAnsi"/>
          <w:bCs/>
          <w:lang w:eastAsia="en-US"/>
        </w:rPr>
        <w:tab/>
        <w:t xml:space="preserve">                             </w:t>
      </w:r>
    </w:p>
    <w:p w:rsidRDefault="00E22AB1" w:rsidP="00E22AB1" w:rsidR="00E22AB1" w:rsidRPr="003C780A">
      <w:pPr>
        <w:jc w:val="both"/>
        <w:rPr>
          <w:rFonts w:eastAsiaTheme="minorHAnsi"/>
          <w:lang w:eastAsia="en-US"/>
        </w:rPr>
      </w:pPr>
      <w:r w:rsidRPr="003C780A">
        <w:rPr>
          <w:rFonts w:eastAsiaTheme="minorHAnsi"/>
          <w:lang w:eastAsia="en-US"/>
        </w:rPr>
        <w:t xml:space="preserve">       REPUBLIKA HRVATSKA</w:t>
      </w:r>
    </w:p>
    <w:p w:rsidRDefault="00E22AB1" w:rsidP="00E22AB1" w:rsidR="00E22AB1" w:rsidRPr="003C780A">
      <w:pPr>
        <w:jc w:val="both"/>
        <w:rPr>
          <w:rFonts w:eastAsiaTheme="minorHAnsi"/>
          <w:lang w:eastAsia="en-US"/>
        </w:rPr>
      </w:pPr>
      <w:r w:rsidRPr="003C780A">
        <w:rPr>
          <w:rFonts w:eastAsiaTheme="minorHAnsi"/>
          <w:lang w:eastAsia="en-US" w:val="pt-BR"/>
        </w:rPr>
        <w:t>TRGOVA</w:t>
      </w:r>
      <w:r w:rsidRPr="003C780A">
        <w:rPr>
          <w:rFonts w:eastAsiaTheme="minorHAnsi"/>
          <w:lang w:eastAsia="en-US"/>
        </w:rPr>
        <w:t>Č</w:t>
      </w:r>
      <w:r w:rsidRPr="003C780A">
        <w:rPr>
          <w:rFonts w:eastAsiaTheme="minorHAnsi"/>
          <w:lang w:eastAsia="en-US" w:val="pt-BR"/>
        </w:rPr>
        <w:t>KI SUD U VARA</w:t>
      </w:r>
      <w:r w:rsidRPr="003C780A">
        <w:rPr>
          <w:rFonts w:eastAsiaTheme="minorHAnsi"/>
          <w:lang w:eastAsia="en-US"/>
        </w:rPr>
        <w:t>Ž</w:t>
      </w:r>
      <w:r w:rsidRPr="003C780A">
        <w:rPr>
          <w:rFonts w:eastAsiaTheme="minorHAnsi"/>
          <w:lang w:eastAsia="en-US" w:val="pt-BR"/>
        </w:rPr>
        <w:t>DINU</w:t>
      </w:r>
    </w:p>
    <w:p w:rsidRDefault="00E22AB1" w:rsidP="00E22AB1" w:rsidR="00E22AB1" w:rsidRPr="003C780A">
      <w:pPr>
        <w:jc w:val="both"/>
        <w:rPr>
          <w:rFonts w:eastAsiaTheme="minorHAnsi"/>
          <w:lang w:eastAsia="en-US"/>
        </w:rPr>
      </w:pPr>
      <w:r w:rsidRPr="003C780A">
        <w:rPr>
          <w:rFonts w:eastAsiaTheme="minorHAnsi"/>
          <w:lang w:eastAsia="en-US"/>
        </w:rPr>
        <w:t xml:space="preserve">                  </w:t>
      </w:r>
      <w:r w:rsidRPr="003C780A">
        <w:rPr>
          <w:rFonts w:eastAsiaTheme="minorHAnsi"/>
          <w:lang w:eastAsia="en-US" w:val="pt-BR"/>
        </w:rPr>
        <w:t>B. Radić 2</w:t>
      </w:r>
      <w:r w:rsidRPr="003C780A">
        <w:rPr>
          <w:rFonts w:eastAsiaTheme="minorHAnsi"/>
          <w:bCs/>
          <w:lang w:eastAsia="en-US"/>
        </w:rPr>
        <w:t xml:space="preserve">                   </w:t>
      </w:r>
    </w:p>
    <w:p w:rsidRDefault="00E22AB1" w:rsidP="00E22AB1" w:rsidR="00E22AB1">
      <w:pPr>
        <w:jc w:val="center"/>
      </w:pPr>
    </w:p>
    <w:p w:rsidRDefault="00CD7757" w:rsidP="00E22AB1" w:rsidR="00CD7757">
      <w:pPr>
        <w:jc w:val="center"/>
      </w:pPr>
    </w:p>
    <w:p w:rsidRDefault="00E22AB1" w:rsidP="00E22AB1" w:rsidR="00E22AB1">
      <w:pPr>
        <w:jc w:val="center"/>
      </w:pPr>
      <w:r>
        <w:t>R E P U B L I K A   H R V A T S K A</w:t>
      </w:r>
    </w:p>
    <w:p w:rsidRDefault="00E22AB1" w:rsidP="00E22AB1" w:rsidR="00E22AB1">
      <w:pPr>
        <w:jc w:val="center"/>
      </w:pPr>
    </w:p>
    <w:p w:rsidRDefault="00E22AB1" w:rsidP="00E22AB1" w:rsidR="00E22AB1">
      <w:pPr>
        <w:jc w:val="center"/>
      </w:pPr>
      <w:r>
        <w:t>R J E Š E NJ E</w:t>
      </w:r>
    </w:p>
    <w:p w:rsidRDefault="00E22AB1" w:rsidP="00E22AB1" w:rsidR="00E22AB1" w:rsidRPr="00E22AB1">
      <w:pPr>
        <w:spacing w:after="200"/>
      </w:pPr>
    </w:p>
    <w:p w:rsidRDefault="00F54C4A" w:rsidP="00E22AB1" w:rsidR="00F54C4A">
      <w:pPr>
        <w:spacing w:after="200"/>
        <w:ind w:firstLine="708"/>
        <w:jc w:val="both"/>
      </w:pPr>
      <w:r w:rsidRPr="00E22AB1">
        <w:t>Trgovački sud u Varaždinu, po sucu toga suda Kseniji Flack-Makitan, u predstečajnom postupku koji se vodi nad dužnikom</w:t>
      </w:r>
      <w:r w:rsidR="00B71F6A">
        <w:t xml:space="preserve"> NOSTRO d.o.o., Slemenice 23, Čakovec, OIB: 50087006510</w:t>
      </w:r>
      <w:r w:rsidRPr="00E22AB1">
        <w:t>, na temelju tablice ispitanih tražbina sastavljene na ročištu radi ispi</w:t>
      </w:r>
      <w:r w:rsidR="007A5CA2">
        <w:t xml:space="preserve">tivanja tražbina održanom </w:t>
      </w:r>
      <w:r w:rsidR="00B71F6A">
        <w:t>15. rujna</w:t>
      </w:r>
      <w:r w:rsidR="007A5CA2">
        <w:t xml:space="preserve"> 2017., poslovni broj St-</w:t>
      </w:r>
      <w:r w:rsidR="00B71F6A">
        <w:t>309/17-9</w:t>
      </w:r>
      <w:r w:rsidR="007A5CA2">
        <w:t>, dana 15</w:t>
      </w:r>
      <w:r w:rsidRPr="00E22AB1">
        <w:t>. rujn</w:t>
      </w:r>
      <w:r w:rsidR="00E22AB1">
        <w:t>a 2017.</w:t>
      </w:r>
    </w:p>
    <w:p w:rsidRDefault="00E22AB1" w:rsidP="00E22AB1" w:rsidR="00E22AB1" w:rsidRPr="00E22AB1">
      <w:pPr>
        <w:spacing w:after="200"/>
        <w:jc w:val="both"/>
      </w:pPr>
    </w:p>
    <w:p w:rsidRDefault="00F54C4A" w:rsidP="00CD7757" w:rsidR="00E22AB1">
      <w:pPr>
        <w:spacing w:after="200"/>
        <w:ind w:firstLine="708"/>
        <w:jc w:val="center"/>
      </w:pPr>
      <w:r w:rsidRPr="00E22AB1">
        <w:t>r i j e š i o   j e</w:t>
      </w:r>
    </w:p>
    <w:p w:rsidRDefault="00CD7757" w:rsidP="00CD7757" w:rsidR="00CD7757" w:rsidRPr="00E22AB1">
      <w:pPr>
        <w:spacing w:after="200"/>
        <w:ind w:firstLine="708"/>
        <w:jc w:val="center"/>
      </w:pPr>
    </w:p>
    <w:p w:rsidRDefault="000102B2" w:rsidP="00CD7757" w:rsidR="00CD7757">
      <w:pPr>
        <w:spacing w:after="200"/>
        <w:ind w:firstLine="708"/>
        <w:jc w:val="both"/>
      </w:pPr>
      <w:r w:rsidRPr="000102B2">
        <w:t>Na temelju tablice ispitanih tražbina sastavljene na ročištu ra</w:t>
      </w:r>
      <w:r w:rsidR="00E22AB1">
        <w:t>di ispitivanja tražbina održanom</w:t>
      </w:r>
      <w:r w:rsidRPr="000102B2">
        <w:t xml:space="preserve"> </w:t>
      </w:r>
      <w:r w:rsidR="00B71F6A">
        <w:t>15. rujna</w:t>
      </w:r>
      <w:r w:rsidR="007A5CA2">
        <w:t xml:space="preserve"> 2017., poslovni broj St-</w:t>
      </w:r>
      <w:r w:rsidR="00B71F6A">
        <w:t>309/17-9</w:t>
      </w:r>
      <w:r>
        <w:t>, utvrđuju se sljedeće tražbine</w:t>
      </w:r>
      <w:r w:rsidRPr="000102B2">
        <w:t xml:space="preserve"> u predstečajnom postupku koji se vodi nad dužnikom</w:t>
      </w:r>
      <w:r w:rsidR="00B71F6A">
        <w:t xml:space="preserve"> NOSTRO d.o.o., Slemenice 23, Čakovec, OIB: 50087006510</w:t>
      </w:r>
      <w:r w:rsidRPr="000102B2">
        <w:t>,</w:t>
      </w:r>
      <w:r w:rsidR="00E45C7F">
        <w:t xml:space="preserve"> </w:t>
      </w:r>
      <w:r w:rsidRPr="000102B2">
        <w:t>kako slijedi:</w:t>
      </w:r>
    </w:p>
    <w:p w:rsidRDefault="000102B2" w:rsidP="00B3706A" w:rsidR="000102B2"/>
    <w:tbl>
      <w:tblPr>
        <w:tblW w:type="auto" w:w="0"/>
        <w:tblLook w:val="04A0" w:noVBand="1" w:noHBand="0" w:lastColumn="0" w:firstColumn="1" w:lastRow="0" w:firstRow="1"/>
      </w:tblPr>
      <w:tblGrid>
        <w:gridCol w:w="534"/>
        <w:gridCol w:w="1226"/>
        <w:gridCol w:w="1335"/>
        <w:gridCol w:w="1058"/>
        <w:gridCol w:w="1004"/>
        <w:gridCol w:w="1226"/>
        <w:gridCol w:w="884"/>
        <w:gridCol w:w="1018"/>
        <w:gridCol w:w="1001"/>
      </w:tblGrid>
      <w:tr w:rsidTr="0083082D" w:rsidR="00B71F6A" w:rsidRPr="001E50E6">
        <w:trPr>
          <w:trHeight w:val="24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71F6A" w:rsidP="0083082D" w:rsidR="00B71F6A" w:rsidRPr="001E50E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71F6A" w:rsidP="0083082D" w:rsidR="00B71F6A" w:rsidRPr="001E50E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71F6A" w:rsidP="0083082D" w:rsidR="00B71F6A" w:rsidRPr="001E50E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71F6A" w:rsidP="0083082D" w:rsidR="00B71F6A" w:rsidRPr="001E50E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71F6A" w:rsidP="0083082D" w:rsidR="00B71F6A" w:rsidRPr="001E50E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71F6A" w:rsidP="0083082D" w:rsidR="00B71F6A" w:rsidRPr="001E50E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71F6A" w:rsidP="0083082D" w:rsidR="00B71F6A" w:rsidRPr="001E50E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71F6A" w:rsidP="0083082D" w:rsidR="00B71F6A" w:rsidRPr="001E50E6">
            <w:pPr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B71F6A" w:rsidP="0083082D" w:rsidR="00B71F6A" w:rsidRPr="001E50E6">
            <w:pPr>
              <w:rPr>
                <w:sz w:val="20"/>
                <w:szCs w:val="20"/>
              </w:rPr>
            </w:pPr>
          </w:p>
        </w:tc>
      </w:tr>
      <w:tr w:rsidTr="0083082D" w:rsidR="00B71F6A" w:rsidRPr="001E50E6">
        <w:trPr>
          <w:trHeight w:val="96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0E6"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0E6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0E6"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0E6">
              <w:rPr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0E6">
              <w:rPr>
                <w:b/>
                <w:bCs/>
                <w:color w:val="000000"/>
                <w:sz w:val="18"/>
                <w:szCs w:val="18"/>
              </w:rPr>
              <w:t>IZNOS OBVEZE PREMA IZVJEŠĆU DUŽNIKA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0E6">
              <w:rPr>
                <w:b/>
                <w:bCs/>
                <w:color w:val="000000"/>
                <w:sz w:val="18"/>
                <w:szCs w:val="18"/>
              </w:rPr>
              <w:t>IZNOS TRAŽBINE PREMA PRIJAVI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0E6">
              <w:rPr>
                <w:b/>
                <w:bCs/>
                <w:color w:val="000000"/>
                <w:sz w:val="18"/>
                <w:szCs w:val="18"/>
              </w:rPr>
              <w:t>OVRŠNA ISPRAVA (DA/NE)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0E6"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B9BD5" w:color="000000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50E6">
              <w:rPr>
                <w:b/>
                <w:bCs/>
                <w:color w:val="000000"/>
                <w:sz w:val="18"/>
                <w:szCs w:val="18"/>
              </w:rPr>
              <w:t>OSPORENI IZNOS</w:t>
            </w:r>
          </w:p>
        </w:tc>
      </w:tr>
      <w:tr w:rsidTr="0083082D" w:rsidR="00B71F6A" w:rsidRPr="001E50E6">
        <w:trPr>
          <w:trHeight w:val="9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58353015102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ALCA ZAGREB trgovačko društvo s ograničenom odgovornošću za uvoz, izvoz i trgovinu na veliko i malo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Koledovčina 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441,06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441,06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26009173736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Biro plus d.o.o. za računovodstveno - knjigovodstvene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Dobriše Cesarića 17, 40000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57.561,07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57.561,07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Tr="0083082D" w:rsidR="00B71F6A" w:rsidRPr="001E50E6">
        <w:trPr>
          <w:trHeight w:val="9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22694857747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EUROHERC osiguranje - dioničko društvo za osiguranje imovine i osoba i druge poslove osiguranja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Ulica grada Vukovara 282,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8.000,00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8.000,00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96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37202102597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Fashion stars jednostavno društvo s ograničenom odgovornošću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Ruđera Boškovića 35, 40000 Pribislavec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187,38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187,38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85821130368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Financijska agencija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Ulica grada Vukovara 70,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198,39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Tr="0083082D" w:rsidR="00B71F6A" w:rsidRPr="001E50E6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44427688822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GRAD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Kralja Tomislava 15, 40000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4.057,20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4.057,20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68419124305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Hrvatska radiotelevizija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Prisavlje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241,84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241,84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80513306753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NATAŠA ILIĆ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STJEPANA VUKOVIĆA 4,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36.650,50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36.650,50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52354463537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ISN TEKSTIL društvo s ograničenom odgovornošću za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, 23, 40000 Slemenice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591.958,27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591.958,27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29035933600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MEĐIMURJE-PLIN d.o.o. za opskrbu plinom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Obrtnička 4, 40000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11.066,36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12.003,59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12.003,59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MINISTARSTVO FINANCIJA - POREZNA UPRAVA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Boškovićeva 5,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416.495,10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da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416.495,10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01415722381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FRANJO NOVAK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SLEMENICE 23, 40000 SLEMENICE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2.155.270,35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2.155.270,35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32595286480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JELENA NOVAK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SLEMENICE 23, 40000 SLEMENICE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126.813,71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126.813,71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04255376775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SILVIO NOVAK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SLEMENICE 23, 40000 SLEMENICE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704.669,44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704.669,44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lastRenderedPageBreak/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63405356303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RAN društvo s ograničenom odgovornošću za usluge, trgovinu i uvoz-izvoz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J.Štolcera Slavenskog 13, 40000 Čakovec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6.000,00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6.000,00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48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28579840610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VIZOR ekologija-zaštita-konzalting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Koprivnička 1, 42000 Varaždin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7.947,77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7.947,77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color w:val="000000"/>
                <w:sz w:val="18"/>
                <w:szCs w:val="18"/>
              </w:rPr>
            </w:pPr>
            <w:r w:rsidRPr="001E50E6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83082D" w:rsidR="00B71F6A" w:rsidRPr="001E50E6">
        <w:trPr>
          <w:trHeight w:val="72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86255713939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ŽIVA VODA društvo s ograničenom odgovornošću za zastupanje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Vrtni put 3,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95,00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95,00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71F6A" w:rsidP="0083082D" w:rsidR="00B71F6A" w:rsidRPr="001E50E6">
            <w:pPr>
              <w:jc w:val="center"/>
              <w:rPr>
                <w:sz w:val="18"/>
                <w:szCs w:val="18"/>
              </w:rPr>
            </w:pPr>
            <w:r w:rsidRPr="001E50E6">
              <w:rPr>
                <w:sz w:val="18"/>
                <w:szCs w:val="18"/>
              </w:rPr>
              <w:t> </w:t>
            </w:r>
          </w:p>
        </w:tc>
      </w:tr>
    </w:tbl>
    <w:p w:rsidRDefault="00592B03" w:rsidP="00E22AB1" w:rsidR="00592B03">
      <w:pPr>
        <w:jc w:val="both"/>
      </w:pPr>
    </w:p>
    <w:p w:rsidRDefault="00CD7757" w:rsidP="00E22AB1" w:rsidR="00CD7757">
      <w:pPr>
        <w:jc w:val="both"/>
      </w:pPr>
    </w:p>
    <w:p w:rsidRDefault="00CD7757" w:rsidP="00E22AB1" w:rsidR="00CD7757">
      <w:pPr>
        <w:jc w:val="both"/>
      </w:pPr>
    </w:p>
    <w:p w:rsidRDefault="00FC64CD" w:rsidP="00FC64CD" w:rsidR="00FC64CD">
      <w:pPr>
        <w:jc w:val="center"/>
      </w:pPr>
      <w:r>
        <w:t>Obrazloženje</w:t>
      </w:r>
    </w:p>
    <w:p w:rsidRDefault="00DF0BE3" w:rsidP="00CD7757" w:rsidR="00DF0BE3"/>
    <w:p w:rsidRDefault="00CD7757" w:rsidP="00FC64CD" w:rsidR="00CD7757">
      <w:pPr>
        <w:jc w:val="center"/>
      </w:pPr>
    </w:p>
    <w:p w:rsidRDefault="00FC64CD" w:rsidP="00E22AB1" w:rsidR="00E47A6E">
      <w:pPr>
        <w:jc w:val="both"/>
      </w:pPr>
      <w:r>
        <w:tab/>
        <w:t>U ovom predstečajnom pos</w:t>
      </w:r>
      <w:r w:rsidR="00E47A6E">
        <w:t>tupku, na ročištu radi ispitivanja</w:t>
      </w:r>
      <w:r w:rsidR="007A5CA2">
        <w:t xml:space="preserve"> tražbina održanom </w:t>
      </w:r>
      <w:r w:rsidR="00B71F6A">
        <w:t>15. rujna</w:t>
      </w:r>
      <w:r w:rsidR="007A5CA2">
        <w:t xml:space="preserve"> </w:t>
      </w:r>
      <w:r>
        <w:t>2017. sud je u skladu sa čl.</w:t>
      </w:r>
      <w:r w:rsidR="00E22AB1">
        <w:t xml:space="preserve"> </w:t>
      </w:r>
      <w:r w:rsidR="00E47A6E">
        <w:t>49. Stečajnog zakona (Narodne novine broj 71/15)</w:t>
      </w:r>
      <w:r>
        <w:t xml:space="preserve"> sastavio tablicu </w:t>
      </w:r>
      <w:r w:rsidR="00E47A6E">
        <w:t xml:space="preserve">ispitanih tražbina, kojom su bile obuhvaćene utvrđene tražbine. Tražbine vjerovnika navedene </w:t>
      </w:r>
      <w:r w:rsidR="00CD7757">
        <w:t>u izreci</w:t>
      </w:r>
      <w:r w:rsidR="00E47A6E">
        <w:t xml:space="preserve"> ovog rješenja s obzirom da iste tijekom postupka nisu osporene, sud je utvrdio u skladu s čl.</w:t>
      </w:r>
      <w:r w:rsidR="00E22AB1">
        <w:t xml:space="preserve"> </w:t>
      </w:r>
      <w:r w:rsidR="00E47A6E">
        <w:t xml:space="preserve">50. SZ. </w:t>
      </w:r>
    </w:p>
    <w:p w:rsidRDefault="00E22AB1" w:rsidP="00E22AB1" w:rsidR="00E22AB1">
      <w:pPr>
        <w:jc w:val="both"/>
      </w:pPr>
    </w:p>
    <w:p w:rsidRDefault="007A5CA2" w:rsidP="00E22AB1" w:rsidR="00E22AB1">
      <w:pPr>
        <w:ind w:firstLine="708"/>
        <w:jc w:val="center"/>
      </w:pPr>
      <w:r>
        <w:t>U Varaždinu, 15</w:t>
      </w:r>
      <w:r w:rsidR="00E22AB1">
        <w:t>. rujna 2017.</w:t>
      </w:r>
    </w:p>
    <w:p w:rsidRDefault="00E22AB1" w:rsidP="00CD7757" w:rsidR="00E22AB1"/>
    <w:p w:rsidRDefault="00CD7757" w:rsidP="00CD7757" w:rsidR="00CD7757"/>
    <w:p w:rsidRDefault="00D41CF4" w:rsidP="00D41CF4" w:rsidR="00D41CF4" w:rsidRPr="006F44C4">
      <w:pPr>
        <w:ind w:firstLine="708" w:left="5664"/>
        <w:jc w:val="both"/>
      </w:pPr>
      <w:r w:rsidRPr="006F44C4">
        <w:t>SUDAC</w:t>
      </w:r>
    </w:p>
    <w:p w:rsidRDefault="00D41CF4" w:rsidP="00D41CF4" w:rsidR="00D41CF4" w:rsidRPr="006F44C4">
      <w:pPr>
        <w:ind w:firstLine="708" w:left="5664"/>
        <w:jc w:val="both"/>
      </w:pPr>
    </w:p>
    <w:p w:rsidRDefault="00D41CF4" w:rsidP="00D41CF4" w:rsidR="00D41CF4" w:rsidRPr="006F44C4">
      <w:pPr>
        <w:ind w:firstLine="708" w:left="4956"/>
        <w:jc w:val="both"/>
      </w:pPr>
      <w:r w:rsidRPr="006F44C4">
        <w:t>Ksenija Flack-Makitan, v.r.</w:t>
      </w:r>
    </w:p>
    <w:p w:rsidRDefault="00D41CF4" w:rsidP="00D41CF4" w:rsidR="00D41CF4" w:rsidRPr="006F44C4">
      <w:pPr>
        <w:ind w:firstLine="708" w:left="4956"/>
        <w:jc w:val="both"/>
      </w:pPr>
    </w:p>
    <w:p w:rsidRDefault="00D41CF4" w:rsidP="00D41CF4" w:rsidR="00D41CF4" w:rsidRPr="006F44C4">
      <w:pPr>
        <w:ind w:left="4956"/>
        <w:jc w:val="both"/>
      </w:pPr>
      <w:r w:rsidRPr="006F44C4">
        <w:t>Za točnost otpravka – ovlašteni službenik:</w:t>
      </w:r>
    </w:p>
    <w:p w:rsidRDefault="00E22AB1" w:rsidP="00E22AB1" w:rsidR="00E22AB1">
      <w:pPr>
        <w:jc w:val="both"/>
      </w:pPr>
    </w:p>
    <w:p w:rsidRDefault="00E22AB1" w:rsidP="00E22AB1" w:rsidR="00E22AB1"/>
    <w:p w:rsidRDefault="00CD7757" w:rsidP="00E22AB1" w:rsidR="00CD7757"/>
    <w:p w:rsidRDefault="00E22AB1" w:rsidP="00E22AB1" w:rsidR="00E22AB1">
      <w:pPr>
        <w:jc w:val="both"/>
      </w:pPr>
      <w:r>
        <w:t>POUKA O PRAVNOM LIJEKU:</w:t>
      </w:r>
    </w:p>
    <w:p w:rsidRDefault="00E22AB1" w:rsidP="00E22AB1" w:rsidR="00E22AB1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B71F6A" w:rsidP="00E22AB1" w:rsidR="00B71F6A">
      <w:pPr>
        <w:jc w:val="both"/>
      </w:pPr>
    </w:p>
    <w:p w:rsidRDefault="00E22AB1" w:rsidP="00E22AB1" w:rsidR="00592B03">
      <w:pPr>
        <w:jc w:val="both"/>
      </w:pPr>
      <w:r>
        <w:t xml:space="preserve">DNA: </w:t>
      </w:r>
    </w:p>
    <w:p w:rsidRDefault="00592B03" w:rsidP="00592B03" w:rsidR="00592B03" w:rsidRPr="00592B03">
      <w:pPr>
        <w:pStyle w:val="Odlomakpopisa"/>
        <w:numPr>
          <w:ilvl w:val="0"/>
          <w:numId w:val="6"/>
        </w:numPr>
        <w:jc w:val="both"/>
      </w:pPr>
      <w:r w:rsidRPr="00592B03">
        <w:t>Financijskoj agenciji Zagreb, Ulica grada Vukovara 70,</w:t>
      </w:r>
    </w:p>
    <w:p w:rsidRDefault="00E22AB1" w:rsidP="00CD7757" w:rsidR="00592B03" w:rsidRPr="00592B03">
      <w:pPr>
        <w:pStyle w:val="Odlomakpopisa"/>
        <w:numPr>
          <w:ilvl w:val="0"/>
          <w:numId w:val="6"/>
        </w:numPr>
        <w:jc w:val="both"/>
      </w:pPr>
      <w:r w:rsidRPr="00592B03">
        <w:t>E-Oglasna ploča kao dostava za:</w:t>
      </w:r>
    </w:p>
    <w:p w:rsidRDefault="00CD7757" w:rsidP="00CD7757" w:rsidR="00E22AB1">
      <w:pPr>
        <w:pStyle w:val="Odlomakpopisa"/>
        <w:jc w:val="both"/>
      </w:pPr>
      <w:r>
        <w:t>-</w:t>
      </w:r>
      <w:r w:rsidR="00E22AB1" w:rsidRPr="00592B03">
        <w:t xml:space="preserve">Povjerenik </w:t>
      </w:r>
      <w:r w:rsidR="00B71F6A">
        <w:t xml:space="preserve">Mijo Rončević, Vijenac Ivana Meštrovića 74, Osijek, </w:t>
      </w:r>
    </w:p>
    <w:p w:rsidRDefault="00CD7757" w:rsidP="00CD7757" w:rsidR="00CD7757">
      <w:pPr>
        <w:pStyle w:val="Odlomakpopisa"/>
        <w:jc w:val="both"/>
      </w:pPr>
      <w:r>
        <w:t>-Ostale zainteresirane osobe</w:t>
      </w:r>
    </w:p>
    <w:p w:rsidRDefault="00F54C4A" w:rsidP="00D41CF4" w:rsidR="00F54C4A" w:rsidRPr="00592B03">
      <w:pPr>
        <w:pStyle w:val="Odlomakpopisa"/>
        <w:jc w:val="both"/>
      </w:pPr>
    </w:p>
    <w:sectPr w:rsidSect="002024BA" w:rsidR="00F54C4A" w:rsidRPr="00592B03">
      <w:headerReference w:type="default" r:id="rId11"/>
      <w:headerReference w:type="first" r:id="rId12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E43" w:rsidP="00063095" w:rsidR="00BF4E43">
      <w:r>
        <w:separator/>
      </w:r>
    </w:p>
  </w:endnote>
  <w:endnote w:id="0" w:type="continuationSeparator">
    <w:p w:rsidRDefault="00BF4E43" w:rsidP="00063095" w:rsidR="00BF4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E43" w:rsidP="00063095" w:rsidR="00BF4E43">
      <w:r>
        <w:separator/>
      </w:r>
    </w:p>
  </w:footnote>
  <w:footnote w:id="0" w:type="continuationSeparator">
    <w:p w:rsidRDefault="00BF4E43" w:rsidP="00063095" w:rsidR="00BF4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9769352"/>
      <w:docPartObj>
        <w:docPartGallery w:val="Page Numbers (Top of Page)"/>
        <w:docPartUnique/>
      </w:docPartObj>
    </w:sdtPr>
    <w:sdtEndPr/>
    <w:sdtContent>
      <w:p w:rsidRDefault="007C2D87" w:rsidR="007C2D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6AC5">
          <w:rPr>
            <w:noProof/>
          </w:rPr>
          <w:t>3</w:t>
        </w:r>
        <w:r>
          <w:fldChar w:fldCharType="end"/>
        </w:r>
      </w:p>
    </w:sdtContent>
  </w:sdt>
  <w:p w:rsidRDefault="007C2D87" w:rsidR="007C2D87">
    <w:pPr>
      <w:pStyle w:val="Zaglavlje"/>
    </w:pPr>
    <w:r>
      <w:tab/>
    </w:r>
    <w:r>
      <w:tab/>
      <w:t>Poslovni broj: 5 St-</w:t>
    </w:r>
    <w:r w:rsidR="00B71F6A">
      <w:t>309/17-10</w:t>
    </w:r>
  </w:p>
  <w:p w:rsidRDefault="007C2D87" w:rsidR="007C2D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D87" w:rsidR="007C2D87">
    <w:pPr>
      <w:pStyle w:val="Zaglavlje"/>
    </w:pPr>
    <w:r>
      <w:tab/>
    </w:r>
    <w:r>
      <w:tab/>
      <w:t>Poslovni broj: 5 St-</w:t>
    </w:r>
    <w:r w:rsidR="00B71F6A">
      <w:t>309/17-10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2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97F1DD4"/>
    <w:multiLevelType w:val="hybridMultilevel"/>
    <w:tmpl w:val="9CC0D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5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00ECF"/>
    <w:rsid w:val="000102B2"/>
    <w:rsid w:val="000432FF"/>
    <w:rsid w:val="00063095"/>
    <w:rsid w:val="00093090"/>
    <w:rsid w:val="00097FE8"/>
    <w:rsid w:val="000F0776"/>
    <w:rsid w:val="00106AAF"/>
    <w:rsid w:val="00125255"/>
    <w:rsid w:val="001956BE"/>
    <w:rsid w:val="001C6ECD"/>
    <w:rsid w:val="002024BA"/>
    <w:rsid w:val="00222D17"/>
    <w:rsid w:val="00245EBA"/>
    <w:rsid w:val="00247D30"/>
    <w:rsid w:val="00290DE5"/>
    <w:rsid w:val="002976B5"/>
    <w:rsid w:val="002B5920"/>
    <w:rsid w:val="002D5974"/>
    <w:rsid w:val="00346135"/>
    <w:rsid w:val="00354F7F"/>
    <w:rsid w:val="00361600"/>
    <w:rsid w:val="00365121"/>
    <w:rsid w:val="00391EAB"/>
    <w:rsid w:val="003A551B"/>
    <w:rsid w:val="003B0EE4"/>
    <w:rsid w:val="003C61CD"/>
    <w:rsid w:val="003F274E"/>
    <w:rsid w:val="003F53A8"/>
    <w:rsid w:val="003F54CB"/>
    <w:rsid w:val="003F7817"/>
    <w:rsid w:val="00401A7C"/>
    <w:rsid w:val="00403652"/>
    <w:rsid w:val="004109A7"/>
    <w:rsid w:val="00410B02"/>
    <w:rsid w:val="004330A6"/>
    <w:rsid w:val="00484B2C"/>
    <w:rsid w:val="004A0F47"/>
    <w:rsid w:val="004C2A5E"/>
    <w:rsid w:val="004E1D9A"/>
    <w:rsid w:val="00514972"/>
    <w:rsid w:val="00516A20"/>
    <w:rsid w:val="005230DA"/>
    <w:rsid w:val="005276BA"/>
    <w:rsid w:val="005600C6"/>
    <w:rsid w:val="005802E8"/>
    <w:rsid w:val="00586DC0"/>
    <w:rsid w:val="00592B03"/>
    <w:rsid w:val="005A4C24"/>
    <w:rsid w:val="005A6F73"/>
    <w:rsid w:val="005D2253"/>
    <w:rsid w:val="005D45EF"/>
    <w:rsid w:val="005F1246"/>
    <w:rsid w:val="00643E51"/>
    <w:rsid w:val="00671A67"/>
    <w:rsid w:val="006B0DAE"/>
    <w:rsid w:val="006B6396"/>
    <w:rsid w:val="006D637A"/>
    <w:rsid w:val="00722D2A"/>
    <w:rsid w:val="00760556"/>
    <w:rsid w:val="00772C64"/>
    <w:rsid w:val="007837B4"/>
    <w:rsid w:val="007A5CA2"/>
    <w:rsid w:val="007C2D87"/>
    <w:rsid w:val="007C6257"/>
    <w:rsid w:val="007C660C"/>
    <w:rsid w:val="007C6AC5"/>
    <w:rsid w:val="007E3598"/>
    <w:rsid w:val="00823F73"/>
    <w:rsid w:val="00826138"/>
    <w:rsid w:val="00836AC5"/>
    <w:rsid w:val="00836AF8"/>
    <w:rsid w:val="008932BE"/>
    <w:rsid w:val="008A4576"/>
    <w:rsid w:val="008D272F"/>
    <w:rsid w:val="008D663D"/>
    <w:rsid w:val="008F11E1"/>
    <w:rsid w:val="008F5066"/>
    <w:rsid w:val="009050BF"/>
    <w:rsid w:val="00907E30"/>
    <w:rsid w:val="0094134E"/>
    <w:rsid w:val="00954519"/>
    <w:rsid w:val="00993AEA"/>
    <w:rsid w:val="009B4709"/>
    <w:rsid w:val="009D2D5F"/>
    <w:rsid w:val="009D3492"/>
    <w:rsid w:val="009D77B2"/>
    <w:rsid w:val="009E442F"/>
    <w:rsid w:val="009F10B5"/>
    <w:rsid w:val="00A15348"/>
    <w:rsid w:val="00A20D17"/>
    <w:rsid w:val="00A21061"/>
    <w:rsid w:val="00A224A8"/>
    <w:rsid w:val="00A72785"/>
    <w:rsid w:val="00A733B0"/>
    <w:rsid w:val="00A73480"/>
    <w:rsid w:val="00AA12C3"/>
    <w:rsid w:val="00AA347E"/>
    <w:rsid w:val="00AD523A"/>
    <w:rsid w:val="00AD644F"/>
    <w:rsid w:val="00B3706A"/>
    <w:rsid w:val="00B540F7"/>
    <w:rsid w:val="00B63FA9"/>
    <w:rsid w:val="00B7101E"/>
    <w:rsid w:val="00B71F6A"/>
    <w:rsid w:val="00BB2099"/>
    <w:rsid w:val="00BC0DCD"/>
    <w:rsid w:val="00BC13B6"/>
    <w:rsid w:val="00BE4AB3"/>
    <w:rsid w:val="00BE7D10"/>
    <w:rsid w:val="00BF3A2C"/>
    <w:rsid w:val="00BF4E43"/>
    <w:rsid w:val="00BF4F90"/>
    <w:rsid w:val="00C2613B"/>
    <w:rsid w:val="00C332CE"/>
    <w:rsid w:val="00CA0D97"/>
    <w:rsid w:val="00CB441E"/>
    <w:rsid w:val="00CC75B9"/>
    <w:rsid w:val="00CD21DC"/>
    <w:rsid w:val="00CD5F7F"/>
    <w:rsid w:val="00CD7757"/>
    <w:rsid w:val="00CE1490"/>
    <w:rsid w:val="00CE3CAD"/>
    <w:rsid w:val="00D32554"/>
    <w:rsid w:val="00D34120"/>
    <w:rsid w:val="00D41CF4"/>
    <w:rsid w:val="00D51656"/>
    <w:rsid w:val="00D60704"/>
    <w:rsid w:val="00D72892"/>
    <w:rsid w:val="00D813DE"/>
    <w:rsid w:val="00D90E75"/>
    <w:rsid w:val="00DE643A"/>
    <w:rsid w:val="00DF0BE3"/>
    <w:rsid w:val="00E22AB1"/>
    <w:rsid w:val="00E45C7F"/>
    <w:rsid w:val="00E47A6E"/>
    <w:rsid w:val="00E56FAD"/>
    <w:rsid w:val="00ED0FCB"/>
    <w:rsid w:val="00ED148D"/>
    <w:rsid w:val="00ED45CA"/>
    <w:rsid w:val="00ED555E"/>
    <w:rsid w:val="00EE4C64"/>
    <w:rsid w:val="00F10003"/>
    <w:rsid w:val="00F41B07"/>
    <w:rsid w:val="00F54C4A"/>
    <w:rsid w:val="00F57700"/>
    <w:rsid w:val="00F63A71"/>
    <w:rsid w:val="00F92C1E"/>
    <w:rsid w:val="00F95303"/>
    <w:rsid w:val="00FA1E9C"/>
    <w:rsid w:val="00FB0B53"/>
    <w:rsid w:val="00FC64CD"/>
    <w:rsid w:val="00FD565C"/>
    <w:rsid w:val="00FD5BAF"/>
    <w:rsid w:val="00FE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customStyle="true" w:styleId="Reetkatablice1" w:type="table">
    <w:name w:val="Rešetka tablice1"/>
    <w:basedOn w:val="Obinatablica"/>
    <w:uiPriority w:val="59"/>
    <w:rsid w:val="007A5CA2"/>
    <w:pPr>
      <w:spacing w:lineRule="auto" w:line="240" w:after="0"/>
    </w:pPr>
    <w:rPr>
      <w:rFonts w:cs="Times New Roman" w:eastAsia="SimSun" w:hAnsi="Calibri" w:ascii="Calibri"/>
      <w:lang w:eastAsia="zh-CN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6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6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6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6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6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customStyle="1" w:styleId="Reetkatablice1" w:type="table">
    <w:name w:val="Rešetka tablice1"/>
    <w:basedOn w:val="Obinatablica"/>
    <w:uiPriority w:val="59"/>
    <w:rsid w:val="007A5CA2"/>
    <w:pPr>
      <w:spacing w:after="0" w:line="240" w:lineRule="auto"/>
    </w:pPr>
    <w:rPr>
      <w:rFonts w:ascii="Calibri" w:cs="Times New Roman" w:eastAsia="SimSun" w:hAnsi="Calibri"/>
      <w:lang w:eastAsia="zh-CN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6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6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6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6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6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85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NOSTRO društvo s ograničenom odgovornošću za tekstilnu proizvodnju, turistička agencija</izvorni_sadrzaj>
    <derivirana_varijabla naziv="DomainObject.Predmet.StrankaFormated_1">  NOSTRO društvo s ograničenom odgovornošću za tekstilnu proizvodnju, turistička agencija</derivirana_varijabla>
  </DomainObject.Predmet.StrankaFormated>
  <DomainObject.Predmet.StrankaFormatedOIB>
    <izvorni_sadrzaj>  NOSTRO društvo s ograničenom odgovornošću za tekstilnu proizvodnju, turistička agencija, OIB 50087006510</izvorni_sadrzaj>
    <derivirana_varijabla naziv="DomainObject.Predmet.StrankaFormatedOIB_1">  NOSTRO društvo s ograničenom odgovornošću za tekstilnu proizvodnju, turistička agencija, OIB 50087006510</derivirana_varijabla>
  </DomainObject.Predmet.StrankaFormatedOIB>
  <DomainObject.Predmet.StrankaFormatedWithAdress>
    <izvorni_sadrzaj> NOSTRO društvo s ograničenom odgovornošću za tekstilnu proizvodnju, turistička agencija, Slemenice 23, 40000 Slemenice</izvorni_sadrzaj>
    <derivirana_varijabla naziv="DomainObject.Predmet.StrankaFormatedWithAdress_1"> NOSTRO društvo s ograničenom odgovornošću za tekstilnu proizvodnju, turistička agencija, Slemenice 23, 40000 Slemenice</derivirana_varijabla>
  </DomainObject.Predmet.StrankaFormatedWithAdress>
  <DomainObject.Predmet.StrankaFormatedWithAdressOIB>
    <izvorni_sadrzaj> NOSTRO društvo s ograničenom odgovornošću za tekstilnu proizvodnju, turistička agencija, OIB 50087006510, Slemenice 23, 40000 Slemenice</izvorni_sadrzaj>
    <derivirana_varijabla naziv="DomainObject.Predmet.StrankaFormatedWithAdressOIB_1"> NOSTRO društvo s ograničenom odgovornošću za tekstilnu proizvodnju, turistička agencija, OIB 50087006510, Slemenice 23, 40000 Slemenice</derivirana_varijabla>
  </DomainObject.Predmet.StrankaFormatedWithAdressOIB>
  <DomainObject.Predmet.StrankaWithAdress>
    <izvorni_sadrzaj>NOSTRO društvo s ograničenom odgovornošću za tekstilnu proizvodnju, turistička agencija Slemenice 23,40000 Slemenice</izvorni_sadrzaj>
    <derivirana_varijabla naziv="DomainObject.Predmet.StrankaWithAdress_1">NOSTRO društvo s ograničenom odgovornošću za tekstilnu proizvodnju, turistička agencija Slemenice 23,40000 Slemenice</derivirana_varijabla>
  </DomainObject.Predmet.StrankaWithAdress>
  <DomainObject.Predmet.StrankaWithAdressOIB>
    <izvorni_sadrzaj>NOSTRO društvo s ograničenom odgovornošću za tekstilnu proizvodnju, turistička agencija, OIB 50087006510, Slemenice 23,40000 Slemenice</izvorni_sadrzaj>
    <derivirana_varijabla naziv="DomainObject.Predmet.StrankaWithAdressOIB_1">NOSTRO društvo s ograničenom odgovornošću za tekstilnu proizvodnju, turistička agencija, OIB 50087006510, Slemenice 23,40000 Slemenice</derivirana_varijabla>
  </DomainObject.Predmet.StrankaWithAdressOIB>
  <DomainObject.Predmet.StrankaNazivFormated>
    <izvorni_sadrzaj>NOSTRO društvo s ograničenom odgovornošću za tekstilnu proizvodnju, turistička agencija</izvorni_sadrzaj>
    <derivirana_varijabla naziv="DomainObject.Predmet.StrankaNazivFormated_1">NOSTRO društvo s ograničenom odgovornošću za tekstilnu proizvodnju, turistička agencija</derivirana_varijabla>
  </DomainObject.Predmet.StrankaNazivFormated>
  <DomainObject.Predmet.StrankaNazivFormatedOIB>
    <izvorni_sadrzaj>NOSTRO društvo s ograničenom odgovornošću za tekstilnu proizvodnju, turistička agencija, OIB 50087006510</izvorni_sadrzaj>
    <derivirana_varijabla naziv="DomainObject.Predmet.StrankaNazivFormatedOIB_1">NOSTRO društvo s ograničenom odgovornošću za tekstilnu proizvodnju, turistička agencija, OIB 50087006510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227556.01</izvorni_sadrzaj>
    <derivirana_varijabla naziv="DomainObject.Predmet.TrenutnaVrijednost_1">227556.01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NOSTRO društvo s ograničenom odgovornošću za tekstilnu proizvodnju, turistička agencija</item>
    </izvorni_sadrzaj>
    <derivirana_varijabla naziv="DomainObject.Predmet.StrankaListFormated_1">
      <item>NOSTRO društvo s ograničenom odgovornošću za tekstilnu proizvodnju, turistička agencija</item>
    </derivirana_varijabla>
  </DomainObject.Predmet.StrankaListFormated>
  <DomainObject.Predmet.StrankaListFormatedOIB>
    <izvorni_sadrzaj>
      <item>NOSTRO društvo s ograničenom odgovornošću za tekstilnu proizvodnju, turistička agencija, OIB 50087006510</item>
    </izvorni_sadrzaj>
    <derivirana_varijabla naziv="DomainObject.Predmet.StrankaListFormatedOIB_1">
      <item>NOSTRO društvo s ograničenom odgovornošću za tekstilnu proizvodnju, turistička agencija, OIB 50087006510</item>
    </derivirana_varijabla>
  </DomainObject.Predmet.StrankaListFormatedOIB>
  <DomainObject.Predmet.StrankaListFormatedWithAdress>
    <izvorni_sadrzaj>
      <item>NOSTRO društvo s ograničenom odgovornošću za tekstilnu proizvodnju, turistička agencija, Slemenice 23, 40000 Slemenice</item>
    </izvorni_sadrzaj>
    <derivirana_varijabla naziv="DomainObject.Predmet.StrankaListFormatedWithAdress_1">
      <item>NOSTRO društvo s ograničenom odgovornošću za tekstilnu proizvodnju, turistička agencija, Slemenice 23, 40000 Slemenice</item>
    </derivirana_varijabla>
  </DomainObject.Predmet.StrankaListFormatedWithAdress>
  <DomainObject.Predmet.StrankaListFormatedWithAdressOIB>
    <izvorni_sadrzaj>
      <item>NOSTRO društvo s ograničenom odgovornošću za tekstilnu proizvodnju, turistička agencija, OIB 50087006510, Slemenice 23, 40000 Slemenice</item>
    </izvorni_sadrzaj>
    <derivirana_varijabla naziv="DomainObject.Predmet.StrankaListFormatedWithAdressOIB_1">
      <item>NOSTRO društvo s ograničenom odgovornošću za tekstilnu proizvodnju, turistička agencija, OIB 50087006510, Slemenice 23, 40000 Slemenice</item>
    </derivirana_varijabla>
  </DomainObject.Predmet.StrankaListFormatedWithAdressOIB>
  <DomainObject.Predmet.StrankaListNazivFormated>
    <izvorni_sadrzaj>
      <item>NOSTRO društvo s ograničenom odgovornošću za tekstilnu proizvodnju, turistička agencija</item>
    </izvorni_sadrzaj>
    <derivirana_varijabla naziv="DomainObject.Predmet.StrankaListNazivFormated_1">
      <item>NOSTRO društvo s ograničenom odgovornošću za tekstilnu proizvodnju, turistička agencija</item>
    </derivirana_varijabla>
  </DomainObject.Predmet.StrankaListNazivFormated>
  <DomainObject.Predmet.StrankaListNazivFormatedOIB>
    <izvorni_sadrzaj>
      <item>NOSTRO društvo s ograničenom odgovornošću za tekstilnu proizvodnju, turistička agencija, OIB 50087006510</item>
    </izvorni_sadrzaj>
    <derivirana_varijabla naziv="DomainObject.Predmet.StrankaListNazivFormatedOIB_1">
      <item>NOSTRO društvo s ograničenom odgovornošću za tekstilnu proizvodnju, turistička agencija, OIB 50087006510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e-oglasna ploča</item>
      <item>Financijska agencija</item>
    </izvorni_sadrzaj>
    <derivirana_varijabla naziv="DomainObject.Predmet.OstaliListFormated_1">
      <item>Sudski registar</item>
      <item>e-oglasna ploča</item>
      <item>Financijska agencija</item>
    </derivirana_varijabla>
  </DomainObject.Predmet.OstaliListFormated>
  <DomainObject.Predmet.OstaliListFormatedOIB>
    <izvorni_sadrzaj>
      <item>Sudski registar</item>
      <item>e-oglasna ploča</item>
      <item>Financijska agencija, OIB 85821130368</item>
    </izvorni_sadrzaj>
    <derivirana_varijabla naziv="DomainObject.Predmet.OstaliListFormatedOIB_1">
      <item>Sudski registar</item>
      <item>e-oglasna ploča</item>
      <item>Financijska agencija, OIB 85821130368</item>
    </derivirana_varijabla>
  </DomainObject.Predmet.OstaliListFormatedOIB>
  <DomainObject.Predmet.OstaliListFormatedWithAdress>
    <izvorni_sadrzaj>
      <item>Sudski registar</item>
      <item>e-oglasna ploča</item>
      <item>Financijska agencija, Ulica grada Vukovara 70, 10000 Zagreb</item>
    </izvorni_sadrzaj>
    <derivirana_varijabla naziv="DomainObject.Predmet.OstaliListFormatedWithAdress_1">
      <item>Sudski registar</item>
      <item>e-oglasna ploča</item>
      <item>Financijska agencija, Ulica grada Vukovara 70, 10000 Zagreb</item>
    </derivirana_varijabla>
  </DomainObject.Predmet.OstaliListFormatedWithAdress>
  <DomainObject.Predmet.OstaliListFormatedWithAdressOIB>
    <izvorni_sadrzaj>
      <item>Sudski registar</item>
      <item>e-oglasna ploča</item>
      <item>Financijska agencija, OIB 85821130368, Ulica grada Vukovara 70, 10000 Zagreb</item>
    </izvorni_sadrzaj>
    <derivirana_varijabla naziv="DomainObject.Predmet.OstaliListFormatedWithAdressOIB_1">
      <item>Sudski registar</item>
      <item>e-oglasna ploča</item>
      <item>Financijska agencija, OIB 85821130368, Ulica grada Vukovara 70, 10000 Zagreb</item>
    </derivirana_varijabla>
  </DomainObject.Predmet.OstaliListFormatedWithAdressOIB>
  <DomainObject.Predmet.OstaliListNazivFormated>
    <izvorni_sadrzaj>
      <item>Sudski registar</item>
      <item>e-oglasna ploča</item>
      <item>Financijska agencija</item>
    </izvorni_sadrzaj>
    <derivirana_varijabla naziv="DomainObject.Predmet.OstaliListNazivFormated_1">
      <item>Sudski registar</item>
      <item>e-oglasna ploča</item>
      <item>Financijska agencija</item>
    </derivirana_varijabla>
  </DomainObject.Predmet.OstaliListNazivFormated>
  <DomainObject.Predmet.OstaliListNazivFormatedOIB>
    <izvorni_sadrzaj>
      <item>Sudski registar</item>
      <item>e-oglasna ploča</item>
      <item>Financijska agencija, OIB 85821130368</item>
    </izvorni_sadrzaj>
    <derivirana_varijabla naziv="DomainObject.Predmet.OstaliListNazivFormatedOIB_1">
      <item>Sudski registar</item>
      <item>e-oglasna ploča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NOSTRO društvo s ograničenom odgovornošću za tekstilnu proizvodnju, turistička agencija</izvorni_sadrzaj>
    <derivirana_varijabla naziv="DomainObject.Predmet.StrankaIDrugi_1">NOSTRO društvo s ograničenom odgovornošću za tekstilnu proizvodnju,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NOSTRO društvo s ograničenom odgovornošću za tekstilnu proizvodnju, turistička agencija, OIB 50087006510, Slemenice 23, 40000 Slemenice</izvorni_sadrzaj>
    <derivirana_varijabla naziv="DomainObject.Predmet.StrankaIDrugiAdressOIB_1">NOSTRO društvo s ograničenom odgovornošću za tekstilnu proizvodnju, turistička agencija, OIB 50087006510, Slemenice 23, 40000 Slemenice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NOSTRO društvo s ograničenom odgovornošću za tekstilnu proizvodnju, turistička agencija</item>
      <item>Sudski registar</item>
      <item>e-oglasna ploča</item>
      <item>Financijska agencija</item>
    </izvorni_sadrzaj>
    <derivirana_varijabla naziv="DomainObject.Predmet.SudioniciListNaziv_1">
      <item>NOSTRO društvo s ograničenom odgovornošću za tekstilnu proizvodnju, turistička agencija</item>
      <item>Sudski registar</item>
      <item>e-oglasna ploča</item>
      <item>Financijska agencija</item>
    </derivirana_varijabla>
  </DomainObject.Predmet.SudioniciListNaziv>
  <DomainObject.Predmet.SudioniciListAdressOIB>
    <izvorni_sadrzaj>
      <item>NOSTRO društvo s ograničenom odgovornošću za tekstilnu proizvodnju, turistička agencija, OIB 50087006510, Slemenice 23,40000 Slemenice</item>
      <item>Sudski registar</item>
      <item>e-oglasna ploča</item>
      <item>Financijska agencija, OIB 85821130368, Ulica grada Vukovara 70,10000 Zagreb</item>
    </izvorni_sadrzaj>
    <derivirana_varijabla naziv="DomainObject.Predmet.SudioniciListAdressOIB_1">
      <item>NOSTRO društvo s ograničenom odgovornošću za tekstilnu proizvodnju, turistička agencija, OIB 50087006510, Slemenice 23,40000 Slemenice</item>
      <item>Sudski registar</item>
      <item>e-oglasna ploča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50087006510</item>
      <item>, OIB null</item>
      <item>, OIB null</item>
      <item>, OIB 85821130368</item>
    </izvorni_sadrzaj>
    <derivirana_varijabla naziv="DomainObject.Predmet.SudioniciListNazivOIB_1">
      <item>, OIB 50087006510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60653-248A-4523-8B9B-A65AD12F99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619</properties:Words>
  <properties:Characters>3547</properties:Characters>
  <properties:Lines>377</properties:Lines>
  <properties:Paragraphs>150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2017-09-06T12:16:00Z</dcterms:created>
  <dc:creator>Lea Rogina</dc:creator>
  <cp:lastModifiedBy>Lea Rogina</cp:lastModifiedBy>
  <cp:lastPrinted>2017-09-15T11:16:00Z</cp:lastPrinted>
  <dcterms:modified xmlns:xsi="http://www.w3.org/2001/XMLSchema-instance" xsi:type="dcterms:W3CDTF">2017-09-15T11:17:00Z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