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78b6" w14:paraId="07e78b6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  <w:r w:rsidR="00095333">
        <w:rPr>
          <w:szCs w:val="24"/>
          <w:lang w:val="hr-HR"/>
        </w:rPr>
        <w:t>-77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095333">
        <w:rPr>
          <w:szCs w:val="24"/>
          <w:lang w:val="pl-PL"/>
        </w:rPr>
        <w:t>31. svibnja</w:t>
      </w:r>
      <w:r w:rsidR="00654A2E">
        <w:rPr>
          <w:szCs w:val="24"/>
          <w:lang w:val="pl-PL"/>
        </w:rPr>
        <w:t xml:space="preserve"> 2017.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</w:t>
      </w:r>
      <w:r w:rsidR="00654A2E">
        <w:rPr>
          <w:szCs w:val="24"/>
          <w:lang w:val="hr-HR"/>
        </w:rPr>
        <w:t>Prodajna cijena imovine</w:t>
      </w:r>
      <w:r w:rsidRPr="00AA0E3D">
        <w:rPr>
          <w:szCs w:val="24"/>
          <w:lang w:val="hr-HR"/>
        </w:rPr>
        <w:t xml:space="preserve">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654A2E">
        <w:rPr>
          <w:szCs w:val="24"/>
        </w:rPr>
        <w:t>1.</w:t>
      </w:r>
      <w:r w:rsidR="000018F2">
        <w:rPr>
          <w:szCs w:val="24"/>
        </w:rPr>
        <w:t>131.165</w:t>
      </w:r>
      <w:r w:rsidR="00654A2E">
        <w:rPr>
          <w:szCs w:val="24"/>
        </w:rPr>
        <w:t>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095333">
        <w:rPr>
          <w:szCs w:val="24"/>
          <w:lang w:val="hr-HR"/>
        </w:rPr>
        <w:t xml:space="preserve">dvanaestom </w:t>
      </w:r>
      <w:r w:rsidRPr="00AA0E3D">
        <w:rPr>
          <w:szCs w:val="24"/>
          <w:lang w:val="hr-HR"/>
        </w:rPr>
        <w:t xml:space="preserve">usmenom javnom dražbom koja će se održati </w:t>
      </w:r>
      <w:r w:rsidR="00095333">
        <w:rPr>
          <w:szCs w:val="24"/>
          <w:lang w:val="hr-HR"/>
        </w:rPr>
        <w:t>12. listopad</w:t>
      </w:r>
      <w:r w:rsidR="000860ED">
        <w:rPr>
          <w:szCs w:val="24"/>
          <w:lang w:val="hr-HR"/>
        </w:rPr>
        <w:t xml:space="preserve"> 2017</w:t>
      </w:r>
      <w:r w:rsidRPr="00AA0E3D">
        <w:rPr>
          <w:szCs w:val="24"/>
          <w:lang w:val="hr-HR"/>
        </w:rPr>
        <w:t xml:space="preserve">. u </w:t>
      </w:r>
      <w:r w:rsidR="00095333">
        <w:rPr>
          <w:szCs w:val="24"/>
          <w:lang w:val="hr-HR"/>
        </w:rPr>
        <w:t>9,45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</w:t>
      </w:r>
      <w:r w:rsidR="00DA3310">
        <w:rPr>
          <w:szCs w:val="24"/>
          <w:lang w:val="hr-HR"/>
        </w:rPr>
        <w:t>-33</w:t>
      </w:r>
      <w:r w:rsidR="00176370">
        <w:rPr>
          <w:szCs w:val="24"/>
          <w:lang w:val="hr-HR"/>
        </w:rPr>
        <w:t xml:space="preserve">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6B41FC">
        <w:rPr>
          <w:szCs w:val="24"/>
          <w:lang w:val="hr-HR"/>
        </w:rPr>
        <w:t>jedanaestu</w:t>
      </w:r>
      <w:r w:rsidR="00B70850">
        <w:rPr>
          <w:szCs w:val="24"/>
          <w:lang w:val="hr-HR"/>
        </w:rPr>
        <w:t xml:space="preserve"> </w:t>
      </w:r>
      <w:r w:rsidR="006C3FEC">
        <w:rPr>
          <w:szCs w:val="24"/>
          <w:lang w:val="hr-HR"/>
        </w:rPr>
        <w:t xml:space="preserve">usmenu javnu dražbu nije bilo zainteresiranih kupaca. Stoga je određena nova dražba pod istim uvjetima i </w:t>
      </w:r>
      <w:r w:rsidR="006B41FC">
        <w:rPr>
          <w:szCs w:val="24"/>
          <w:lang w:val="hr-HR"/>
        </w:rPr>
        <w:t>istoj</w:t>
      </w:r>
      <w:r w:rsidR="009737FE">
        <w:rPr>
          <w:szCs w:val="24"/>
          <w:lang w:val="hr-HR"/>
        </w:rPr>
        <w:t xml:space="preserve"> prodajnoj</w:t>
      </w:r>
      <w:r w:rsidR="006C3FEC">
        <w:rPr>
          <w:szCs w:val="24"/>
          <w:lang w:val="hr-HR"/>
        </w:rPr>
        <w:t xml:space="preserve">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6B41FC">
        <w:rPr>
          <w:szCs w:val="24"/>
          <w:lang w:val="hr-HR"/>
        </w:rPr>
        <w:t>31. svibanj</w:t>
      </w:r>
      <w:r w:rsidR="009737FE">
        <w:rPr>
          <w:szCs w:val="24"/>
          <w:lang w:val="hr-HR"/>
        </w:rPr>
        <w:t xml:space="preserve"> 2017.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8E5F20">
        <w:rPr>
          <w:szCs w:val="24"/>
          <w:lang w:val="hr-HR"/>
        </w:rPr>
        <w:t xml:space="preserve"> v. r. </w:t>
      </w:r>
    </w:p>
    <w:p w:rsidRDefault="00E73802" w:rsidP="00E73802" w:rsidR="00E73802"/>
    <w:p w:rsidRDefault="008E5F20" w:rsidP="00AB7A2F" w:rsidR="008E5F2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E5F20" w:rsidP="00995CE9" w:rsidR="008E5F2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E5F20" w:rsidP="00E73802" w:rsidR="008E5F20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F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18F2"/>
    <w:rsid w:val="00012ABB"/>
    <w:rsid w:val="000362D1"/>
    <w:rsid w:val="0004696A"/>
    <w:rsid w:val="000568D7"/>
    <w:rsid w:val="000627D0"/>
    <w:rsid w:val="000860ED"/>
    <w:rsid w:val="00095333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C559D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17DC8"/>
    <w:rsid w:val="0032021E"/>
    <w:rsid w:val="003309D5"/>
    <w:rsid w:val="00332E8C"/>
    <w:rsid w:val="0033436D"/>
    <w:rsid w:val="003438AE"/>
    <w:rsid w:val="003657A1"/>
    <w:rsid w:val="003A141B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4A2E"/>
    <w:rsid w:val="00656188"/>
    <w:rsid w:val="00674AA1"/>
    <w:rsid w:val="006A4696"/>
    <w:rsid w:val="006B41FC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5D5B"/>
    <w:rsid w:val="0085797B"/>
    <w:rsid w:val="0086360C"/>
    <w:rsid w:val="00870178"/>
    <w:rsid w:val="00873395"/>
    <w:rsid w:val="0089342A"/>
    <w:rsid w:val="008E4135"/>
    <w:rsid w:val="008E5F20"/>
    <w:rsid w:val="00910E5A"/>
    <w:rsid w:val="0091310F"/>
    <w:rsid w:val="009222A2"/>
    <w:rsid w:val="00954C6A"/>
    <w:rsid w:val="00957C9C"/>
    <w:rsid w:val="00966A94"/>
    <w:rsid w:val="009737FE"/>
    <w:rsid w:val="00981322"/>
    <w:rsid w:val="009850EE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33B5E"/>
    <w:rsid w:val="00B655D6"/>
    <w:rsid w:val="00B70850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23C15"/>
    <w:rsid w:val="00D3651B"/>
    <w:rsid w:val="00D56156"/>
    <w:rsid w:val="00D62657"/>
    <w:rsid w:val="00D86545"/>
    <w:rsid w:val="00DA3310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87017"/>
    <w:rsid w:val="00E97F38"/>
    <w:rsid w:val="00EA4460"/>
    <w:rsid w:val="00EA5EB7"/>
    <w:rsid w:val="00EC0BDF"/>
    <w:rsid w:val="00ED4344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E5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F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F2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F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F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E5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F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F2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F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F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12.</izvorni_sadrzaj>
    <derivirana_varijabla naziv="DomainObject.Primjedba_1">12.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2756</properties:Characters>
  <properties:Lines>66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2017-05-31T09:07:00Z</dcterms:created>
  <dc:creator>ksvajger</dc:creator>
  <cp:lastModifiedBy>Kristina Švajger</cp:lastModifiedBy>
  <cp:lastPrinted>2017-05-31T09:10:00Z</cp:lastPrinted>
  <dcterms:modified xmlns:xsi="http://www.w3.org/2001/XMLSchema-instance" xsi:type="dcterms:W3CDTF">2017-05-31T09:10:00Z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