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085e" w14:paraId="ba7085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172B7" w:rsidP="00C172B7" w:rsidR="00C172B7" w:rsidRPr="00C172B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 xml:space="preserve">              6. St-1298/2016-4.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72B7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C172B7">
        <w:rPr>
          <w:rFonts w:cs="Times New Roman" w:eastAsia="Times New Roman"/>
          <w:szCs w:val="20"/>
          <w:lang w:eastAsia="hr-HR"/>
        </w:rPr>
        <w:t xml:space="preserve">nad dužnikom XARA-RIJEKA, unutarnja i vanjska trgovina, d.o.o., Zagreb, </w:t>
      </w:r>
      <w:proofErr w:type="spellStart"/>
      <w:r w:rsidRPr="00C172B7">
        <w:rPr>
          <w:rFonts w:cs="Times New Roman" w:eastAsia="Times New Roman"/>
          <w:szCs w:val="20"/>
          <w:lang w:eastAsia="hr-HR"/>
        </w:rPr>
        <w:t>Cebini</w:t>
      </w:r>
      <w:proofErr w:type="spellEnd"/>
      <w:r w:rsidRPr="00C172B7">
        <w:rPr>
          <w:rFonts w:cs="Times New Roman" w:eastAsia="Times New Roman"/>
          <w:szCs w:val="20"/>
          <w:lang w:eastAsia="hr-HR"/>
        </w:rPr>
        <w:t xml:space="preserve"> 37, MBS: 040090160, OIB: 07368459177, 7. rujna 2016. </w:t>
      </w:r>
      <w:r w:rsidRPr="00C172B7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>Z A K L J U Č A K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>I. Poziva  se vjerovnik TVIN drvna industrija d.o.o., OIB: 38872693315, Virovitica, Zbora narodne garde 2, u roku od 8 dana od dana primitka ovog zaključka platiti predujam u iznosu od 1.000,00 kn u Fond za namirenje troškova postupka uplatom na račun Trgovačkog suda u Bjelovaru</w:t>
      </w:r>
      <w:r w:rsidRPr="00C172B7">
        <w:rPr>
          <w:rFonts w:cs="Times New Roman" w:eastAsia="Times New Roman"/>
          <w:lang w:eastAsia="hr-HR" w:val="en-GB"/>
        </w:rPr>
        <w:t xml:space="preserve"> IBAN: </w:t>
      </w:r>
      <w:r w:rsidRPr="00C172B7">
        <w:rPr>
          <w:rFonts w:cs="Times New Roman" w:eastAsia="Times New Roman"/>
          <w:szCs w:val="20"/>
          <w:lang w:eastAsia="hr-HR"/>
        </w:rPr>
        <w:t>HR6123900011300000630</w:t>
      </w:r>
      <w:r w:rsidRPr="00C172B7">
        <w:rPr>
          <w:rFonts w:cs="Times New Roman" w:eastAsia="Times New Roman"/>
          <w:noProof/>
          <w:lang w:eastAsia="hr-HR"/>
        </w:rPr>
        <w:t xml:space="preserve"> model HR00 50-1298-16, i dodatni iznos predujma od 15.000,00 kn, na račun Trgovačkog suda u Bjelovaru IBAN: HR6123900011300000630 model 05-540-1298-16.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>Obrazloženje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2B7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St-1298/2016-2. od 13. srpnja 2016., koji je objavljen na mrežnoj stranici e-oglasna ploča Trgovačkog suda u Bjelovaru 13. srpnja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2B7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2B7">
        <w:rPr>
          <w:rFonts w:cs="Times New Roman" w:eastAsia="Times New Roman"/>
          <w:szCs w:val="20"/>
          <w:lang w:eastAsia="hr-HR"/>
        </w:rPr>
        <w:lastRenderedPageBreak/>
        <w:t>Osoba ovlaštena za zastupanje dužnika nije u roku od 15 dana od objave oglasa dostavila javnobilježnički ovjerovljen popis imovine i obveza dužnika.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2B7">
        <w:rPr>
          <w:rFonts w:cs="Times New Roman" w:eastAsia="Times New Roman"/>
          <w:szCs w:val="20"/>
          <w:lang w:eastAsia="hr-HR"/>
        </w:rPr>
        <w:t xml:space="preserve">Vjerovnik </w:t>
      </w:r>
      <w:r w:rsidRPr="00C172B7">
        <w:rPr>
          <w:rFonts w:cs="Times New Roman" w:eastAsia="Times New Roman"/>
          <w:noProof/>
          <w:lang w:eastAsia="hr-HR"/>
        </w:rPr>
        <w:t xml:space="preserve">TVIN drvna industrija d.o.o., OIB: 38872693315, Virovitica, Zbora narodne garde 2, </w:t>
      </w:r>
      <w:r w:rsidRPr="00C172B7">
        <w:rPr>
          <w:rFonts w:cs="Times New Roman" w:eastAsia="Times New Roman"/>
          <w:szCs w:val="20"/>
          <w:lang w:eastAsia="hr-HR"/>
        </w:rPr>
        <w:t xml:space="preserve">podnio je 26. kolovoza 2016. prijedlog za otvaranje stečajnog postupka nad dužnikom.  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C172B7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 xml:space="preserve">  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>U Bjelovaru 7. rujna  2016.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 xml:space="preserve">  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172B7">
        <w:rPr>
          <w:rFonts w:cs="Times New Roman" w:eastAsia="Times New Roman"/>
          <w:lang w:eastAsia="hr-HR"/>
        </w:rPr>
        <w:t xml:space="preserve">POUKA O PRAVNOM LIJEKU: 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172B7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>Rj.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>I. DNA: - dužniku mrežnom stranicom e-Oglasne ploče suda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 xml:space="preserve">              - vjerovniku poštom preporučeno 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>II. Kal. 15 dana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172B7">
        <w:rPr>
          <w:rFonts w:cs="Times New Roman" w:eastAsia="Times New Roman"/>
          <w:noProof/>
          <w:lang w:eastAsia="hr-HR"/>
        </w:rPr>
        <w:t>Bjelovar, 7.9.2016.</w:t>
      </w: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72B7" w:rsidP="00C172B7" w:rsidR="00C172B7" w:rsidRPr="00C172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72B7" w:rsidP="00C172B7" w:rsidR="00C172B7" w:rsidRPr="00C172B7">
      <w:pPr>
        <w:spacing w:after="0"/>
        <w:rPr>
          <w:rFonts w:cs="Times New Roman" w:eastAsia="SimSun" w:hAnsi="Arial" w:ascii="Arial"/>
          <w:lang w:eastAsia="zh-CN"/>
        </w:rPr>
      </w:pPr>
    </w:p>
    <w:p w:rsidRDefault="00C172B7" w:rsidP="00C172B7" w:rsidR="00C172B7" w:rsidRPr="00C172B7">
      <w:pPr>
        <w:spacing w:after="0"/>
        <w:rPr>
          <w:rFonts w:cs="Times New Roman" w:eastAsia="SimSun" w:hAnsi="Arial" w:ascii="Arial"/>
          <w:lang w:eastAsia="zh-CN"/>
        </w:rPr>
      </w:pPr>
    </w:p>
    <w:p w:rsidRDefault="00C172B7" w:rsidP="00C172B7" w:rsidR="00C172B7" w:rsidRPr="00C172B7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2B7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04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St-1298/2016-4</izvorni_sadrzaj>
    <derivirana_varijabla naziv="DomainObject.Oznaka_1">St-1298/2016-4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XARA - RIJEKA d. o. o.</izvorni_sadrzaj>
    <derivirana_varijabla naziv="DomainObject.Predmet.ProtustrankaFormated_1">  XARA - RIJEKA d. o. o.</derivirana_varijabla>
  </DomainObject.Predmet.ProtustrankaFormated>
  <DomainObject.Predmet.ProtustrankaFormatedOIB>
    <izvorni_sadrzaj>  XARA - RIJEKA d. o. o., OIB 07368459177</izvorni_sadrzaj>
    <derivirana_varijabla naziv="DomainObject.Predmet.ProtustrankaFormatedOIB_1">  XARA - RIJEKA d. o. o., OIB 07368459177</derivirana_varijabla>
  </DomainObject.Predmet.ProtustrankaFormatedOIB>
  <DomainObject.Predmet.ProtustrankaFormatedWithAdress>
    <izvorni_sadrzaj> XARA - RIJEKA d. o. o., Cebini 37, 10000 Zagreb</izvorni_sadrzaj>
    <derivirana_varijabla naziv="DomainObject.Predmet.ProtustrankaFormatedWithAdress_1"> XARA - RIJEKA d. o. o., Cebini 37, 10000 Zagreb</derivirana_varijabla>
  </DomainObject.Predmet.ProtustrankaFormatedWithAdress>
  <DomainObject.Predmet.ProtustrankaFormatedWithAdressOIB>
    <izvorni_sadrzaj> XARA - RIJEKA d. o. o., OIB 07368459177, Cebini 37, 10000 Zagreb</izvorni_sadrzaj>
    <derivirana_varijabla naziv="DomainObject.Predmet.ProtustrankaFormatedWithAdressOIB_1"> XARA - RIJEKA d. o. o., OIB 07368459177, Cebini 37, 10000 Zagreb</derivirana_varijabla>
  </DomainObject.Predmet.ProtustrankaFormatedWithAdressOIB>
  <DomainObject.Predmet.ProtustrankaWithAdress>
    <izvorni_sadrzaj>XARA - RIJEKA d. o. o. Cebini 37, 10000 Zagreb</izvorni_sadrzaj>
    <derivirana_varijabla naziv="DomainObject.Predmet.ProtustrankaWithAdress_1">XARA - RIJEKA d. o. o. Cebini 37, 10000 Zagreb</derivirana_varijabla>
  </DomainObject.Predmet.ProtustrankaWithAdress>
  <DomainObject.Predmet.ProtustrankaWithAdressOIB>
    <izvorni_sadrzaj>XARA - RIJEKA d. o. o., OIB 07368459177, Cebini 37, 10000 Zagreb</izvorni_sadrzaj>
    <derivirana_varijabla naziv="DomainObject.Predmet.ProtustrankaWithAdressOIB_1">XARA - RIJEKA d. o. o., OIB 07368459177, Cebini 37, 10000 Zagreb</derivirana_varijabla>
  </DomainObject.Predmet.ProtustrankaWithAdressOIB>
  <DomainObject.Predmet.ProtustrankaNazivFormated>
    <izvorni_sadrzaj>XARA - RIJEKA d. o. o.</izvorni_sadrzaj>
    <derivirana_varijabla naziv="DomainObject.Predmet.ProtustrankaNazivFormated_1">XARA - RIJEKA d. o. o.</derivirana_varijabla>
  </DomainObject.Predmet.ProtustrankaNazivFormated>
  <DomainObject.Predmet.ProtustrankaNazivFormatedOIB>
    <izvorni_sadrzaj>XARA - RIJEKA d. o. o., OIB 07368459177</izvorni_sadrzaj>
    <derivirana_varijabla naziv="DomainObject.Predmet.ProtustrankaNazivFormatedOIB_1">XARA - RIJEKA d. o. o., OIB 07368459177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TVIN drvna industrija d.o.o.</izvorni_sadrzaj>
    <derivirana_varijabla naziv="DomainObject.Predmet.StrankaFormated_1">  FINA Regionalni centar Zagreb; TVIN drvna industrija d.o.o.</derivirana_varijabla>
  </DomainObject.Predmet.StrankaFormated>
  <DomainObject.Predmet.StrankaFormatedOIB>
    <izvorni_sadrzaj>  FINA Regionalni centar Zagreb, OIB 85821130368; TVIN drvna industrija d.o.o., OIB 38872693315</izvorni_sadrzaj>
    <derivirana_varijabla naziv="DomainObject.Predmet.StrankaFormatedOIB_1">  FINA Regionalni centar Zagreb, OIB 85821130368; TVIN drvna industrija d.o.o., OIB 38872693315</derivirana_varijabla>
  </DomainObject.Predmet.StrankaFormatedOIB>
  <DomainObject.Predmet.StrankaFormatedWithAdress>
    <izvorni_sadrzaj> FINA Regionalni centar Zagreb, Trg svibanjski žrtava 1995. 1, 10000 Zagreb; TVIN drvna industrija d.o.o., Ulica Zbora narodne garde 2, 33000 Virovitica</izvorni_sadrzaj>
    <derivirana_varijabla naziv="DomainObject.Predmet.StrankaFormatedWithAdress_1"> FINA Regionalni centar Zagreb, Trg svibanjski žrtava 1995. 1, 10000 Zagreb; TVIN drvna industrija d.o.o., Ulica Zbora narodne garde 2, 33000 Virovitica</derivirana_varijabla>
  </DomainObject.Predmet.StrankaFormatedWithAdress>
  <DomainObject.Predmet.StrankaFormatedWithAdressOIB>
    <izvorni_sadrzaj> FINA Regionalni centar Zagreb, OIB 85821130368, Trg svibanjski žrtava 1995. 1, 10000 Zagreb; TVIN drvna industrija d.o.o., OIB 38872693315, Ulica Zbora narodne garde 2, 33000 Virovitica</izvorni_sadrzaj>
    <derivirana_varijabla naziv="DomainObject.Predmet.StrankaFormatedWithAdressOIB_1"> FINA Regionalni centar Zagreb, OIB 85821130368, Trg svibanjski žrtava 1995. 1, 10000 Zagreb; TVIN drvna industrija d.o.o., OIB 38872693315, Ulica Zbora narodne garde 2, 33000 Virovitica</derivirana_varijabla>
  </DomainObject.Predmet.StrankaFormatedWithAdressOIB>
  <DomainObject.Predmet.StrankaWithAdress>
    <izvorni_sadrzaj>FINA Regionalni centar Zagreb Trg svibanjski žrtava 1995. 1,10000 Zagreb,TVIN drvna industrija d.o.o. Ulica Zbora narodne garde 2,33000 Virovitica</izvorni_sadrzaj>
    <derivirana_varijabla naziv="DomainObject.Predmet.StrankaWithAdress_1">FINA Regionalni centar Zagreb Trg svibanjski žrtava 1995. 1,10000 Zagreb,TVIN drvna industrija d.o.o. Ulica Zbora narodne garde 2,33000 Virovitica</derivirana_varijabla>
  </DomainObject.Predmet.StrankaWithAdress>
  <DomainObject.Predmet.StrankaWithAdressOIB>
    <izvorni_sadrzaj>FINA Regionalni centar Zagreb, OIB 85821130368, Trg svibanjski žrtava 1995. 1,10000 Zagreb,TVIN drvna industrija d.o.o., OIB 38872693315, Ulica Zbora narodne garde 2,33000 Virovitica</izvorni_sadrzaj>
    <derivirana_varijabla naziv="DomainObject.Predmet.StrankaWithAdressOIB_1">FINA Regionalni centar Zagreb, OIB 85821130368, Trg svibanjski žrtava 1995. 1,10000 Zagreb,TVIN drvna industrija d.o.o., OIB 38872693315, Ulica Zbora narodne garde 2,33000 Virovitica</derivirana_varijabla>
  </DomainObject.Predmet.StrankaWithAdressOIB>
  <DomainObject.Predmet.StrankaNazivFormated>
    <izvorni_sadrzaj>FINA Regionalni centar Zagreb,TVIN drvna industrija d.o.o.</izvorni_sadrzaj>
    <derivirana_varijabla naziv="DomainObject.Predmet.StrankaNazivFormated_1">FINA Regionalni centar Zagreb,TVIN drvna industrija d.o.o.</derivirana_varijabla>
  </DomainObject.Predmet.StrankaNazivFormated>
  <DomainObject.Predmet.StrankaNazivFormatedOIB>
    <izvorni_sadrzaj>FINA Regionalni centar Zagreb, OIB 85821130368,TVIN drvna industrija d.o.o., OIB 38872693315</izvorni_sadrzaj>
    <derivirana_varijabla naziv="DomainObject.Predmet.StrankaNazivFormatedOIB_1">FINA Regionalni centar Zagreb, OIB 85821130368,TVIN drvna industrija d.o.o., OIB 38872693315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TVIN drvna industrija d.o.o.</item>
    </izvorni_sadrzaj>
    <derivirana_varijabla naziv="DomainObject.Predmet.StrankaListFormated_1">
      <item>FINA Regionalni centar Zagreb</item>
      <item>TVIN drvna industrija d.o.o.</item>
    </derivirana_varijabla>
  </DomainObject.Predmet.StrankaListFormated>
  <DomainObject.Predmet.StrankaListFormatedOIB>
    <izvorni_sadrzaj>
      <item>FINA Regionalni centar Zagreb, OIB 85821130368</item>
      <item>TVIN drvna industrija d.o.o., OIB 38872693315</item>
    </izvorni_sadrzaj>
    <derivirana_varijabla naziv="DomainObject.Predmet.StrankaListFormatedOIB_1">
      <item>FINA Regionalni centar Zagreb, OIB 85821130368</item>
      <item>TVIN drvna industrija d.o.o., OIB 38872693315</item>
    </derivirana_varijabla>
  </DomainObject.Predmet.StrankaListFormatedOIB>
  <DomainObject.Predmet.StrankaListFormatedWithAdress>
    <izvorni_sadrzaj>
      <item>FINA Regionalni centar Zagreb, Trg svibanjski žrtava 1995. 1, 10000 Zagreb</item>
      <item>TVIN drvna industrija d.o.o., Ulica Zbora narodne garde 2, 33000 Virovitica</item>
    </izvorni_sadrzaj>
    <derivirana_varijabla naziv="DomainObject.Predmet.StrankaListFormatedWithAdress_1">
      <item>FINA Regionalni centar Zagreb, Trg svibanjski žrtava 1995. 1, 10000 Zagreb</item>
      <item>TVIN drvna industrija d.o.o., Ulica Zbora narodne garde 2, 33000 Virovitica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TVIN drvna industrija d.o.o., OIB 38872693315, Ulica Zbora narodne garde 2, 33000 Virovitica</item>
    </izvorni_sadrzaj>
    <derivirana_varijabla naziv="DomainObject.Predmet.StrankaListFormatedWithAdressOIB_1">
      <item>FINA Regionalni centar Zagreb, OIB 85821130368, Trg svibanjski žrtava 1995. 1, 10000 Zagreb</item>
      <item>TVIN drvna industrija d.o.o., OIB 38872693315, Ulica Zbora narodne garde 2, 33000 Virovitica</item>
    </derivirana_varijabla>
  </DomainObject.Predmet.StrankaListFormatedWithAdressOIB>
  <DomainObject.Predmet.StrankaListNazivFormated>
    <izvorni_sadrzaj>
      <item>FINA Regionalni centar Zagreb</item>
      <item>TVIN drvna industrija d.o.o.</item>
    </izvorni_sadrzaj>
    <derivirana_varijabla naziv="DomainObject.Predmet.StrankaListNazivFormated_1">
      <item>FINA Regionalni centar Zagreb</item>
      <item>TVIN drvna industrija d.o.o.</item>
    </derivirana_varijabla>
  </DomainObject.Predmet.StrankaListNazivFormated>
  <DomainObject.Predmet.StrankaListNazivFormatedOIB>
    <izvorni_sadrzaj>
      <item>FINA Regionalni centar Zagreb, OIB 85821130368</item>
      <item>TVIN drvna industrija d.o.o., OIB 38872693315</item>
    </izvorni_sadrzaj>
    <derivirana_varijabla naziv="DomainObject.Predmet.StrankaListNazivFormatedOIB_1">
      <item>FINA Regionalni centar Zagreb, OIB 85821130368</item>
      <item>TVIN drvna industrija d.o.o., OIB 38872693315</item>
    </derivirana_varijabla>
  </DomainObject.Predmet.StrankaListNazivFormatedOIB>
  <DomainObject.Predmet.ProtuStrankaListFormated>
    <izvorni_sadrzaj>
      <item>XARA - RIJEKA d. o. o.</item>
    </izvorni_sadrzaj>
    <derivirana_varijabla naziv="DomainObject.Predmet.ProtuStrankaListFormated_1">
      <item>XARA - RIJEKA d. o. o.</item>
    </derivirana_varijabla>
  </DomainObject.Predmet.ProtuStrankaListFormated>
  <DomainObject.Predmet.ProtuStrankaListFormatedOIB>
    <izvorni_sadrzaj>
      <item>XARA - RIJEKA d. o. o., OIB 07368459177</item>
    </izvorni_sadrzaj>
    <derivirana_varijabla naziv="DomainObject.Predmet.ProtuStrankaListFormatedOIB_1">
      <item>XARA - RIJEKA d. o. o., OIB 07368459177</item>
    </derivirana_varijabla>
  </DomainObject.Predmet.ProtuStrankaListFormatedOIB>
  <DomainObject.Predmet.ProtuStrankaListFormatedWithAdress>
    <izvorni_sadrzaj>
      <item>XARA - RIJEKA d. o. o., Cebini 37, 10000 Zagreb</item>
    </izvorni_sadrzaj>
    <derivirana_varijabla naziv="DomainObject.Predmet.ProtuStrankaListFormatedWithAdress_1">
      <item>XARA - RIJEKA d. o. o., Cebini 37, 10000 Zagreb</item>
    </derivirana_varijabla>
  </DomainObject.Predmet.ProtuStrankaListFormatedWithAdress>
  <DomainObject.Predmet.ProtuStrankaListFormatedWithAdressOIB>
    <izvorni_sadrzaj>
      <item>XARA - RIJEKA d. o. o., OIB 07368459177, Cebini 37, 10000 Zagreb</item>
    </izvorni_sadrzaj>
    <derivirana_varijabla naziv="DomainObject.Predmet.ProtuStrankaListFormatedWithAdressOIB_1">
      <item>XARA - RIJEKA d. o. o., OIB 07368459177, Cebini 37, 10000 Zagreb</item>
    </derivirana_varijabla>
  </DomainObject.Predmet.ProtuStrankaListFormatedWithAdressOIB>
  <DomainObject.Predmet.ProtuStrankaListNazivFormated>
    <izvorni_sadrzaj>
      <item>XARA - RIJEKA d. o. o.</item>
    </izvorni_sadrzaj>
    <derivirana_varijabla naziv="DomainObject.Predmet.ProtuStrankaListNazivFormated_1">
      <item>XARA - RIJEKA d. o. o.</item>
    </derivirana_varijabla>
  </DomainObject.Predmet.ProtuStrankaListNazivFormated>
  <DomainObject.Predmet.ProtuStrankaListNazivFormatedOIB>
    <izvorni_sadrzaj>
      <item>XARA - RIJEKA d. o. o., OIB 07368459177</item>
    </izvorni_sadrzaj>
    <derivirana_varijabla naziv="DomainObject.Predmet.ProtuStrankaListNazivFormatedOIB_1">
      <item>XARA - RIJEKA d. o. o., OIB 07368459177</item>
    </derivirana_varijabla>
  </DomainObject.Predmet.ProtuStrankaListNazivFormatedOIB>
  <DomainObject.Predmet.OstaliListFormated>
    <izvorni_sadrzaj>
      <item>Aleksandar Milić</item>
      <item>IVAN JURIĆ-KAĆUNIĆ</item>
    </izvorni_sadrzaj>
    <derivirana_varijabla naziv="DomainObject.Predmet.OstaliListFormated_1">
      <item>Aleksandar Milić</item>
      <item>IVAN JURIĆ-KAĆUNIĆ</item>
    </derivirana_varijabla>
  </DomainObject.Predmet.OstaliListFormated>
  <DomainObject.Predmet.OstaliListFormatedOIB>
    <izvorni_sadrzaj>
      <item>Aleksandar Milić, OIB 45995437493</item>
      <item>IVAN JURIĆ-KAĆUNIĆ, OIB 28624824628</item>
    </izvorni_sadrzaj>
    <derivirana_varijabla naziv="DomainObject.Predmet.OstaliListFormatedOIB_1">
      <item>Aleksandar Milić, OIB 45995437493</item>
      <item>IVAN JURIĆ-KAĆUNIĆ, OIB 28624824628</item>
    </derivirana_varijabla>
  </DomainObject.Predmet.OstaliListFormatedOIB>
  <DomainObject.Predmet.OstaliListFormatedWithAdress>
    <izvorni_sadrzaj>
      <item>Aleksandar Milić, Braće Branchetta 25, 51000 Rijeka</item>
      <item>IVAN JURIĆ-KAĆUNIĆ, RADMANOVAČKA 6P, 10000 Zagreb</item>
    </izvorni_sadrzaj>
    <derivirana_varijabla naziv="DomainObject.Predmet.OstaliListFormatedWithAdress_1">
      <item>Aleksandar Milić, Braće Branchetta 25, 51000 Rijeka</item>
      <item>IVAN JURIĆ-KAĆUNIĆ, RADMANOVAČKA 6P, 10000 Zagreb</item>
    </derivirana_varijabla>
  </DomainObject.Predmet.OstaliListFormatedWithAdress>
  <DomainObject.Predmet.OstaliListFormatedWithAdressOIB>
    <izvorni_sadrzaj>
      <item>Aleksandar Milić, OIB 45995437493, Braće Branchetta 25, 51000 Rijeka</item>
      <item>IVAN JURIĆ-KAĆUNIĆ, OIB 28624824628, RADMANOVAČKA 6P, 10000 Zagreb</item>
    </izvorni_sadrzaj>
    <derivirana_varijabla naziv="DomainObject.Predmet.OstaliListFormatedWithAdressOIB_1">
      <item>Aleksandar Milić, OIB 45995437493, Braće Branchetta 25, 51000 Rijeka</item>
      <item>IVAN JURIĆ-KAĆUNIĆ, OIB 28624824628, RADMANOVAČKA 6P, 10000 Zagreb</item>
    </derivirana_varijabla>
  </DomainObject.Predmet.OstaliListFormatedWithAdressOIB>
  <DomainObject.Predmet.OstaliListNazivFormated>
    <izvorni_sadrzaj>
      <item>Aleksandar Milić</item>
      <item>IVAN JURIĆ-KAĆUNIĆ</item>
    </izvorni_sadrzaj>
    <derivirana_varijabla naziv="DomainObject.Predmet.OstaliListNazivFormated_1">
      <item>Aleksandar Milić</item>
      <item>IVAN JURIĆ-KAĆUNIĆ</item>
    </derivirana_varijabla>
  </DomainObject.Predmet.OstaliListNazivFormated>
  <DomainObject.Predmet.OstaliListNazivFormatedOIB>
    <izvorni_sadrzaj>
      <item>Aleksandar Milić, OIB 45995437493</item>
      <item>IVAN JURIĆ-KAĆUNIĆ, OIB 28624824628</item>
    </izvorni_sadrzaj>
    <derivirana_varijabla naziv="DomainObject.Predmet.OstaliListNazivFormatedOIB_1">
      <item>Aleksandar Milić, OIB 45995437493</item>
      <item>IVAN JURIĆ-KAĆUNIĆ, OIB 28624824628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St-1298/2016-4</izvorni_sadrzaj>
    <derivirana_varijabla naziv="DomainObject.PoslovniBrojDokumenta_1">St-1298/2016-4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XARA - RIJEKA d. o. o.</izvorni_sadrzaj>
    <derivirana_varijabla naziv="DomainObject.Predmet.ProtustrankaIDrugi_1">XARA - RIJEKA d. o. 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XARA - RIJEKA d. o. o., OIB 07368459177, Cebini 37, 10000 Zagreb</izvorni_sadrzaj>
    <derivirana_varijabla naziv="DomainObject.Predmet.ProtustrankaIDrugiAdressOIB_1">XARA - RIJEKA d. o. o., OIB 07368459177,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XARA - RIJEKA d. o. o.</item>
      <item>FINA Regionalni centar Zagreb</item>
      <item>Aleksandar Milić</item>
      <item>IVAN JURIĆ-KAĆUNIĆ</item>
      <item>TVIN drvna industrija d.o.o.</item>
    </izvorni_sadrzaj>
    <derivirana_varijabla naziv="DomainObject.Predmet.SudioniciListNaziv_1">
      <item>XARA - RIJEKA d. o. o.</item>
      <item>FINA Regionalni centar Zagreb</item>
      <item>Aleksandar Milić</item>
      <item>IVAN JURIĆ-KAĆUNIĆ</item>
      <item>TVIN drvna industrija d.o.o.</item>
    </derivirana_varijabla>
  </DomainObject.Predmet.SudioniciListNaziv>
  <DomainObject.Predmet.SudioniciListAdressOIB>
    <izvorni_sadrzaj>
      <item>XARA - RIJEKA d. o. o., OIB 07368459177, Cebini 37,10000 Zagreb</item>
      <item>FINA Regionalni centar Zagreb, OIB 85821130368, Trg svibanjski žrtava 1995. 1,10000 Zagreb</item>
      <item>Aleksandar Milić, OIB 45995437493, Braće Branchetta 25,51000 Rijeka</item>
      <item>IVAN JURIĆ-KAĆUNIĆ, OIB 28624824628, RADMANOVAČKA 6P,10000 Zagreb</item>
      <item>TVIN drvna industrija d.o.o., OIB 38872693315, Ulica Zbora narodne garde 2,33000 Virovitica</item>
    </izvorni_sadrzaj>
    <derivirana_varijabla naziv="DomainObject.Predmet.SudioniciListAdressOIB_1">
      <item>XARA - RIJEKA d. o. o., OIB 07368459177, Cebini 37,10000 Zagreb</item>
      <item>FINA Regionalni centar Zagreb, OIB 85821130368, Trg svibanjski žrtava 1995. 1,10000 Zagreb</item>
      <item>Aleksandar Milić, OIB 45995437493, Braće Branchetta 25,51000 Rijeka</item>
      <item>IVAN JURIĆ-KAĆUNIĆ, OIB 28624824628, RADMANOVAČKA 6P,10000 Zagreb</item>
      <item>TVIN drvna industrija d.o.o., OIB 38872693315, Ulica Zbora narodne garde 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D6320-EF09-490D-8726-02CCF9328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2432</properties:Characters>
  <properties:Lines>81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2016-09-07T10:04:00Z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St-1298/2016-4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