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4647" w14:paraId="f604647" w:rsidRDefault="00E76E22" w:rsidP="00E76E22" w:rsidR="00E76E22">
      <w:pPr>
        <w:jc w:val="right"/>
        <w15:collapsed w:val="false"/>
      </w:pPr>
      <w:r>
        <w:t>Broj: St-</w:t>
      </w:r>
      <w:r w:rsidR="00C938D4">
        <w:t>536</w:t>
      </w:r>
      <w:r w:rsidR="004B57FB">
        <w:t>/16-</w:t>
      </w:r>
      <w:r w:rsidR="00AC3C7E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4B5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4B57FB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AC3C7E" w:rsidRPr="00AC3C7E">
        <w:rPr>
          <w:b/>
        </w:rPr>
        <w:t>KOROV TRADE d.o.o., Dunavska 68, Osijek, MBS: 030015517, OIB: 17501366785</w:t>
      </w:r>
      <w:r w:rsidR="006139EC">
        <w:t xml:space="preserve">, </w:t>
      </w:r>
      <w:r w:rsidR="003B4C28">
        <w:t xml:space="preserve">dana </w:t>
      </w:r>
      <w:r w:rsidR="004B57FB">
        <w:t>27. rujna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4B57FB">
        <w:t xml:space="preserve"> </w:t>
      </w:r>
      <w:r w:rsidR="009B61F0">
        <w:t xml:space="preserve">nad dužnikom </w:t>
      </w:r>
      <w:r w:rsidR="00AC3C7E" w:rsidRPr="00AC3C7E">
        <w:rPr>
          <w:b/>
        </w:rPr>
        <w:t>KOROV TRADE d.o.o., Dunavska 68, Osijek, MBS: 030015517, OIB: 17501366785</w:t>
      </w:r>
      <w:r w:rsidR="00AC3C7E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4B57FB">
        <w:t>469-16</w:t>
      </w:r>
      <w:r w:rsidR="009B61F0">
        <w:t xml:space="preserve"> kod Hrv</w:t>
      </w:r>
      <w:r w:rsidR="00963406">
        <w:t xml:space="preserve">atske poštanske banke iznos od </w:t>
      </w:r>
      <w:r w:rsidR="00AC3C7E">
        <w:rPr>
          <w:b/>
        </w:rPr>
        <w:t>20</w:t>
      </w:r>
      <w:r w:rsidR="004B57FB">
        <w:rPr>
          <w:b/>
        </w:rPr>
        <w:t>.000,00</w:t>
      </w:r>
      <w:r w:rsidR="009B61F0">
        <w:t xml:space="preserve">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9B61F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AC3C7E">
        <w:t>10</w:t>
      </w:r>
      <w:r w:rsidR="004B57FB">
        <w:t>. ožujka 2016. g.</w:t>
      </w:r>
      <w:r w:rsidRPr="00DD2365">
        <w:t xml:space="preserve"> prijedlog za otvaranje  stečajnog postupka nad dužnikom </w:t>
      </w:r>
      <w:r w:rsidR="00AC3C7E" w:rsidRPr="00AC3C7E">
        <w:rPr>
          <w:b/>
        </w:rPr>
        <w:t>KOROV TRADE d.o.o., Dunavska 68, Osijek, MBS: 030015517, OIB: 17501366785</w:t>
      </w:r>
      <w:r w:rsidRPr="00DD2365">
        <w:t xml:space="preserve">.  </w:t>
      </w:r>
      <w:r w:rsidR="00FA7686">
        <w:tab/>
      </w:r>
    </w:p>
    <w:p w:rsidRDefault="00DE3087" w:rsidP="00015125" w:rsidR="00DE3087">
      <w:pPr>
        <w:tabs>
          <w:tab w:pos="4050" w:val="left"/>
        </w:tabs>
        <w:jc w:val="both"/>
      </w:pPr>
    </w:p>
    <w:p w:rsidRDefault="00DE3087" w:rsidP="00015125" w:rsidR="00DE3087">
      <w:pPr>
        <w:tabs>
          <w:tab w:pos="4050" w:val="left"/>
        </w:tabs>
        <w:jc w:val="both"/>
      </w:pPr>
    </w:p>
    <w:p w:rsidRDefault="00DD2365" w:rsidP="00015125" w:rsidR="00DD2365">
      <w:pPr>
        <w:tabs>
          <w:tab w:pos="4050" w:val="left"/>
        </w:tabs>
        <w:jc w:val="both"/>
      </w:pPr>
    </w:p>
    <w:p w:rsidRDefault="00A27295" w:rsidP="00A27295" w:rsidR="00A27295">
      <w:pPr>
        <w:ind w:firstLine="720"/>
        <w:jc w:val="both"/>
      </w:pPr>
    </w:p>
    <w:p w:rsidRDefault="00AC3C7E" w:rsidP="00AC3C7E" w:rsidR="00AC3C7E">
      <w:pPr>
        <w:jc w:val="right"/>
      </w:pPr>
      <w:r>
        <w:t>Broj: St-536/16-5</w:t>
      </w:r>
    </w:p>
    <w:p w:rsidRDefault="00A27295" w:rsidP="00A27295" w:rsidR="00A27295">
      <w:pPr>
        <w:ind w:firstLine="720"/>
        <w:jc w:val="both"/>
      </w:pPr>
    </w:p>
    <w:p w:rsidRDefault="00A27295" w:rsidP="00A27295" w:rsidR="00A27295">
      <w:pPr>
        <w:ind w:firstLine="720"/>
        <w:jc w:val="both"/>
      </w:pPr>
    </w:p>
    <w:p w:rsidRDefault="001448A0" w:rsidP="00A27295" w:rsidR="009B61F0">
      <w:pPr>
        <w:ind w:firstLine="720"/>
        <w:jc w:val="both"/>
      </w:pPr>
      <w:r>
        <w:t>Zaključkom Trgovačkog suda u Osijeku broj St-</w:t>
      </w:r>
      <w:r w:rsidR="00AC3C7E">
        <w:t>536/16</w:t>
      </w:r>
      <w:r w:rsidR="004B57FB">
        <w:t xml:space="preserve"> od </w:t>
      </w:r>
      <w:r w:rsidR="00AC3C7E">
        <w:t>9. svibnja</w:t>
      </w:r>
      <w:r w:rsidR="004B57FB">
        <w:t xml:space="preserve"> 2016. g.</w:t>
      </w:r>
      <w:r>
        <w:t xml:space="preserve"> pozvan je zakonsk</w:t>
      </w:r>
      <w:r w:rsidR="00AC3C7E">
        <w:t>i</w:t>
      </w:r>
      <w:r>
        <w:t xml:space="preserve"> zastupni</w:t>
      </w:r>
      <w:r w:rsidR="00AC3C7E">
        <w:t>k</w:t>
      </w:r>
      <w:r>
        <w:t xml:space="preserve"> dužnika da u roku od 15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1448A0" w:rsidP="00A27295" w:rsidR="001448A0">
      <w:pPr>
        <w:ind w:firstLine="720"/>
        <w:jc w:val="both"/>
      </w:pPr>
    </w:p>
    <w:p w:rsidRDefault="004B57FB" w:rsidP="00A27295" w:rsidR="001448A0">
      <w:pPr>
        <w:ind w:firstLine="720"/>
        <w:jc w:val="both"/>
      </w:pPr>
      <w:r>
        <w:t xml:space="preserve">Dana </w:t>
      </w:r>
      <w:r w:rsidR="00AC3C7E">
        <w:t>24. svibnja</w:t>
      </w:r>
      <w:r>
        <w:t xml:space="preserve"> 2016. g.</w:t>
      </w:r>
      <w:r w:rsidR="001448A0">
        <w:t xml:space="preserve"> dužnik je </w:t>
      </w:r>
      <w:r w:rsidR="00AC3C7E">
        <w:t xml:space="preserve">dostavio popis imovine i obveza na dan 23.5.2016. g., Izjavu </w:t>
      </w:r>
      <w:proofErr w:type="spellStart"/>
      <w:r w:rsidR="00AC3C7E">
        <w:t>z.z</w:t>
      </w:r>
      <w:proofErr w:type="spellEnd"/>
      <w:r w:rsidR="00AC3C7E">
        <w:t xml:space="preserve">. dužnika, izvješće o financijsko gospodarskom stanju na dan 23.5.2016. g., bruto bilancu od 23.5.2016. g. </w:t>
      </w:r>
      <w:r w:rsidR="001448A0">
        <w:t>iz koje</w:t>
      </w:r>
      <w:r w:rsidR="00AC3C7E">
        <w:t xml:space="preserve"> dokumentacije</w:t>
      </w:r>
      <w:r w:rsidR="001448A0">
        <w:t xml:space="preserve"> proizlazi da dužnik nema imovinu a niti novčanih sredstava</w:t>
      </w:r>
      <w:r>
        <w:t>.</w:t>
      </w:r>
    </w:p>
    <w:p w:rsidRDefault="001448A0" w:rsidP="00A27295" w:rsidR="001448A0">
      <w:pPr>
        <w:ind w:firstLine="720"/>
        <w:jc w:val="both"/>
      </w:pPr>
    </w:p>
    <w:p w:rsidRDefault="001448A0" w:rsidP="001448A0" w:rsidR="001448A0">
      <w:pPr>
        <w:ind w:firstLine="720"/>
        <w:jc w:val="both"/>
      </w:pPr>
      <w:r>
        <w:t>Slijedom navedenog sud je utvrdio da dužnik nema imovinu koja bi ušla u stečajnu masu te je valjalo pozvati osobe koje imaju pravni interes za provedbom stečajnog postupka da uplate predujam za namirenje troškova prethodnog i otvorenog stečajnog postupka i odlučiti kao u izreci pod točkom 1. a sukladno čl. 132 st. 1 SZ.</w:t>
      </w:r>
    </w:p>
    <w:p w:rsidRDefault="001448A0" w:rsidP="001448A0" w:rsidR="009B61F0">
      <w:pPr>
        <w:ind w:firstLine="720"/>
        <w:jc w:val="both"/>
      </w:pPr>
      <w:r>
        <w:t xml:space="preserve"> </w:t>
      </w: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B57FB">
        <w:t>27. rujna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4B57FB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B57FB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414492">
        <w:t xml:space="preserve">uz </w:t>
      </w:r>
      <w:r w:rsidR="00144BEC">
        <w:t>popis imovine dužnika od 24.5.2016. g.</w:t>
      </w:r>
      <w:bookmarkStart w:name="_GoBack" w:id="0"/>
      <w:bookmarkEnd w:id="0"/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B57FB">
        <w:t>27.10.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>Protiv ovog rješenja nije dopuštena posebna žalba (čl. 42. st. 1.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B9E" w:rsidR="00675B9E">
      <w:r>
        <w:separator/>
      </w:r>
    </w:p>
  </w:endnote>
  <w:endnote w:id="0" w:type="continuationSeparator">
    <w:p w:rsidRDefault="00675B9E" w:rsidR="00675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B9E" w:rsidR="00675B9E">
      <w:r>
        <w:separator/>
      </w:r>
    </w:p>
  </w:footnote>
  <w:footnote w:id="0" w:type="continuationSeparator">
    <w:p w:rsidRDefault="00675B9E" w:rsidR="00675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4BE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8A0"/>
    <w:rsid w:val="00144BEC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13F98"/>
    <w:rsid w:val="003163AF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14492"/>
    <w:rsid w:val="00451DD6"/>
    <w:rsid w:val="00470B34"/>
    <w:rsid w:val="004806AD"/>
    <w:rsid w:val="00497410"/>
    <w:rsid w:val="004B57FB"/>
    <w:rsid w:val="004B741D"/>
    <w:rsid w:val="004E5065"/>
    <w:rsid w:val="00500BBD"/>
    <w:rsid w:val="0055624C"/>
    <w:rsid w:val="005B403D"/>
    <w:rsid w:val="00607E75"/>
    <w:rsid w:val="006139EC"/>
    <w:rsid w:val="006235FB"/>
    <w:rsid w:val="00675B9E"/>
    <w:rsid w:val="006826C2"/>
    <w:rsid w:val="006837ED"/>
    <w:rsid w:val="006A2408"/>
    <w:rsid w:val="006A56C2"/>
    <w:rsid w:val="007242CD"/>
    <w:rsid w:val="00725641"/>
    <w:rsid w:val="0074711B"/>
    <w:rsid w:val="00770E51"/>
    <w:rsid w:val="00784B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C3C7E"/>
    <w:rsid w:val="00AD24AA"/>
    <w:rsid w:val="00B11D59"/>
    <w:rsid w:val="00B41F79"/>
    <w:rsid w:val="00BC33DE"/>
    <w:rsid w:val="00BF7940"/>
    <w:rsid w:val="00C15361"/>
    <w:rsid w:val="00C26291"/>
    <w:rsid w:val="00C3548B"/>
    <w:rsid w:val="00C74FFE"/>
    <w:rsid w:val="00C9197B"/>
    <w:rsid w:val="00C938D4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63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6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63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6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KOROV TRADE društvo s ograničenom odgovornošću za usluge i trgovinu</izvorni_sadrzaj>
    <derivirana_varijabla naziv="DomainObject.Predmet.ProtustrankaFormated_1">  KOROV TRADE društvo s ograničenom odgovornošću za usluge i trgovinu</derivirana_varijabla>
  </DomainObject.Predmet.ProtustrankaFormated>
  <DomainObject.Predmet.ProtustrankaFormatedOIB>
    <izvorni_sadrzaj>  KOROV TRADE društvo s ograničenom odgovornošću za usluge i trgovinu, OIB 17501366785</izvorni_sadrzaj>
    <derivirana_varijabla naziv="DomainObject.Predmet.ProtustrankaFormatedOIB_1">  KOROV TRADE društvo s ograničenom odgovornošću za usluge i trgovinu, OIB 17501366785</derivirana_varijabla>
  </DomainObject.Predmet.ProtustrankaFormatedOIB>
  <DomainObject.Predmet.ProtustrankaFormatedWithAdress>
    <izvorni_sadrzaj> KOROV TRADE društvo s ograničenom odgovornošću za usluge i trgovinu, Dunavska 68, 31000 Osijek</izvorni_sadrzaj>
    <derivirana_varijabla naziv="DomainObject.Predmet.ProtustrankaFormatedWithAdress_1"> KOROV TRADE društvo s ograničenom odgovornošću za usluge i trgovinu, Dunavska 68, 31000 Osijek</derivirana_varijabla>
  </DomainObject.Predmet.ProtustrankaFormatedWithAdress>
  <DomainObject.Predmet.ProtustrankaFormatedWithAdressOIB>
    <izvorni_sadrzaj> KOROV TRADE društvo s ograničenom odgovornošću za usluge i trgovinu, OIB 17501366785, Dunavska 68, 31000 Osijek</izvorni_sadrzaj>
    <derivirana_varijabla naziv="DomainObject.Predmet.ProtustrankaFormatedWithAdressOIB_1"> KOROV TRADE društvo s ograničenom odgovornošću za usluge i trgovinu, OIB 17501366785, Dunavska 68, 31000 Osijek</derivirana_varijabla>
  </DomainObject.Predmet.ProtustrankaFormatedWithAdressOIB>
  <DomainObject.Predmet.ProtustrankaWithAdress>
    <izvorni_sadrzaj>KOROV TRADE društvo s ograničenom odgovornošću za usluge i trgovinu Dunavska 68, 31000 Osijek</izvorni_sadrzaj>
    <derivirana_varijabla naziv="DomainObject.Predmet.ProtustrankaWithAdress_1">KOROV TRADE društvo s ograničenom odgovornošću za usluge i trgovinu Dunavska 68, 31000 Osijek</derivirana_varijabla>
  </DomainObject.Predmet.ProtustrankaWithAdress>
  <DomainObject.Predmet.ProtustrankaWithAdressOIB>
    <izvorni_sadrzaj>KOROV TRADE društvo s ograničenom odgovornošću za usluge i trgovinu, OIB 17501366785, Dunavska 68, 31000 Osijek</izvorni_sadrzaj>
    <derivirana_varijabla naziv="DomainObject.Predmet.ProtustrankaWithAdressOIB_1">KOROV TRADE društvo s ograničenom odgovornošću za usluge i trgovinu, OIB 17501366785, Dunavska 68, 31000 Osijek</derivirana_varijabla>
  </DomainObject.Predmet.ProtustrankaWithAdressOIB>
  <DomainObject.Predmet.ProtustrankaNazivFormated>
    <izvorni_sadrzaj>KOROV TRADE društvo s ograničenom odgovornošću za usluge i trgovinu</izvorni_sadrzaj>
    <derivirana_varijabla naziv="DomainObject.Predmet.ProtustrankaNazivFormated_1">KOROV TRADE društvo s ograničenom odgovornošću za usluge i trgovinu</derivirana_varijabla>
  </DomainObject.Predmet.ProtustrankaNazivFormated>
  <DomainObject.Predmet.ProtustrankaNazivFormatedOIB>
    <izvorni_sadrzaj>KOROV TRADE društvo s ograničenom odgovornošću za usluge i trgovinu, OIB 17501366785</izvorni_sadrzaj>
    <derivirana_varijabla naziv="DomainObject.Predmet.ProtustrankaNazivFormatedOIB_1">KOROV TRADE društvo s ograničenom odgovornošću za usluge i trgovinu, OIB 17501366785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KOROV TRADE društvo s ograničenom odgovornošću za usluge i trgovinu</item>
    </izvorni_sadrzaj>
    <derivirana_varijabla naziv="DomainObject.Predmet.ProtuStrankaListFormated_1">
      <item>KOROV TRADE društvo s ograničenom odgovornošću za usluge i trgovinu</item>
    </derivirana_varijabla>
  </DomainObject.Predmet.ProtuStrankaListFormated>
  <DomainObject.Predmet.ProtuStrankaListFormatedOIB>
    <izvorni_sadrzaj>
      <item>KOROV TRADE društvo s ograničenom odgovornošću za usluge i trgovinu, OIB 17501366785</item>
    </izvorni_sadrzaj>
    <derivirana_varijabla naziv="DomainObject.Predmet.ProtuStrankaListFormatedOIB_1">
      <item>KOROV TRADE društvo s ograničenom odgovornošću za usluge i trgovinu, OIB 17501366785</item>
    </derivirana_varijabla>
  </DomainObject.Predmet.ProtuStrankaListFormatedOIB>
  <DomainObject.Predmet.ProtuStrankaListFormatedWithAdress>
    <izvorni_sadrzaj>
      <item>KOROV TRADE društvo s ograničenom odgovornošću za usluge i trgovinu, Dunavska 68, 31000 Osijek</item>
    </izvorni_sadrzaj>
    <derivirana_varijabla naziv="DomainObject.Predmet.ProtuStrankaListFormatedWithAdress_1">
      <item>KOROV TRADE društvo s ograničenom odgovornošću za usluge i trgovinu, Dunavska 68, 31000 Osijek</item>
    </derivirana_varijabla>
  </DomainObject.Predmet.ProtuStrankaListFormatedWithAdress>
  <DomainObject.Predmet.ProtuStrankaListFormatedWithAdressOIB>
    <izvorni_sadrzaj>
      <item>KOROV TRADE društvo s ograničenom odgovornošću za usluge i trgovinu, OIB 17501366785, Dunavska 68, 31000 Osijek</item>
    </izvorni_sadrzaj>
    <derivirana_varijabla naziv="DomainObject.Predmet.ProtuStrankaListFormatedWithAdressOIB_1">
      <item>KOROV TRADE društvo s ograničenom odgovornošću za usluge i trgovinu, OIB 17501366785, Dunavska 68, 31000 Osijek</item>
    </derivirana_varijabla>
  </DomainObject.Predmet.ProtuStrankaListFormatedWithAdressOIB>
  <DomainObject.Predmet.ProtuStrankaListNazivFormated>
    <izvorni_sadrzaj>
      <item>KOROV TRADE društvo s ograničenom odgovornošću za usluge i trgovinu</item>
    </izvorni_sadrzaj>
    <derivirana_varijabla naziv="DomainObject.Predmet.ProtuStrankaListNazivFormated_1">
      <item>KOROV TRADE društvo s ograničenom odgovornošću za usluge i trgovinu</item>
    </derivirana_varijabla>
  </DomainObject.Predmet.ProtuStrankaListNazivFormated>
  <DomainObject.Predmet.ProtuStrankaListNazivFormatedOIB>
    <izvorni_sadrzaj>
      <item>KOROV TRADE društvo s ograničenom odgovornošću za usluge i trgovinu, OIB 17501366785</item>
    </izvorni_sadrzaj>
    <derivirana_varijabla naziv="DomainObject.Predmet.ProtuStrankaListNazivFormatedOIB_1">
      <item>KOROV TRADE društvo s ograničenom odgovornošću za usluge i trgovinu, OIB 17501366785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KOROV TRADE društvo s ograničenom odgovornošću za usluge i trgovinu</izvorni_sadrzaj>
    <derivirana_varijabla naziv="DomainObject.Predmet.ProtustrankaIDrugi_1">KOROV TRADE društvo s ograničenom odgovornošću za usluge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KOROV TRADE društvo s ograničenom odgovornošću za usluge i trgovinu, OIB 17501366785, Dunavska 68, 31000 Osijek</izvorni_sadrzaj>
    <derivirana_varijabla naziv="DomainObject.Predmet.ProtustrankaIDrugiAdressOIB_1">KOROV TRADE društvo s ograničenom odgovornošću za usluge i trgovinu, OIB 17501366785, Dunavska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KOROV TRADE društvo s ograničenom odgovornošću za usluge i trgovinu</item>
    </izvorni_sadrzaj>
    <derivirana_varijabla naziv="DomainObject.Predmet.SudioniciListNaziv_1">
      <item>FINA RC OSIJEK</item>
      <item>KOROV TRADE društvo s ograničenom odgovornošću za usluge i trgovinu</item>
    </derivirana_varijabla>
  </DomainObject.Predmet.SudioniciListNaziv>
  <DomainObject.Predmet.SudioniciListAdressOIB>
    <izvorni_sadrzaj>
      <item>FINA RC OSIJEK, OIB 85821130368, L. JEGERA 3,31000 Osijek</item>
      <item>KOROV TRADE društvo s ograničenom odgovornošću za usluge i trgovinu, OIB 17501366785, Dunavska 68,31000 Osijek</item>
    </izvorni_sadrzaj>
    <derivirana_varijabla naziv="DomainObject.Predmet.SudioniciListAdressOIB_1">
      <item>FINA RC OSIJEK, OIB 85821130368, L. JEGERA 3,31000 Osijek</item>
      <item>KOROV TRADE društvo s ograničenom odgovornošću za usluge i trgovinu, OIB 17501366785, Dunavska 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17501366785</item>
    </izvorni_sadrzaj>
    <derivirana_varijabla naziv="DomainObject.Predmet.SudioniciListNazivOIB_1">
      <item>, OIB 85821130368</item>
      <item>, OIB 17501366785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8DB13-DE62-4751-854B-6ED04E9D2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2533</properties:Characters>
  <properties:Lines>122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2016-09-27T11:24:00Z</dcterms:created>
  <dc:creator>hermanj</dc:creator>
  <cp:lastModifiedBy>Danijela Sekulić</cp:lastModifiedBy>
  <cp:lastPrinted>2016-09-27T11:52:00Z</cp:lastPrinted>
  <dcterms:modified xmlns:xsi="http://www.w3.org/2001/XMLSchema-instance" xsi:type="dcterms:W3CDTF">2016-09-27T11:52:00Z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