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f52b" w14:paraId="656f52b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62237C">
        <w:rPr>
          <w:rStyle w:val="Strong"/>
          <w:b w:val="false"/>
        </w:rPr>
        <w:t>313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7D6C6E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7050C3">
        <w:t>Nuga Best &amp; Pavliuk d.o.o. za usluge i trgovinu, Zagreb, Gradiška ulica 4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6C0D04">
        <w:t>080</w:t>
      </w:r>
      <w:r w:rsidR="007050C3">
        <w:t>967738</w:t>
      </w:r>
      <w:r w:rsidR="006152FF">
        <w:t xml:space="preserve">, OIB: </w:t>
      </w:r>
      <w:r w:rsidR="007050C3">
        <w:t>18855072282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10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050C3">
        <w:t>Nuga Best &amp; Pavliuk d.o.o. za usluge i trgovinu, Zagreb, Gradiška ulica 4, MBS: 080967738, OIB: 18855072282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7050C3">
        <w:t>30</w:t>
      </w:r>
      <w:r w:rsidR="00C36AFE">
        <w:t>.</w:t>
      </w:r>
      <w:r w:rsidR="007050C3">
        <w:t>44</w:t>
      </w:r>
      <w:r w:rsidR="00DF6C75">
        <w:t>1</w:t>
      </w:r>
      <w:r w:rsidR="008E7CE7">
        <w:t>,</w:t>
      </w:r>
      <w:r w:rsidR="007050C3">
        <w:t>47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7050C3">
        <w:t>Mariia Pavliuk, Ukrajina, Kirovogradskaja oblast, Aleksandrovski rajno, selo Veseloe, Naberežnaja 9</w:t>
      </w:r>
      <w:r w:rsidR="00925E3A">
        <w:t xml:space="preserve">, </w:t>
      </w:r>
      <w:r w:rsidR="006C0D04">
        <w:t xml:space="preserve">OIB: </w:t>
      </w:r>
      <w:r w:rsidR="007050C3">
        <w:t>11568902484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62237C">
        <w:t>313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0D04">
        <w:t>10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37C" w:rsidR="0062237C">
      <w:r>
        <w:separator/>
      </w:r>
    </w:p>
  </w:endnote>
  <w:endnote w:id="0" w:type="continuationSeparator">
    <w:p w:rsidRDefault="0062237C" w:rsidR="006223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37C" w:rsidR="0062237C">
      <w:r>
        <w:separator/>
      </w:r>
    </w:p>
  </w:footnote>
  <w:footnote w:id="0" w:type="continuationSeparator">
    <w:p w:rsidRDefault="0062237C" w:rsidR="006223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37C" w:rsidP="001B70D9" w:rsidR="0062237C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62237C" w:rsidR="0062237C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38D8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D6C6E"/>
    <w:rsid w:val="007E2711"/>
    <w:rsid w:val="007E7376"/>
    <w:rsid w:val="007F1C41"/>
    <w:rsid w:val="008023F7"/>
    <w:rsid w:val="008051DF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2884"/>
    <w:rsid w:val="00EA5AA8"/>
    <w:rsid w:val="00EB3D63"/>
    <w:rsid w:val="00EB5E1B"/>
    <w:rsid w:val="00EB6D07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6638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6638D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6638D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8D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8D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6638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6638D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6638D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8D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8D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St-313/2017-3</izvorni_sadrzaj>
    <derivirana_varijabla naziv="DomainObject.Oznaka_1">St-313/2017-3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St-313/2017</izvorni_sadrzaj>
    <derivirana_varijabla naziv="DomainObject.Predmet.OznakaBroj_1">St-313/2017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Nuga Best &amp; Pavliuk d.o.o.</izvorni_sadrzaj>
    <derivirana_varijabla naziv="DomainObject.Predmet.ProtustrankaFormated_1">  Nuga Best &amp; Pavliuk d.o.o.</derivirana_varijabla>
  </DomainObject.Predmet.ProtustrankaFormated>
  <DomainObject.Predmet.ProtustrankaFormatedOIB>
    <izvorni_sadrzaj>  Nuga Best &amp; Pavliuk d.o.o., OIB 18855072282</izvorni_sadrzaj>
    <derivirana_varijabla naziv="DomainObject.Predmet.ProtustrankaFormatedOIB_1">  Nuga Best &amp; Pavliuk d.o.o., OIB 18855072282</derivirana_varijabla>
  </DomainObject.Predmet.ProtustrankaFormatedOIB>
  <DomainObject.Predmet.ProtustrankaFormatedWithAdress>
    <izvorni_sadrzaj> Nuga Best &amp; Pavliuk d.o.o., Gradiška ulica 4, 10000 Zagreb</izvorni_sadrzaj>
    <derivirana_varijabla naziv="DomainObject.Predmet.ProtustrankaFormatedWithAdress_1"> Nuga Best &amp; Pavliuk d.o.o., Gradiška ulica 4, 10000 Zagreb</derivirana_varijabla>
  </DomainObject.Predmet.ProtustrankaFormatedWithAdress>
  <DomainObject.Predmet.ProtustrankaFormatedWithAdressOIB>
    <izvorni_sadrzaj> Nuga Best &amp; Pavliuk d.o.o., OIB 18855072282, Gradiška ulica 4, 10000 Zagreb</izvorni_sadrzaj>
    <derivirana_varijabla naziv="DomainObject.Predmet.ProtustrankaFormatedWithAdressOIB_1"> Nuga Best &amp; Pavliuk d.o.o., OIB 18855072282, Gradiška ulica 4, 10000 Zagreb</derivirana_varijabla>
  </DomainObject.Predmet.ProtustrankaFormatedWithAdressOIB>
  <DomainObject.Predmet.ProtustrankaWithAdress>
    <izvorni_sadrzaj>Nuga Best &amp; Pavliuk d.o.o. Gradiška ulica 4, 10000 Zagreb</izvorni_sadrzaj>
    <derivirana_varijabla naziv="DomainObject.Predmet.ProtustrankaWithAdress_1">Nuga Best &amp; Pavliuk d.o.o. Gradiška ulica 4, 10000 Zagreb</derivirana_varijabla>
  </DomainObject.Predmet.ProtustrankaWithAdress>
  <DomainObject.Predmet.ProtustrankaWithAdressOIB>
    <izvorni_sadrzaj>Nuga Best &amp; Pavliuk d.o.o., OIB 18855072282, Gradiška ulica 4, 10000 Zagreb</izvorni_sadrzaj>
    <derivirana_varijabla naziv="DomainObject.Predmet.ProtustrankaWithAdressOIB_1">Nuga Best &amp; Pavliuk d.o.o., OIB 18855072282, Gradiška ulica 4, 10000 Zagreb</derivirana_varijabla>
  </DomainObject.Predmet.ProtustrankaWithAdressOIB>
  <DomainObject.Predmet.ProtustrankaNazivFormated>
    <izvorni_sadrzaj>Nuga Best &amp; Pavliuk d.o.o.</izvorni_sadrzaj>
    <derivirana_varijabla naziv="DomainObject.Predmet.ProtustrankaNazivFormated_1">Nuga Best &amp; Pavliuk d.o.o.</derivirana_varijabla>
  </DomainObject.Predmet.ProtustrankaNazivFormated>
  <DomainObject.Predmet.ProtustrankaNazivFormatedOIB>
    <izvorni_sadrzaj>Nuga Best &amp; Pavliuk d.o.o., OIB 18855072282</izvorni_sadrzaj>
    <derivirana_varijabla naziv="DomainObject.Predmet.ProtustrankaNazivFormatedOIB_1">Nuga Best &amp; Pavliuk d.o.o., OIB 18855072282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Nuga Best &amp; Pavliuk d.o.o.</item>
    </izvorni_sadrzaj>
    <derivirana_varijabla naziv="DomainObject.Predmet.ProtuStrankaListFormated_1">
      <item>Nuga Best &amp; Pavliuk d.o.o.</item>
    </derivirana_varijabla>
  </DomainObject.Predmet.ProtuStrankaListFormated>
  <DomainObject.Predmet.ProtuStrankaListFormatedOIB>
    <izvorni_sadrzaj>
      <item>Nuga Best &amp; Pavliuk d.o.o., OIB 18855072282</item>
    </izvorni_sadrzaj>
    <derivirana_varijabla naziv="DomainObject.Predmet.ProtuStrankaListFormatedOIB_1">
      <item>Nuga Best &amp; Pavliuk d.o.o., OIB 18855072282</item>
    </derivirana_varijabla>
  </DomainObject.Predmet.ProtuStrankaListFormatedOIB>
  <DomainObject.Predmet.ProtuStrankaListFormatedWithAdress>
    <izvorni_sadrzaj>
      <item>Nuga Best &amp; Pavliuk d.o.o., Gradiška ulica 4, 10000 Zagreb</item>
    </izvorni_sadrzaj>
    <derivirana_varijabla naziv="DomainObject.Predmet.ProtuStrankaListFormatedWithAdress_1">
      <item>Nuga Best &amp; Pavliuk d.o.o., Gradiška ulica 4, 10000 Zagreb</item>
    </derivirana_varijabla>
  </DomainObject.Predmet.ProtuStrankaListFormatedWithAdress>
  <DomainObject.Predmet.ProtuStrankaListFormatedWithAdressOIB>
    <izvorni_sadrzaj>
      <item>Nuga Best &amp; Pavliuk d.o.o., OIB 18855072282, Gradiška ulica 4, 10000 Zagreb</item>
    </izvorni_sadrzaj>
    <derivirana_varijabla naziv="DomainObject.Predmet.ProtuStrankaListFormatedWithAdressOIB_1">
      <item>Nuga Best &amp; Pavliuk d.o.o., OIB 18855072282, Gradiška ulica 4, 10000 Zagreb</item>
    </derivirana_varijabla>
  </DomainObject.Predmet.ProtuStrankaListFormatedWithAdressOIB>
  <DomainObject.Predmet.ProtuStrankaListNazivFormated>
    <izvorni_sadrzaj>
      <item>Nuga Best &amp; Pavliuk d.o.o.</item>
    </izvorni_sadrzaj>
    <derivirana_varijabla naziv="DomainObject.Predmet.ProtuStrankaListNazivFormated_1">
      <item>Nuga Best &amp; Pavliuk d.o.o.</item>
    </derivirana_varijabla>
  </DomainObject.Predmet.ProtuStrankaListNazivFormated>
  <DomainObject.Predmet.ProtuStrankaListNazivFormatedOIB>
    <izvorni_sadrzaj>
      <item>Nuga Best &amp; Pavliuk d.o.o., OIB 18855072282</item>
    </izvorni_sadrzaj>
    <derivirana_varijabla naziv="DomainObject.Predmet.ProtuStrankaListNazivFormatedOIB_1">
      <item>Nuga Best &amp; Pavliuk d.o.o., OIB 18855072282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St-313/2017-3</izvorni_sadrzaj>
    <derivirana_varijabla naziv="DomainObject.PoslovniBrojDokumenta_1">St-313/2017-3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Nuga Best &amp; Pavliuk d.o.o.</izvorni_sadrzaj>
    <derivirana_varijabla naziv="DomainObject.Predmet.ProtustrankaIDrugi_1">Nuga Best &amp; Pavliuk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Nuga Best &amp; Pavliuk d.o.o., OIB 18855072282, Gradiška ulica 4, 10000 Zagreb</izvorni_sadrzaj>
    <derivirana_varijabla naziv="DomainObject.Predmet.ProtustrankaIDrugiAdressOIB_1">Nuga Best &amp; Pavliuk d.o.o., OIB 18855072282, Gradiška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Nuga Best &amp; Pavliuk d.o.o.</item>
      <item>FINA Regionalni centar Zagreb</item>
    </izvorni_sadrzaj>
    <derivirana_varijabla naziv="DomainObject.Predmet.SudioniciListNaziv_1">
      <item>Nuga Best &amp; Pavliuk d.o.o.</item>
      <item>FINA Regionalni centar Zagreb</item>
    </derivirana_varijabla>
  </DomainObject.Predmet.SudioniciListNaziv>
  <DomainObject.Predmet.SudioniciListAdressOIB>
    <izvorni_sadrzaj>
      <item>Nuga Best &amp; Pavliuk d.o.o., OIB 18855072282, Gradiška ulica 4,10000 Zagreb</item>
      <item>FINA Regionalni centar Zagreb, OIB 85821130368, Trg svibanjskih žrtava 1995. 1,10000 Zagreb</item>
    </izvorni_sadrzaj>
    <derivirana_varijabla naziv="DomainObject.Predmet.SudioniciListAdressOIB_1">
      <item>Nuga Best &amp; Pavliuk d.o.o., OIB 18855072282, Gradiška ulica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18855072282</item>
      <item>, OIB 85821130368</item>
    </izvorni_sadrzaj>
    <derivirana_varijabla naziv="DomainObject.Predmet.SudioniciListNazivOIB_1">
      <item>, OIB 18855072282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1E722-A7F6-47DC-A29C-4C4244B4A5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2183</properties:Characters>
  <properties:Lines>50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2017-02-10T08:40:00Z</dcterms:created>
  <dc:creator>Korisnik</dc:creator>
  <cp:lastModifiedBy>Maja Videnović</cp:lastModifiedBy>
  <cp:lastPrinted>2017-02-10T08:34:00Z</cp:lastPrinted>
  <dcterms:modified xmlns:xsi="http://www.w3.org/2001/XMLSchema-instance" xsi:type="dcterms:W3CDTF">2017-02-10T08:45:00Z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