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fde8" w14:paraId="b7cfde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E2809">
        <w:t>1093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E2809">
        <w:t xml:space="preserve"> CVIJEĆE I DIZAJN DETALJ</w:t>
      </w:r>
      <w:r w:rsidR="00A01A75">
        <w:t xml:space="preserve"> j.d.o.o. za usluge i trgovinu,</w:t>
      </w:r>
      <w:r w:rsidR="001B7630">
        <w:t xml:space="preserve"> Lug </w:t>
      </w:r>
      <w:proofErr w:type="spellStart"/>
      <w:r w:rsidR="001B7630">
        <w:t>Orehovički</w:t>
      </w:r>
      <w:proofErr w:type="spellEnd"/>
      <w:r w:rsidR="001B7630">
        <w:t>,</w:t>
      </w:r>
      <w:r w:rsidR="00A01A75">
        <w:t xml:space="preserve"> Lug </w:t>
      </w:r>
      <w:proofErr w:type="spellStart"/>
      <w:r w:rsidR="00A01A75">
        <w:t>Orehovički</w:t>
      </w:r>
      <w:proofErr w:type="spellEnd"/>
      <w:r w:rsidR="00A01A75">
        <w:t xml:space="preserve"> </w:t>
      </w:r>
      <w:proofErr w:type="spellStart"/>
      <w:r w:rsidR="00A01A75">
        <w:t>16</w:t>
      </w:r>
      <w:proofErr w:type="spellEnd"/>
      <w:r w:rsidR="00A01A75">
        <w:t xml:space="preserve">, </w:t>
      </w:r>
      <w:proofErr w:type="spellStart"/>
      <w:r w:rsidR="00A01A75">
        <w:t>OIB</w:t>
      </w:r>
      <w:proofErr w:type="spellEnd"/>
      <w:r w:rsidR="00A01A75">
        <w:t xml:space="preserve">: </w:t>
      </w:r>
      <w:proofErr w:type="spellStart"/>
      <w:r w:rsidR="006369CD">
        <w:t>45838912734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369CD">
        <w:rPr>
          <w:bCs/>
        </w:rPr>
        <w:t xml:space="preserve"> </w:t>
      </w:r>
      <w:r w:rsidR="006369CD">
        <w:t>CVIJEĆE I DIZAJN DETALJ j.d.o.o. za usluge i trgovinu,</w:t>
      </w:r>
      <w:r w:rsidR="001B7630">
        <w:t xml:space="preserve"> Lug </w:t>
      </w:r>
      <w:proofErr w:type="spellStart"/>
      <w:r w:rsidR="001B7630">
        <w:t>Orehovički</w:t>
      </w:r>
      <w:proofErr w:type="spellEnd"/>
      <w:r w:rsidR="001B7630">
        <w:t>,</w:t>
      </w:r>
      <w:r w:rsidR="006369CD">
        <w:t xml:space="preserve"> Lug </w:t>
      </w:r>
      <w:proofErr w:type="spellStart"/>
      <w:r w:rsidR="006369CD">
        <w:t>Orehovički</w:t>
      </w:r>
      <w:proofErr w:type="spellEnd"/>
      <w:r w:rsidR="006369CD">
        <w:t xml:space="preserve"> </w:t>
      </w:r>
      <w:proofErr w:type="spellStart"/>
      <w:r w:rsidR="006369CD">
        <w:t>16</w:t>
      </w:r>
      <w:proofErr w:type="spellEnd"/>
      <w:r w:rsidR="006369CD">
        <w:t xml:space="preserve">, </w:t>
      </w:r>
      <w:proofErr w:type="spellStart"/>
      <w:r w:rsidR="006369CD">
        <w:t>OIB</w:t>
      </w:r>
      <w:proofErr w:type="spellEnd"/>
      <w:r w:rsidR="006369CD">
        <w:t xml:space="preserve">: </w:t>
      </w:r>
      <w:proofErr w:type="spellStart"/>
      <w:r w:rsidR="006369CD">
        <w:t>45838912734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369CD">
        <w:t xml:space="preserve"> </w:t>
      </w:r>
      <w:r w:rsidR="005F1F58">
        <w:t xml:space="preserve">Zdenko Krstić, </w:t>
      </w:r>
      <w:proofErr w:type="spellStart"/>
      <w:r w:rsidR="005F1F58">
        <w:t>odvj</w:t>
      </w:r>
      <w:proofErr w:type="spellEnd"/>
      <w:r w:rsidR="005F1F58">
        <w:t xml:space="preserve">. iz Osijeka, Županijska 2, </w:t>
      </w:r>
      <w:proofErr w:type="spellStart"/>
      <w:r w:rsidR="005F1F58">
        <w:t>OIB</w:t>
      </w:r>
      <w:proofErr w:type="spellEnd"/>
      <w:r w:rsidR="005F1F58">
        <w:t xml:space="preserve">: </w:t>
      </w:r>
      <w:proofErr w:type="spellStart"/>
      <w:r w:rsidR="005F1F58">
        <w:t>13827089798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417A52">
        <w:t>1</w:t>
      </w:r>
      <w:r w:rsidR="00F7152E">
        <w:t xml:space="preserve">. </w:t>
      </w:r>
      <w:r w:rsidR="0075446B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F1F58">
        <w:t>23</w:t>
      </w:r>
      <w:proofErr w:type="spellEnd"/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369CD">
        <w:t>1093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369CD">
        <w:t>1093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A60" w:rsidP="00FD0D3C" w:rsidR="005B6A60">
      <w:r>
        <w:separator/>
      </w:r>
    </w:p>
  </w:endnote>
  <w:endnote w:id="0" w:type="continuationSeparator">
    <w:p w:rsidRDefault="005B6A60" w:rsidP="00FD0D3C" w:rsidR="005B6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A60" w:rsidP="00FD0D3C" w:rsidR="005B6A60">
      <w:r>
        <w:separator/>
      </w:r>
    </w:p>
  </w:footnote>
  <w:footnote w:id="0" w:type="continuationSeparator">
    <w:p w:rsidRDefault="005B6A60" w:rsidP="00FD0D3C" w:rsidR="005B6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17A52"/>
    <w:rsid w:val="00427B0A"/>
    <w:rsid w:val="00441C0A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6A60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679F"/>
    <w:rsid w:val="00D973FE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7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7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CVIJEĆE I DIZAJN DETALJ j.d.o.o. za usluge i trgovinu</izvorni_sadrzaj>
    <derivirana_varijabla naziv="DomainObject.Predmet.ProtustrankaFormated_1">  CVIJEĆE I DIZAJN DETALJ j.d.o.o. za usluge i trgovinu</derivirana_varijabla>
  </DomainObject.Predmet.ProtustrankaFormated>
  <DomainObject.Predmet.ProtustrankaFormatedOIB>
    <izvorni_sadrzaj>  CVIJEĆE I DIZAJN DETALJ j.d.o.o. za usluge i trgovinu, OIB 45838912734</izvorni_sadrzaj>
    <derivirana_varijabla naziv="DomainObject.Predmet.ProtustrankaFormatedOIB_1">  CVIJEĆE I DIZAJN DETALJ j.d.o.o. za usluge i trgovinu, OIB 45838912734</derivirana_varijabla>
  </DomainObject.Predmet.ProtustrankaFormatedOIB>
  <DomainObject.Predmet.ProtustrankaFormatedWithAdress>
    <izvorni_sadrzaj> CVIJEĆE I DIZAJN DETALJ j.d.o.o. za usluge i trgovinu, Lug Orehovički 16, 49221 Lug Orehovički</izvorni_sadrzaj>
    <derivirana_varijabla naziv="DomainObject.Predmet.ProtustrankaFormatedWithAdress_1"> CVIJEĆE I DIZAJN DETALJ j.d.o.o. za usluge i trgovinu, Lug Orehovički 16, 49221 Lug Orehovički</derivirana_varijabla>
  </DomainObject.Predmet.ProtustrankaFormatedWithAdress>
  <DomainObject.Predmet.ProtustrankaFormatedWithAdressOIB>
    <izvorni_sadrzaj> CVIJEĆE I DIZAJN DETALJ j.d.o.o. za usluge i trgovinu, OIB 45838912734, Lug Orehovički 16, 49221 Lug Orehovički</izvorni_sadrzaj>
    <derivirana_varijabla naziv="DomainObject.Predmet.ProtustrankaFormatedWithAdressOIB_1"> CVIJEĆE I DIZAJN DETALJ j.d.o.o. za usluge i trgovinu, OIB 45838912734, Lug Orehovički 16, 49221 Lug Orehovički</derivirana_varijabla>
  </DomainObject.Predmet.ProtustrankaFormatedWithAdressOIB>
  <DomainObject.Predmet.ProtustrankaWithAdress>
    <izvorni_sadrzaj>CVIJEĆE I DIZAJN DETALJ j.d.o.o. za usluge i trgovinu Lug Orehovički 16, 49221 Lug Orehovički</izvorni_sadrzaj>
    <derivirana_varijabla naziv="DomainObject.Predmet.ProtustrankaWithAdress_1">CVIJEĆE I DIZAJN DETALJ j.d.o.o. za usluge i trgovinu Lug Orehovički 16, 49221 Lug Orehovički</derivirana_varijabla>
  </DomainObject.Predmet.ProtustrankaWithAdress>
  <DomainObject.Predmet.ProtustrankaWithAdressOIB>
    <izvorni_sadrzaj>CVIJEĆE I DIZAJN DETALJ j.d.o.o. za usluge i trgovinu, OIB 45838912734, Lug Orehovički 16, 49221 Lug Orehovički</izvorni_sadrzaj>
    <derivirana_varijabla naziv="DomainObject.Predmet.ProtustrankaWithAdressOIB_1">CVIJEĆE I DIZAJN DETALJ j.d.o.o. za usluge i trgovinu, OIB 45838912734, Lug Orehovički 16, 49221 Lug Orehovički</derivirana_varijabla>
  </DomainObject.Predmet.ProtustrankaWithAdressOIB>
  <DomainObject.Predmet.ProtustrankaNazivFormated>
    <izvorni_sadrzaj>CVIJEĆE I DIZAJN DETALJ j.d.o.o. za usluge i trgovinu</izvorni_sadrzaj>
    <derivirana_varijabla naziv="DomainObject.Predmet.ProtustrankaNazivFormated_1">CVIJEĆE I DIZAJN DETALJ j.d.o.o. za usluge i trgovinu</derivirana_varijabla>
  </DomainObject.Predmet.ProtustrankaNazivFormated>
  <DomainObject.Predmet.ProtustrankaNazivFormatedOIB>
    <izvorni_sadrzaj>CVIJEĆE I DIZAJN DETALJ j.d.o.o. za usluge i trgovinu, OIB 45838912734</izvorni_sadrzaj>
    <derivirana_varijabla naziv="DomainObject.Predmet.ProtustrankaNazivFormatedOIB_1">CVIJEĆE I DIZAJN DETALJ j.d.o.o. za usluge i trgovinu, OIB 45838912734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CVIJEĆE I DIZAJN DETALJ j.d.o.o. za usluge i trgovinu</item>
    </izvorni_sadrzaj>
    <derivirana_varijabla naziv="DomainObject.Predmet.ProtuStrankaListFormated_1">
      <item>CVIJEĆE I DIZAJN DETALJ j.d.o.o. za usluge i trgovinu</item>
    </derivirana_varijabla>
  </DomainObject.Predmet.ProtuStrankaListFormated>
  <DomainObject.Predmet.ProtuStrankaListFormatedOIB>
    <izvorni_sadrzaj>
      <item>CVIJEĆE I DIZAJN DETALJ j.d.o.o. za usluge i trgovinu, OIB 45838912734</item>
    </izvorni_sadrzaj>
    <derivirana_varijabla naziv="DomainObject.Predmet.ProtuStrankaListFormatedOIB_1">
      <item>CVIJEĆE I DIZAJN DETALJ j.d.o.o. za usluge i trgovinu, OIB 45838912734</item>
    </derivirana_varijabla>
  </DomainObject.Predmet.ProtuStrankaListFormatedOIB>
  <DomainObject.Predmet.ProtuStrankaListFormatedWithAdress>
    <izvorni_sadrzaj>
      <item>CVIJEĆE I DIZAJN DETALJ j.d.o.o. za usluge i trgovinu, Lug Orehovički 16, 49221 Lug Orehovički</item>
    </izvorni_sadrzaj>
    <derivirana_varijabla naziv="DomainObject.Predmet.ProtuStrankaListFormatedWithAdress_1">
      <item>CVIJEĆE I DIZAJN DETALJ j.d.o.o. za usluge i trgovinu, Lug Orehovički 16, 49221 Lug Orehovički</item>
    </derivirana_varijabla>
  </DomainObject.Predmet.ProtuStrankaListFormatedWithAdress>
  <DomainObject.Predmet.ProtuStrankaListFormatedWithAdressOIB>
    <izvorni_sadrzaj>
      <item>CVIJEĆE I DIZAJN DETALJ j.d.o.o. za usluge i trgovinu, OIB 45838912734, Lug Orehovički 16, 49221 Lug Orehovički</item>
    </izvorni_sadrzaj>
    <derivirana_varijabla naziv="DomainObject.Predmet.ProtuStrankaListFormatedWithAdressOIB_1">
      <item>CVIJEĆE I DIZAJN DETALJ j.d.o.o. za usluge i trgovinu, OIB 45838912734, Lug Orehovički 16, 49221 Lug Orehovički</item>
    </derivirana_varijabla>
  </DomainObject.Predmet.ProtuStrankaListFormatedWithAdressOIB>
  <DomainObject.Predmet.ProtuStrankaListNazivFormated>
    <izvorni_sadrzaj>
      <item>CVIJEĆE I DIZAJN DETALJ j.d.o.o. za usluge i trgovinu</item>
    </izvorni_sadrzaj>
    <derivirana_varijabla naziv="DomainObject.Predmet.ProtuStrankaListNazivFormated_1">
      <item>CVIJEĆE I DIZAJN DETALJ j.d.o.o. za usluge i trgovinu</item>
    </derivirana_varijabla>
  </DomainObject.Predmet.ProtuStrankaListNazivFormated>
  <DomainObject.Predmet.ProtuStrankaListNazivFormatedOIB>
    <izvorni_sadrzaj>
      <item>CVIJEĆE I DIZAJN DETALJ j.d.o.o. za usluge i trgovinu, OIB 45838912734</item>
    </izvorni_sadrzaj>
    <derivirana_varijabla naziv="DomainObject.Predmet.ProtuStrankaListNazivFormatedOIB_1">
      <item>CVIJEĆE I DIZAJN DETALJ j.d.o.o. za usluge i trgovinu, OIB 45838912734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CVIJEĆE I DIZAJN DETALJ j.d.o.o. za usluge i trgovinu</izvorni_sadrzaj>
    <derivirana_varijabla naziv="DomainObject.Predmet.ProtustrankaIDrugi_1">CVIJEĆE I DIZAJN DETALJ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CVIJEĆE I DIZAJN DETALJ j.d.o.o. za usluge i trgovinu, OIB 45838912734, Lug Orehovički 16, 49221 Lug Orehovički</izvorni_sadrzaj>
    <derivirana_varijabla naziv="DomainObject.Predmet.ProtustrankaIDrugiAdressOIB_1">CVIJEĆE I DIZAJN DETALJ j.d.o.o. za usluge i trgovinu, OIB 45838912734, Lug Orehovički 16, 49221 Lug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CVIJEĆE I DIZAJN DETALJ j.d.o.o. za usluge i trgovinu</item>
      <item>FINA Regionalni centar Zagreb</item>
    </izvorni_sadrzaj>
    <derivirana_varijabla naziv="DomainObject.Predmet.SudioniciListNaziv_1">
      <item>CVIJEĆE I DIZAJN DETALJ j.d.o.o. za usluge i trgovinu</item>
      <item>FINA Regionalni centar Zagreb</item>
    </derivirana_varijabla>
  </DomainObject.Predmet.SudioniciListNaziv>
  <DomainObject.Predmet.SudioniciListAdressOIB>
    <izvorni_sadrzaj>
      <item>CVIJEĆE I DIZAJN DETALJ j.d.o.o. za usluge i trgovinu, OIB 45838912734, Lug Orehovički 16,49221 Lug Orehovički</item>
      <item>FINA Regionalni centar Zagreb, OIB 85821130368, Trg svibanjskih žrtava 1995. br. 1,10000 Zagreb</item>
    </izvorni_sadrzaj>
    <derivirana_varijabla naziv="DomainObject.Predmet.SudioniciListAdressOIB_1">
      <item>CVIJEĆE I DIZAJN DETALJ j.d.o.o. za usluge i trgovinu, OIB 45838912734, Lug Orehovički 16,49221 Lug Orehovički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45838912734</item>
      <item>, OIB 85821130368</item>
    </izvorni_sadrzaj>
    <derivirana_varijabla naziv="DomainObject.Predmet.SudioniciListNazivOIB_1">
      <item>, OIB 45838912734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E608E-6830-47E7-B35F-1FCF20126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384</properties:Words>
  <properties:Characters>2007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2016-07-20T06:58:00Z</dcterms:created>
  <dc:creator>wsadmin</dc:creator>
  <cp:lastModifiedBy>Sanda Gučić</cp:lastModifiedBy>
  <cp:lastPrinted>2016-07-20T06:59:00Z</cp:lastPrinted>
  <dcterms:modified xmlns:xsi="http://www.w3.org/2001/XMLSchema-instance" xsi:type="dcterms:W3CDTF">2016-07-21T06:05:00Z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