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b042" w14:paraId="4ebb042" w:rsidRDefault="004C25D1" w:rsidP="004C25D1" w:rsidR="004C25D1" w:rsidRPr="00E26357">
      <w:pPr>
        <w:tabs>
          <w:tab w:pos="3686" w:val="left"/>
        </w:tabs>
        <w:jc w:val="both"/>
        <w15:collapsed w:val="false"/>
      </w:pPr>
      <w:bookmarkStart w:name="_GoBack" w:id="0"/>
      <w:bookmarkEnd w:id="0"/>
      <w:r w:rsidRPr="00E26357">
        <w:t xml:space="preserve">    REPUBLIKA HRVATSKA</w:t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  <w:t>10 St-</w:t>
      </w:r>
      <w:r w:rsidR="00BA50B1" w:rsidRPr="00E26357">
        <w:t>529</w:t>
      </w:r>
      <w:r w:rsidRPr="00E26357">
        <w:t>/2017-</w:t>
      </w:r>
      <w:r w:rsidR="00E26357" w:rsidRPr="00E26357">
        <w:t>78</w:t>
      </w:r>
    </w:p>
    <w:p w:rsidRDefault="004C25D1" w:rsidP="004C25D1" w:rsidR="004C25D1" w:rsidRPr="00E26357">
      <w:pPr>
        <w:tabs>
          <w:tab w:pos="3686" w:val="left"/>
        </w:tabs>
        <w:jc w:val="both"/>
      </w:pPr>
      <w:r w:rsidRPr="00E26357">
        <w:t>TRGOVAČKI SUD U PAZINU</w:t>
      </w:r>
    </w:p>
    <w:p w:rsidRDefault="004C25D1" w:rsidP="004C25D1" w:rsidR="008117B4" w:rsidRPr="00E26357">
      <w:pPr>
        <w:tabs>
          <w:tab w:pos="3686" w:val="left"/>
        </w:tabs>
        <w:jc w:val="both"/>
      </w:pPr>
      <w:r w:rsidRPr="00E26357">
        <w:t xml:space="preserve">           Pazin, Dršćevka 1 </w:t>
      </w:r>
    </w:p>
    <w:p w:rsidRDefault="00E26357" w:rsidP="00E26357" w:rsidR="00E26357" w:rsidRPr="00E26357">
      <w:pPr>
        <w:jc w:val="center"/>
        <w:rPr>
          <w:szCs w:val="23"/>
        </w:rPr>
      </w:pPr>
    </w:p>
    <w:p w:rsidRDefault="009C78F2" w:rsidP="00E26357" w:rsidR="009C78F2" w:rsidRPr="00E26357">
      <w:pPr>
        <w:jc w:val="center"/>
        <w:rPr>
          <w:szCs w:val="23"/>
        </w:rPr>
      </w:pPr>
      <w:r w:rsidRPr="00E26357">
        <w:rPr>
          <w:szCs w:val="23"/>
        </w:rPr>
        <w:t>HISTRIA TUBE d.d. u stečaju, Potpićan, Industrijska 3, OIB 67930158481</w:t>
      </w:r>
    </w:p>
    <w:p w:rsidRDefault="006A602E" w:rsidP="00A265E6" w:rsidR="006A602E" w:rsidRPr="00E26357">
      <w:pPr>
        <w:jc w:val="center"/>
      </w:pPr>
    </w:p>
    <w:p w:rsidRDefault="00E26357" w:rsidP="00DF6725" w:rsidR="00303070" w:rsidRPr="00E26357">
      <w:pPr>
        <w:tabs>
          <w:tab w:pos="3686" w:val="left"/>
        </w:tabs>
      </w:pPr>
      <w:r w:rsidRPr="00E26357">
        <w:t xml:space="preserve">ISPRAVLJENA </w:t>
      </w:r>
      <w:r w:rsidR="0000779C" w:rsidRPr="00E26357">
        <w:t xml:space="preserve">TABLICA </w:t>
      </w:r>
      <w:r w:rsidRPr="00E26357">
        <w:t xml:space="preserve">ISPITANIH TRAŽBINA - </w:t>
      </w:r>
      <w:r w:rsidR="0000779C" w:rsidRPr="00E26357">
        <w:t>čl</w:t>
      </w:r>
      <w:r w:rsidR="00303070" w:rsidRPr="00E26357">
        <w:t>.</w:t>
      </w:r>
      <w:r w:rsidR="0000779C" w:rsidRPr="00E26357">
        <w:t xml:space="preserve"> </w:t>
      </w:r>
      <w:r w:rsidRPr="00E26357">
        <w:t>32. st. 4. Zakona o osiguranju radničkih tražbina (sukladno podnesku Agencije za osiguranje radničkih tražbina objavljenom na e-oglasnoj ploči suda 9. srpnja 2018.)</w:t>
      </w: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3636"/>
        <w:gridCol w:w="1985"/>
        <w:gridCol w:w="3260"/>
        <w:gridCol w:w="1843"/>
        <w:gridCol w:w="1701"/>
        <w:gridCol w:w="890"/>
      </w:tblGrid>
      <w:tr w:rsidTr="00A0686A" w:rsidR="00985C68" w:rsidRPr="00E26357">
        <w:tc>
          <w:tcPr>
            <w:tcW w:type="dxa" w:w="1008"/>
            <w:vAlign w:val="center"/>
          </w:tcPr>
          <w:p w:rsidRDefault="002C7C03" w:rsidP="0028365C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rPr>
                <w:bCs w:val="false"/>
              </w:rPr>
              <w:t>Redni broj / broj prijave</w:t>
            </w:r>
          </w:p>
        </w:tc>
        <w:tc>
          <w:tcPr>
            <w:tcW w:type="dxa" w:w="3636"/>
            <w:vAlign w:val="center"/>
          </w:tcPr>
          <w:p w:rsidRDefault="002C7C03" w:rsidP="0028365C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rPr>
                <w:bCs w:val="false"/>
              </w:rPr>
              <w:t>Vjerovnik</w:t>
            </w:r>
          </w:p>
        </w:tc>
        <w:tc>
          <w:tcPr>
            <w:tcW w:type="dxa" w:w="1985"/>
            <w:vAlign w:val="center"/>
          </w:tcPr>
          <w:p w:rsidRDefault="002C7C03" w:rsidP="0028365C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rPr>
                <w:bCs w:val="false"/>
              </w:rPr>
              <w:t>Iznos prijavljene</w:t>
            </w:r>
          </w:p>
          <w:p w:rsidRDefault="002C7C03" w:rsidP="0028365C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rPr>
                <w:bCs w:val="false"/>
              </w:rPr>
              <w:t>tražbine u kn.</w:t>
            </w:r>
          </w:p>
        </w:tc>
        <w:tc>
          <w:tcPr>
            <w:tcW w:type="dxa" w:w="3260"/>
            <w:vAlign w:val="center"/>
          </w:tcPr>
          <w:p w:rsidRDefault="002C7C03" w:rsidP="0028365C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rPr>
                <w:bCs w:val="false"/>
              </w:rPr>
              <w:t>Osnov tražbine</w:t>
            </w:r>
          </w:p>
        </w:tc>
        <w:tc>
          <w:tcPr>
            <w:tcW w:type="dxa" w:w="1843"/>
            <w:vAlign w:val="center"/>
          </w:tcPr>
          <w:p w:rsidRDefault="002C7C03" w:rsidP="0028365C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rPr>
                <w:bCs w:val="false"/>
              </w:rPr>
              <w:t>Prizna</w:t>
            </w:r>
            <w:r w:rsidR="00303070" w:rsidRPr="00E26357">
              <w:rPr>
                <w:bCs w:val="false"/>
              </w:rPr>
              <w:t xml:space="preserve">to </w:t>
            </w:r>
            <w:r w:rsidRPr="00E26357">
              <w:rPr>
                <w:bCs w:val="false"/>
              </w:rPr>
              <w:t>u kn.</w:t>
            </w:r>
          </w:p>
        </w:tc>
        <w:tc>
          <w:tcPr>
            <w:tcW w:type="dxa" w:w="1701"/>
            <w:vAlign w:val="center"/>
          </w:tcPr>
          <w:p w:rsidRDefault="00B54E72" w:rsidP="003F72C7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rPr>
                <w:bCs w:val="false"/>
              </w:rPr>
              <w:t>Osporeno u kn.</w:t>
            </w:r>
          </w:p>
        </w:tc>
        <w:tc>
          <w:tcPr>
            <w:tcW w:type="dxa" w:w="890"/>
            <w:vAlign w:val="center"/>
          </w:tcPr>
          <w:p w:rsidRDefault="009C4A7E" w:rsidP="0028365C" w:rsidR="002C7C03" w:rsidRPr="00E26357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26357">
              <w:t>Isplatni red</w:t>
            </w:r>
          </w:p>
        </w:tc>
      </w:tr>
      <w:tr w:rsidTr="00A0686A" w:rsidR="006A602E" w:rsidRPr="00E26357">
        <w:trPr>
          <w:trHeight w:val="1181"/>
        </w:trPr>
        <w:tc>
          <w:tcPr>
            <w:tcW w:type="dxa" w:w="1008"/>
            <w:vAlign w:val="center"/>
          </w:tcPr>
          <w:p w:rsidRDefault="004C25D1" w:rsidP="00F01D7B" w:rsidR="006A602E" w:rsidRPr="00E26357">
            <w:pPr>
              <w:tabs>
                <w:tab w:pos="3686" w:val="left"/>
              </w:tabs>
              <w:jc w:val="center"/>
            </w:pPr>
            <w:r w:rsidRPr="00E26357">
              <w:t>1</w:t>
            </w:r>
            <w:r w:rsidR="006A602E" w:rsidRPr="00E26357">
              <w:t xml:space="preserve">. </w:t>
            </w:r>
          </w:p>
        </w:tc>
        <w:tc>
          <w:tcPr>
            <w:tcW w:type="dxa" w:w="3636"/>
            <w:vAlign w:val="center"/>
          </w:tcPr>
          <w:p w:rsidRDefault="009C78F2" w:rsidP="00EC301B" w:rsidR="006A602E" w:rsidRPr="00E26357">
            <w:pPr>
              <w:tabs>
                <w:tab w:pos="3686" w:val="left"/>
              </w:tabs>
              <w:jc w:val="center"/>
            </w:pPr>
            <w:r w:rsidRPr="00E26357">
              <w:t>MARIJAN BENČIĆ, Potpićan, Industrijska 12, OIB: 40941348122</w:t>
            </w:r>
          </w:p>
        </w:tc>
        <w:tc>
          <w:tcPr>
            <w:tcW w:type="dxa" w:w="1985"/>
            <w:vAlign w:val="center"/>
          </w:tcPr>
          <w:p w:rsidRDefault="009C78F2" w:rsidP="008117B4" w:rsidR="006A602E" w:rsidRPr="00E26357">
            <w:pPr>
              <w:tabs>
                <w:tab w:pos="3686" w:val="left"/>
              </w:tabs>
              <w:jc w:val="center"/>
              <w:rPr>
                <w:szCs w:val="22"/>
              </w:rPr>
            </w:pPr>
            <w:r w:rsidRPr="00E26357">
              <w:t>101.964,81</w:t>
            </w:r>
          </w:p>
        </w:tc>
        <w:tc>
          <w:tcPr>
            <w:tcW w:type="dxa" w:w="3260"/>
            <w:vAlign w:val="center"/>
          </w:tcPr>
          <w:p w:rsidRDefault="009C78F2" w:rsidP="009C78F2" w:rsidR="006A602E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 godišnjeg odmora</w:t>
            </w:r>
          </w:p>
        </w:tc>
        <w:tc>
          <w:tcPr>
            <w:tcW w:type="dxa" w:w="1843"/>
            <w:vAlign w:val="center"/>
          </w:tcPr>
          <w:p w:rsidRDefault="009C78F2" w:rsidP="009C4A7E" w:rsidR="006A602E" w:rsidRPr="00E26357">
            <w:pPr>
              <w:tabs>
                <w:tab w:pos="3686" w:val="left"/>
              </w:tabs>
              <w:jc w:val="center"/>
              <w:rPr>
                <w:szCs w:val="22"/>
              </w:rPr>
            </w:pPr>
            <w:r w:rsidRPr="00E26357">
              <w:t>95.672,86</w:t>
            </w:r>
          </w:p>
        </w:tc>
        <w:tc>
          <w:tcPr>
            <w:tcW w:type="dxa" w:w="1701"/>
            <w:vAlign w:val="center"/>
          </w:tcPr>
          <w:p w:rsidRDefault="009C78F2" w:rsidP="009C4A7E" w:rsidR="006A602E" w:rsidRPr="00E26357">
            <w:pPr>
              <w:tabs>
                <w:tab w:pos="3686" w:val="left"/>
              </w:tabs>
              <w:jc w:val="center"/>
            </w:pPr>
            <w:r w:rsidRPr="00E26357">
              <w:t>6.291,95</w:t>
            </w:r>
          </w:p>
        </w:tc>
        <w:tc>
          <w:tcPr>
            <w:tcW w:type="dxa" w:w="890"/>
            <w:vAlign w:val="center"/>
          </w:tcPr>
          <w:p w:rsidRDefault="00C22FD3" w:rsidP="009C4A7E" w:rsidR="006A602E" w:rsidRPr="00E26357">
            <w:pPr>
              <w:tabs>
                <w:tab w:pos="3686" w:val="left"/>
              </w:tabs>
              <w:jc w:val="center"/>
            </w:pPr>
            <w:r w:rsidRPr="00E26357">
              <w:t>I</w:t>
            </w:r>
            <w:r w:rsidR="006A602E" w:rsidRPr="00E26357">
              <w:t xml:space="preserve">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2.</w:t>
            </w:r>
          </w:p>
        </w:tc>
        <w:tc>
          <w:tcPr>
            <w:tcW w:type="dxa" w:w="3636"/>
            <w:vAlign w:val="center"/>
          </w:tcPr>
          <w:p w:rsidRDefault="001A52D9" w:rsidP="00EC301B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KARMEN PERAK, Rabac, </w:t>
            </w:r>
          </w:p>
          <w:p w:rsidRDefault="001A52D9" w:rsidP="00EC301B" w:rsidR="009C78F2" w:rsidRPr="00E26357">
            <w:pPr>
              <w:tabs>
                <w:tab w:pos="3686" w:val="left"/>
              </w:tabs>
              <w:jc w:val="center"/>
            </w:pPr>
            <w:r w:rsidRPr="00E26357">
              <w:t>C</w:t>
            </w:r>
            <w:r w:rsidR="009C78F2" w:rsidRPr="00E26357">
              <w:t>reska 17, OIB: 90936362493</w:t>
            </w:r>
          </w:p>
        </w:tc>
        <w:tc>
          <w:tcPr>
            <w:tcW w:type="dxa" w:w="1985"/>
            <w:vAlign w:val="center"/>
          </w:tcPr>
          <w:p w:rsidRDefault="009C78F2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108.092,66</w:t>
            </w:r>
          </w:p>
        </w:tc>
        <w:tc>
          <w:tcPr>
            <w:tcW w:type="dxa" w:w="3260"/>
            <w:vAlign w:val="center"/>
          </w:tcPr>
          <w:p w:rsidRDefault="001A52D9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9C78F2" w:rsidRPr="00E26357">
              <w:t xml:space="preserve"> naknade troškova prijevoza na posao i s posla, obračun naknade materijalnih troškova</w:t>
            </w:r>
          </w:p>
        </w:tc>
        <w:tc>
          <w:tcPr>
            <w:tcW w:type="dxa" w:w="1843"/>
            <w:vAlign w:val="center"/>
          </w:tcPr>
          <w:p w:rsidRDefault="002212BB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79.478,26</w:t>
            </w:r>
          </w:p>
        </w:tc>
        <w:tc>
          <w:tcPr>
            <w:tcW w:type="dxa" w:w="1701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4.115,27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3.</w:t>
            </w:r>
          </w:p>
        </w:tc>
        <w:tc>
          <w:tcPr>
            <w:tcW w:type="dxa" w:w="3636"/>
            <w:vAlign w:val="center"/>
          </w:tcPr>
          <w:p w:rsidRDefault="009C78F2" w:rsidP="00EC301B" w:rsidR="009C78F2" w:rsidRPr="00E26357">
            <w:pPr>
              <w:tabs>
                <w:tab w:pos="3686" w:val="left"/>
              </w:tabs>
              <w:jc w:val="center"/>
            </w:pPr>
            <w:r w:rsidRPr="00E26357">
              <w:t>BRUNO JEROMELA, Pićan, Jurani 10, OIB: 87047078400</w:t>
            </w:r>
          </w:p>
        </w:tc>
        <w:tc>
          <w:tcPr>
            <w:tcW w:type="dxa" w:w="1985"/>
            <w:vAlign w:val="center"/>
          </w:tcPr>
          <w:p w:rsidRDefault="009C78F2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90.000,45</w:t>
            </w:r>
          </w:p>
        </w:tc>
        <w:tc>
          <w:tcPr>
            <w:tcW w:type="dxa" w:w="3260"/>
            <w:vAlign w:val="center"/>
          </w:tcPr>
          <w:p w:rsidRDefault="009C78F2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</w:t>
            </w:r>
            <w:r w:rsidR="001A52D9" w:rsidRPr="00E26357">
              <w:t xml:space="preserve"> o radu, obračun</w:t>
            </w:r>
            <w:r w:rsidRPr="00E26357">
              <w:t xml:space="preserve"> plaće, obračun</w:t>
            </w:r>
            <w:r w:rsidR="001A52D9" w:rsidRPr="00E26357">
              <w:t xml:space="preserve"> otpremnine, obračun</w:t>
            </w:r>
            <w:r w:rsidRPr="00E26357">
              <w:t xml:space="preserve"> naknade troškova prijevoza na posao i s posla</w:t>
            </w:r>
          </w:p>
        </w:tc>
        <w:tc>
          <w:tcPr>
            <w:tcW w:type="dxa" w:w="1843"/>
            <w:vAlign w:val="center"/>
          </w:tcPr>
          <w:p w:rsidRDefault="002212BB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65.415,33</w:t>
            </w:r>
          </w:p>
        </w:tc>
        <w:tc>
          <w:tcPr>
            <w:tcW w:type="dxa" w:w="1701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3.261,67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858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4.</w:t>
            </w:r>
          </w:p>
        </w:tc>
        <w:tc>
          <w:tcPr>
            <w:tcW w:type="dxa" w:w="3636"/>
            <w:vAlign w:val="center"/>
          </w:tcPr>
          <w:p w:rsidRDefault="009C78F2" w:rsidP="009C78F2" w:rsidR="009C78F2" w:rsidRPr="00E26357">
            <w:pPr>
              <w:tabs>
                <w:tab w:pos="3686" w:val="left"/>
              </w:tabs>
              <w:jc w:val="center"/>
            </w:pPr>
            <w:r w:rsidRPr="00E26357">
              <w:t>MIRELA GLAVIĆ, Nedešćina, Šumber 12, OIB: 35344779672</w:t>
            </w:r>
          </w:p>
        </w:tc>
        <w:tc>
          <w:tcPr>
            <w:tcW w:type="dxa" w:w="1985"/>
            <w:vAlign w:val="center"/>
          </w:tcPr>
          <w:p w:rsidRDefault="009C78F2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11.896,04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pomoć</w:t>
            </w:r>
            <w:r w:rsidR="009C78F2" w:rsidRPr="00E26357">
              <w:t xml:space="preserve"> zaposleniku</w:t>
            </w:r>
          </w:p>
        </w:tc>
        <w:tc>
          <w:tcPr>
            <w:tcW w:type="dxa" w:w="1843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11.896,04</w:t>
            </w:r>
          </w:p>
        </w:tc>
        <w:tc>
          <w:tcPr>
            <w:tcW w:type="dxa" w:w="1701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5.</w:t>
            </w:r>
          </w:p>
        </w:tc>
        <w:tc>
          <w:tcPr>
            <w:tcW w:type="dxa" w:w="3636"/>
            <w:vAlign w:val="center"/>
          </w:tcPr>
          <w:p w:rsidRDefault="009C78F2" w:rsidP="009C78F2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VANDA ČONDIĆ, Kršan, </w:t>
            </w:r>
          </w:p>
          <w:p w:rsidRDefault="009C78F2" w:rsidP="009C78F2" w:rsidR="009C78F2" w:rsidRPr="00E26357">
            <w:pPr>
              <w:tabs>
                <w:tab w:pos="3686" w:val="left"/>
              </w:tabs>
              <w:jc w:val="center"/>
            </w:pPr>
            <w:r w:rsidRPr="00E26357">
              <w:t>Jurišići 47, OIB: 33683022121</w:t>
            </w:r>
          </w:p>
        </w:tc>
        <w:tc>
          <w:tcPr>
            <w:tcW w:type="dxa" w:w="1985"/>
            <w:vAlign w:val="center"/>
          </w:tcPr>
          <w:p w:rsidRDefault="009C78F2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151.411,28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</w:t>
            </w:r>
            <w:r w:rsidR="009C78F2" w:rsidRPr="00E26357">
              <w:t xml:space="preserve"> otpremnine, obračuna naknade troškova prijev</w:t>
            </w:r>
            <w:r w:rsidRPr="00E26357">
              <w:t>oza na posao i s posla, obračun</w:t>
            </w:r>
            <w:r w:rsidR="009C78F2" w:rsidRPr="00E26357">
              <w:t xml:space="preserve"> naknade materijalnih troškova</w:t>
            </w:r>
          </w:p>
        </w:tc>
        <w:tc>
          <w:tcPr>
            <w:tcW w:type="dxa" w:w="1843"/>
            <w:vAlign w:val="center"/>
          </w:tcPr>
          <w:p w:rsidRDefault="002212BB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115.002,15</w:t>
            </w:r>
          </w:p>
        </w:tc>
        <w:tc>
          <w:tcPr>
            <w:tcW w:type="dxa" w:w="1701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5.363,64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lastRenderedPageBreak/>
              <w:t>6.</w:t>
            </w:r>
          </w:p>
        </w:tc>
        <w:tc>
          <w:tcPr>
            <w:tcW w:type="dxa" w:w="3636"/>
            <w:vAlign w:val="center"/>
          </w:tcPr>
          <w:p w:rsidRDefault="009C78F2" w:rsidP="009C78F2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NERINA PARONIĆ, Kršan, Čepić, Purgarija 21, </w:t>
            </w:r>
          </w:p>
          <w:p w:rsidRDefault="009C78F2" w:rsidP="009C78F2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78079888837</w:t>
            </w:r>
          </w:p>
        </w:tc>
        <w:tc>
          <w:tcPr>
            <w:tcW w:type="dxa" w:w="1985"/>
            <w:vAlign w:val="center"/>
          </w:tcPr>
          <w:p w:rsidRDefault="009C78F2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124.751,14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</w:t>
            </w:r>
            <w:r w:rsidR="009C78F2" w:rsidRPr="00E26357">
              <w:t xml:space="preserve"> otpremnine, obra</w:t>
            </w:r>
            <w:r w:rsidRPr="00E26357">
              <w:t>čun</w:t>
            </w:r>
            <w:r w:rsidR="009C78F2" w:rsidRPr="00E26357">
              <w:t xml:space="preserve"> naknade troškova prijevoza na posao i s posla</w:t>
            </w:r>
          </w:p>
        </w:tc>
        <w:tc>
          <w:tcPr>
            <w:tcW w:type="dxa" w:w="1843"/>
            <w:vAlign w:val="center"/>
          </w:tcPr>
          <w:p w:rsidRDefault="002212BB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96.527,66</w:t>
            </w:r>
          </w:p>
        </w:tc>
        <w:tc>
          <w:tcPr>
            <w:tcW w:type="dxa" w:w="1701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2.875,89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7.</w:t>
            </w:r>
          </w:p>
        </w:tc>
        <w:tc>
          <w:tcPr>
            <w:tcW w:type="dxa" w:w="3636"/>
            <w:vAlign w:val="center"/>
          </w:tcPr>
          <w:p w:rsidRDefault="00146510" w:rsidP="00146510" w:rsidR="009C78F2" w:rsidRPr="00E26357">
            <w:pPr>
              <w:tabs>
                <w:tab w:pos="3686" w:val="left"/>
              </w:tabs>
              <w:jc w:val="center"/>
            </w:pPr>
            <w:r w:rsidRPr="00E26357">
              <w:t>NEDELJKO FONOVIĆ, Kršan, Lazarići 16a, OIB: 72522216431</w:t>
            </w:r>
          </w:p>
        </w:tc>
        <w:tc>
          <w:tcPr>
            <w:tcW w:type="dxa" w:w="1985"/>
            <w:vAlign w:val="center"/>
          </w:tcPr>
          <w:p w:rsidRDefault="00146510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101.990,23</w:t>
            </w:r>
          </w:p>
        </w:tc>
        <w:tc>
          <w:tcPr>
            <w:tcW w:type="dxa" w:w="3260"/>
            <w:vAlign w:val="center"/>
          </w:tcPr>
          <w:p w:rsidRDefault="00146510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 naknade troškova prijevoza na posao i s posla</w:t>
            </w:r>
          </w:p>
        </w:tc>
        <w:tc>
          <w:tcPr>
            <w:tcW w:type="dxa" w:w="1843"/>
            <w:vAlign w:val="center"/>
          </w:tcPr>
          <w:p w:rsidRDefault="002C6694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76.565,61</w:t>
            </w:r>
          </w:p>
        </w:tc>
        <w:tc>
          <w:tcPr>
            <w:tcW w:type="dxa" w:w="1701"/>
            <w:vAlign w:val="center"/>
          </w:tcPr>
          <w:p w:rsidRDefault="00146510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8.</w:t>
            </w:r>
          </w:p>
        </w:tc>
        <w:tc>
          <w:tcPr>
            <w:tcW w:type="dxa" w:w="3636"/>
            <w:vAlign w:val="center"/>
          </w:tcPr>
          <w:p w:rsidRDefault="00146510" w:rsidP="00146510" w:rsidR="009C78F2" w:rsidRPr="00E26357">
            <w:pPr>
              <w:tabs>
                <w:tab w:pos="3686" w:val="left"/>
              </w:tabs>
              <w:jc w:val="center"/>
            </w:pPr>
            <w:r w:rsidRPr="00E26357">
              <w:t xml:space="preserve">ALDO BELUŠIĆ, Potpićan, Belušići 71, OIB: 92611094918 </w:t>
            </w:r>
          </w:p>
        </w:tc>
        <w:tc>
          <w:tcPr>
            <w:tcW w:type="dxa" w:w="1985"/>
            <w:vAlign w:val="center"/>
          </w:tcPr>
          <w:p w:rsidRDefault="00146510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121.004,80</w:t>
            </w:r>
          </w:p>
        </w:tc>
        <w:tc>
          <w:tcPr>
            <w:tcW w:type="dxa" w:w="3260"/>
            <w:vAlign w:val="center"/>
          </w:tcPr>
          <w:p w:rsidRDefault="00146510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</w:t>
            </w:r>
            <w:r w:rsidR="001A52D9" w:rsidRPr="00E26357">
              <w:t xml:space="preserve"> o radu, obračun</w:t>
            </w:r>
            <w:r w:rsidRPr="00E26357">
              <w:t xml:space="preserve"> plaće, obračun</w:t>
            </w:r>
            <w:r w:rsidR="001A52D9" w:rsidRPr="00E26357">
              <w:t xml:space="preserve"> otpremnine, obračun</w:t>
            </w:r>
            <w:r w:rsidRPr="00E26357">
              <w:t xml:space="preserve"> naknade troškova prijevoza na posao i s posla</w:t>
            </w:r>
          </w:p>
        </w:tc>
        <w:tc>
          <w:tcPr>
            <w:tcW w:type="dxa" w:w="1843"/>
            <w:vAlign w:val="center"/>
          </w:tcPr>
          <w:p w:rsidRDefault="002C6694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93.407,34</w:t>
            </w:r>
          </w:p>
        </w:tc>
        <w:tc>
          <w:tcPr>
            <w:tcW w:type="dxa" w:w="1701"/>
            <w:vAlign w:val="center"/>
          </w:tcPr>
          <w:p w:rsidRDefault="00146510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9C78F2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9.</w:t>
            </w:r>
          </w:p>
        </w:tc>
        <w:tc>
          <w:tcPr>
            <w:tcW w:type="dxa" w:w="3636"/>
            <w:vAlign w:val="center"/>
          </w:tcPr>
          <w:p w:rsidRDefault="00146510" w:rsidP="00146510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KLAUDIO ŠUMBERAC, Kršan, Čambarelići 10, </w:t>
            </w:r>
          </w:p>
          <w:p w:rsidRDefault="00146510" w:rsidP="00146510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46350301052</w:t>
            </w:r>
          </w:p>
        </w:tc>
        <w:tc>
          <w:tcPr>
            <w:tcW w:type="dxa" w:w="1985"/>
            <w:vAlign w:val="center"/>
          </w:tcPr>
          <w:p w:rsidRDefault="00146510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23.364,14</w:t>
            </w:r>
          </w:p>
        </w:tc>
        <w:tc>
          <w:tcPr>
            <w:tcW w:type="dxa" w:w="3260"/>
            <w:vAlign w:val="center"/>
          </w:tcPr>
          <w:p w:rsidRDefault="001A52D9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</w:t>
            </w:r>
            <w:r w:rsidR="00146510" w:rsidRPr="00E26357">
              <w:t xml:space="preserve"> o radu, obračun</w:t>
            </w:r>
            <w:r w:rsidRPr="00E26357">
              <w:t>i</w:t>
            </w:r>
            <w:r w:rsidR="00146510" w:rsidRPr="00E26357">
              <w:t xml:space="preserve"> plaća, naknada prijevoza na posao i s posla</w:t>
            </w:r>
          </w:p>
        </w:tc>
        <w:tc>
          <w:tcPr>
            <w:tcW w:type="dxa" w:w="1843"/>
            <w:vAlign w:val="center"/>
          </w:tcPr>
          <w:p w:rsidRDefault="004C36DB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14.533,36</w:t>
            </w:r>
          </w:p>
        </w:tc>
        <w:tc>
          <w:tcPr>
            <w:tcW w:type="dxa" w:w="1701"/>
            <w:vAlign w:val="center"/>
          </w:tcPr>
          <w:p w:rsidRDefault="00146510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10.</w:t>
            </w:r>
          </w:p>
        </w:tc>
        <w:tc>
          <w:tcPr>
            <w:tcW w:type="dxa" w:w="3636"/>
            <w:vAlign w:val="center"/>
          </w:tcPr>
          <w:p w:rsidRDefault="00146510" w:rsidP="00146510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IGOR CELIĆ, Nedešćina, </w:t>
            </w:r>
          </w:p>
          <w:p w:rsidRDefault="00146510" w:rsidP="00146510" w:rsidR="009C78F2" w:rsidRPr="00E26357">
            <w:pPr>
              <w:tabs>
                <w:tab w:pos="3686" w:val="left"/>
              </w:tabs>
              <w:jc w:val="center"/>
            </w:pPr>
            <w:r w:rsidRPr="00E26357">
              <w:t>Šumber 29, OIB: 57747564216</w:t>
            </w:r>
          </w:p>
        </w:tc>
        <w:tc>
          <w:tcPr>
            <w:tcW w:type="dxa" w:w="1985"/>
            <w:vAlign w:val="center"/>
          </w:tcPr>
          <w:p w:rsidRDefault="00146510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108.003,38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146510" w:rsidRPr="00E26357">
              <w:t xml:space="preserve"> materijalnih troškova</w:t>
            </w:r>
          </w:p>
        </w:tc>
        <w:tc>
          <w:tcPr>
            <w:tcW w:type="dxa" w:w="1843"/>
            <w:vAlign w:val="center"/>
          </w:tcPr>
          <w:p w:rsidRDefault="002C6694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80.860,48</w:t>
            </w:r>
          </w:p>
        </w:tc>
        <w:tc>
          <w:tcPr>
            <w:tcW w:type="dxa" w:w="1701"/>
            <w:vAlign w:val="center"/>
          </w:tcPr>
          <w:p w:rsidRDefault="00146510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11.</w:t>
            </w:r>
          </w:p>
        </w:tc>
        <w:tc>
          <w:tcPr>
            <w:tcW w:type="dxa" w:w="3636"/>
            <w:vAlign w:val="center"/>
          </w:tcPr>
          <w:p w:rsidRDefault="00146510" w:rsidP="00146510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MLADEN KALČIĆ, Pazin, </w:t>
            </w:r>
          </w:p>
          <w:p w:rsidRDefault="00146510" w:rsidP="00146510" w:rsidR="009C78F2" w:rsidRPr="00E26357">
            <w:pPr>
              <w:tabs>
                <w:tab w:pos="3686" w:val="left"/>
              </w:tabs>
              <w:jc w:val="center"/>
            </w:pPr>
            <w:r w:rsidRPr="00E26357">
              <w:t>Saše Šantela 7, OIB: 93186961229</w:t>
            </w:r>
          </w:p>
        </w:tc>
        <w:tc>
          <w:tcPr>
            <w:tcW w:type="dxa" w:w="1985"/>
            <w:vAlign w:val="center"/>
          </w:tcPr>
          <w:p w:rsidRDefault="00146510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108.970,99</w:t>
            </w:r>
          </w:p>
        </w:tc>
        <w:tc>
          <w:tcPr>
            <w:tcW w:type="dxa" w:w="3260"/>
            <w:vAlign w:val="center"/>
          </w:tcPr>
          <w:p w:rsidRDefault="001A52D9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146510" w:rsidRPr="00E26357">
              <w:t xml:space="preserve"> materijalnih troškova</w:t>
            </w:r>
          </w:p>
        </w:tc>
        <w:tc>
          <w:tcPr>
            <w:tcW w:type="dxa" w:w="1843"/>
            <w:vAlign w:val="center"/>
          </w:tcPr>
          <w:p w:rsidRDefault="003F71A1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81.828,09</w:t>
            </w:r>
          </w:p>
        </w:tc>
        <w:tc>
          <w:tcPr>
            <w:tcW w:type="dxa" w:w="1701"/>
            <w:vAlign w:val="center"/>
          </w:tcPr>
          <w:p w:rsidRDefault="00146510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12.</w:t>
            </w:r>
          </w:p>
        </w:tc>
        <w:tc>
          <w:tcPr>
            <w:tcW w:type="dxa" w:w="3636"/>
            <w:vAlign w:val="center"/>
          </w:tcPr>
          <w:p w:rsidRDefault="00146510" w:rsidP="00146510" w:rsidR="009C78F2" w:rsidRPr="00E26357">
            <w:pPr>
              <w:tabs>
                <w:tab w:pos="3686" w:val="left"/>
              </w:tabs>
              <w:jc w:val="center"/>
            </w:pPr>
            <w:r w:rsidRPr="00E26357">
              <w:t>MARIJA VRETENAR, Potpićan, Most Pićan 2e, OIB: 44539993937</w:t>
            </w:r>
          </w:p>
        </w:tc>
        <w:tc>
          <w:tcPr>
            <w:tcW w:type="dxa" w:w="1985"/>
            <w:vAlign w:val="center"/>
          </w:tcPr>
          <w:p w:rsidRDefault="00146510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82.385,60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146510" w:rsidRPr="00E26357">
              <w:t xml:space="preserve"> materijalnih troškova</w:t>
            </w:r>
          </w:p>
        </w:tc>
        <w:tc>
          <w:tcPr>
            <w:tcW w:type="dxa" w:w="1843"/>
            <w:vAlign w:val="center"/>
          </w:tcPr>
          <w:p w:rsidRDefault="00EC1FE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66.820,67</w:t>
            </w:r>
          </w:p>
        </w:tc>
        <w:tc>
          <w:tcPr>
            <w:tcW w:type="dxa" w:w="1701"/>
            <w:vAlign w:val="center"/>
          </w:tcPr>
          <w:p w:rsidRDefault="00146510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13.</w:t>
            </w:r>
          </w:p>
        </w:tc>
        <w:tc>
          <w:tcPr>
            <w:tcW w:type="dxa" w:w="3636"/>
            <w:vAlign w:val="center"/>
          </w:tcPr>
          <w:p w:rsidRDefault="00C96EEF" w:rsidP="00C065DF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RINO BELUŠIĆ, Pićan, </w:t>
            </w:r>
          </w:p>
          <w:p w:rsidRDefault="00C96EEF" w:rsidP="00C065DF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Sv. Katarina, Belušići, </w:t>
            </w:r>
          </w:p>
          <w:p w:rsidRDefault="00C96EEF" w:rsidP="00C065DF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36008162329</w:t>
            </w:r>
          </w:p>
        </w:tc>
        <w:tc>
          <w:tcPr>
            <w:tcW w:type="dxa" w:w="1985"/>
            <w:vAlign w:val="center"/>
          </w:tcPr>
          <w:p w:rsidRDefault="00C065DF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82.420,25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</w:t>
            </w:r>
            <w:r w:rsidR="00C065DF" w:rsidRPr="00E26357">
              <w:t xml:space="preserve"> otpremnine, naknade troškova prijevoza na posao i s posla</w:t>
            </w:r>
          </w:p>
        </w:tc>
        <w:tc>
          <w:tcPr>
            <w:tcW w:type="dxa" w:w="1843"/>
            <w:vAlign w:val="center"/>
          </w:tcPr>
          <w:p w:rsidRDefault="000A51C3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58.802,71</w:t>
            </w:r>
          </w:p>
        </w:tc>
        <w:tc>
          <w:tcPr>
            <w:tcW w:type="dxa" w:w="1701"/>
            <w:vAlign w:val="center"/>
          </w:tcPr>
          <w:p w:rsidRDefault="00C065DF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14.</w:t>
            </w:r>
          </w:p>
        </w:tc>
        <w:tc>
          <w:tcPr>
            <w:tcW w:type="dxa" w:w="3636"/>
            <w:vAlign w:val="center"/>
          </w:tcPr>
          <w:p w:rsidRDefault="00C065DF" w:rsidP="00C065DF" w:rsidR="009C78F2" w:rsidRPr="00E26357">
            <w:pPr>
              <w:tabs>
                <w:tab w:pos="3686" w:val="left"/>
              </w:tabs>
              <w:jc w:val="center"/>
            </w:pPr>
            <w:r w:rsidRPr="00E26357">
              <w:t>ANĐELKO PERAK, Rabac, Creska 17, OIB: 99858316825</w:t>
            </w:r>
          </w:p>
        </w:tc>
        <w:tc>
          <w:tcPr>
            <w:tcW w:type="dxa" w:w="1985"/>
            <w:vAlign w:val="center"/>
          </w:tcPr>
          <w:p w:rsidRDefault="00C065DF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67.296,38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C065DF" w:rsidRPr="00E26357">
              <w:t xml:space="preserve"> naknade troškova prijev</w:t>
            </w:r>
            <w:r w:rsidRPr="00E26357">
              <w:t>oza na posao i s posla, obračun</w:t>
            </w:r>
            <w:r w:rsidR="00C065DF" w:rsidRPr="00E26357">
              <w:t xml:space="preserve"> naknade materijalnih troškova</w:t>
            </w:r>
          </w:p>
        </w:tc>
        <w:tc>
          <w:tcPr>
            <w:tcW w:type="dxa" w:w="1843"/>
            <w:vAlign w:val="center"/>
          </w:tcPr>
          <w:p w:rsidRDefault="00274C58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45.565,36</w:t>
            </w:r>
          </w:p>
        </w:tc>
        <w:tc>
          <w:tcPr>
            <w:tcW w:type="dxa" w:w="1701"/>
            <w:vAlign w:val="center"/>
          </w:tcPr>
          <w:p w:rsidRDefault="00C065DF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15.</w:t>
            </w:r>
          </w:p>
        </w:tc>
        <w:tc>
          <w:tcPr>
            <w:tcW w:type="dxa" w:w="3636"/>
            <w:vAlign w:val="center"/>
          </w:tcPr>
          <w:p w:rsidRDefault="00C065DF" w:rsidP="00C065DF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KLAUDIO RUŽIĆ, Plomin, Plomin Luka, Malini 76, </w:t>
            </w:r>
          </w:p>
          <w:p w:rsidRDefault="00C065DF" w:rsidP="00C065DF" w:rsidR="009C78F2" w:rsidRPr="00E26357">
            <w:pPr>
              <w:tabs>
                <w:tab w:pos="3686" w:val="left"/>
              </w:tabs>
              <w:jc w:val="center"/>
            </w:pPr>
            <w:r w:rsidRPr="00E26357">
              <w:t xml:space="preserve">OIB: 79151794957 </w:t>
            </w:r>
          </w:p>
        </w:tc>
        <w:tc>
          <w:tcPr>
            <w:tcW w:type="dxa" w:w="1985"/>
            <w:vAlign w:val="center"/>
          </w:tcPr>
          <w:p w:rsidRDefault="00C065DF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69.045,13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C065DF" w:rsidRPr="00E26357">
              <w:t xml:space="preserve"> naknade troškova prijevoza na posao i s posla</w:t>
            </w:r>
          </w:p>
        </w:tc>
        <w:tc>
          <w:tcPr>
            <w:tcW w:type="dxa" w:w="1843"/>
            <w:vAlign w:val="center"/>
          </w:tcPr>
          <w:p w:rsidRDefault="002B37E1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47.424,15</w:t>
            </w:r>
          </w:p>
        </w:tc>
        <w:tc>
          <w:tcPr>
            <w:tcW w:type="dxa" w:w="1701"/>
            <w:vAlign w:val="center"/>
          </w:tcPr>
          <w:p w:rsidRDefault="00C065DF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16.</w:t>
            </w:r>
          </w:p>
        </w:tc>
        <w:tc>
          <w:tcPr>
            <w:tcW w:type="dxa" w:w="3636"/>
            <w:vAlign w:val="center"/>
          </w:tcPr>
          <w:p w:rsidRDefault="00C065DF" w:rsidP="00C065DF" w:rsidR="009C78F2" w:rsidRPr="00E26357">
            <w:pPr>
              <w:tabs>
                <w:tab w:pos="3686" w:val="left"/>
              </w:tabs>
              <w:jc w:val="center"/>
            </w:pPr>
            <w:r w:rsidRPr="00E26357">
              <w:t>DORINO SALOMON, Kršan, Lanišće 10, OIB: 64104927996</w:t>
            </w:r>
          </w:p>
        </w:tc>
        <w:tc>
          <w:tcPr>
            <w:tcW w:type="dxa" w:w="1985"/>
            <w:vAlign w:val="center"/>
          </w:tcPr>
          <w:p w:rsidRDefault="00C065DF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104.941,74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</w:t>
            </w:r>
            <w:r w:rsidR="00C065DF" w:rsidRPr="00E26357">
              <w:t xml:space="preserve"> otpremnine, obračuna materijalnih troškova</w:t>
            </w:r>
          </w:p>
        </w:tc>
        <w:tc>
          <w:tcPr>
            <w:tcW w:type="dxa" w:w="1843"/>
            <w:vAlign w:val="center"/>
          </w:tcPr>
          <w:p w:rsidRDefault="002B37E1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77.344,28</w:t>
            </w:r>
          </w:p>
        </w:tc>
        <w:tc>
          <w:tcPr>
            <w:tcW w:type="dxa" w:w="1701"/>
            <w:vAlign w:val="center"/>
          </w:tcPr>
          <w:p w:rsidRDefault="00C065DF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17.</w:t>
            </w:r>
          </w:p>
        </w:tc>
        <w:tc>
          <w:tcPr>
            <w:tcW w:type="dxa" w:w="3636"/>
            <w:vAlign w:val="center"/>
          </w:tcPr>
          <w:p w:rsidRDefault="00C065DF" w:rsidP="00C065DF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DUNJA BENČIĆ RUŽIĆ, Plomin, Plomin Luka 65, </w:t>
            </w:r>
          </w:p>
          <w:p w:rsidRDefault="00C065DF" w:rsidP="00C065DF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47952362137</w:t>
            </w:r>
          </w:p>
        </w:tc>
        <w:tc>
          <w:tcPr>
            <w:tcW w:type="dxa" w:w="1985"/>
            <w:vAlign w:val="center"/>
          </w:tcPr>
          <w:p w:rsidRDefault="00C065DF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80.956,79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</w:t>
            </w:r>
            <w:r w:rsidR="00C065DF" w:rsidRPr="00E26357">
              <w:t xml:space="preserve"> o rad</w:t>
            </w:r>
            <w:r w:rsidRPr="00E26357">
              <w:t>u, obračun plaće, obračun</w:t>
            </w:r>
            <w:r w:rsidR="00C065DF" w:rsidRPr="00E26357">
              <w:t xml:space="preserve"> otpremnine, obračuna naknade troškova prijevoza na posao i s posla, obračun naknade materijalnih troškova</w:t>
            </w:r>
          </w:p>
        </w:tc>
        <w:tc>
          <w:tcPr>
            <w:tcW w:type="dxa" w:w="1843"/>
            <w:vAlign w:val="center"/>
          </w:tcPr>
          <w:p w:rsidRDefault="001308AD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58.783,99</w:t>
            </w:r>
          </w:p>
        </w:tc>
        <w:tc>
          <w:tcPr>
            <w:tcW w:type="dxa" w:w="1701"/>
            <w:vAlign w:val="center"/>
          </w:tcPr>
          <w:p w:rsidRDefault="00C065DF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18.</w:t>
            </w:r>
          </w:p>
        </w:tc>
        <w:tc>
          <w:tcPr>
            <w:tcW w:type="dxa" w:w="3636"/>
            <w:vAlign w:val="center"/>
          </w:tcPr>
          <w:p w:rsidRDefault="00C065DF" w:rsidP="00C065DF" w:rsidR="009C78F2" w:rsidRPr="00E26357">
            <w:pPr>
              <w:tabs>
                <w:tab w:pos="3686" w:val="left"/>
              </w:tabs>
              <w:jc w:val="center"/>
            </w:pPr>
            <w:r w:rsidRPr="00E26357">
              <w:t>RIKARDO KRIŠTOFIĆ, Potpićan, Vrtlić 72 F, OIB: 18716456720</w:t>
            </w:r>
          </w:p>
        </w:tc>
        <w:tc>
          <w:tcPr>
            <w:tcW w:type="dxa" w:w="1985"/>
            <w:vAlign w:val="center"/>
          </w:tcPr>
          <w:p w:rsidRDefault="00C065DF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66.141,99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</w:t>
            </w:r>
            <w:r w:rsidR="00C065DF" w:rsidRPr="00E26357">
              <w:t xml:space="preserve"> plaća</w:t>
            </w:r>
          </w:p>
        </w:tc>
        <w:tc>
          <w:tcPr>
            <w:tcW w:type="dxa" w:w="1843"/>
            <w:vAlign w:val="center"/>
          </w:tcPr>
          <w:p w:rsidRDefault="001308AD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45.933,13</w:t>
            </w:r>
          </w:p>
        </w:tc>
        <w:tc>
          <w:tcPr>
            <w:tcW w:type="dxa" w:w="1701"/>
            <w:vAlign w:val="center"/>
          </w:tcPr>
          <w:p w:rsidRDefault="00C065DF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9C78F2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19.</w:t>
            </w:r>
          </w:p>
        </w:tc>
        <w:tc>
          <w:tcPr>
            <w:tcW w:type="dxa" w:w="3636"/>
            <w:vAlign w:val="center"/>
          </w:tcPr>
          <w:p w:rsidRDefault="0007386A" w:rsidP="0007386A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DALEN BRAJKOVIĆ, Labin, Nmarcilinica I/17, </w:t>
            </w:r>
          </w:p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12135051686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80.332,55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07386A" w:rsidRPr="00E26357">
              <w:t xml:space="preserve"> naknade troškova prijevoza na posao i s posla</w:t>
            </w:r>
          </w:p>
        </w:tc>
        <w:tc>
          <w:tcPr>
            <w:tcW w:type="dxa" w:w="1843"/>
            <w:vAlign w:val="center"/>
          </w:tcPr>
          <w:p w:rsidRDefault="001308AD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58.543,1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20.</w:t>
            </w:r>
          </w:p>
        </w:tc>
        <w:tc>
          <w:tcPr>
            <w:tcW w:type="dxa" w:w="3636"/>
            <w:vAlign w:val="center"/>
          </w:tcPr>
          <w:p w:rsidRDefault="0007386A" w:rsidP="0007386A" w:rsidR="0007386A" w:rsidRPr="00E26357">
            <w:pPr>
              <w:tabs>
                <w:tab w:pos="3686" w:val="left"/>
              </w:tabs>
              <w:jc w:val="center"/>
            </w:pPr>
            <w:r w:rsidRPr="00E26357">
              <w:t xml:space="preserve">DALIBOR RUŽIĆ, Plomin, </w:t>
            </w:r>
          </w:p>
          <w:p w:rsidRDefault="0007386A" w:rsidP="0007386A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Plomin Luka 65, </w:t>
            </w:r>
          </w:p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81239641671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76.858,74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 plaće, obračun otpremnine, obračun</w:t>
            </w:r>
            <w:r w:rsidR="0007386A" w:rsidRPr="00E26357">
              <w:t xml:space="preserve"> naknade troškova prijevoza na posao i s posla</w:t>
            </w:r>
          </w:p>
        </w:tc>
        <w:tc>
          <w:tcPr>
            <w:tcW w:type="dxa" w:w="1843"/>
            <w:vAlign w:val="center"/>
          </w:tcPr>
          <w:p w:rsidRDefault="001308AD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56.175,02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21.</w:t>
            </w:r>
          </w:p>
        </w:tc>
        <w:tc>
          <w:tcPr>
            <w:tcW w:type="dxa" w:w="3636"/>
            <w:vAlign w:val="center"/>
          </w:tcPr>
          <w:p w:rsidRDefault="0007386A" w:rsidP="0007386A" w:rsidR="0007386A" w:rsidRPr="00E26357">
            <w:pPr>
              <w:tabs>
                <w:tab w:pos="3686" w:val="left"/>
              </w:tabs>
              <w:jc w:val="center"/>
            </w:pPr>
            <w:r w:rsidRPr="00E26357">
              <w:t xml:space="preserve">STEFAN BEGIĆ, Potpićan, </w:t>
            </w:r>
          </w:p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Dumbrova 6, OIB: 81396390140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43.839,14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</w:t>
            </w:r>
            <w:r w:rsidR="0007386A" w:rsidRPr="00E26357">
              <w:t xml:space="preserve"> o radu, obra</w:t>
            </w:r>
            <w:r w:rsidRPr="00E26357">
              <w:t>čun plaće, obračun</w:t>
            </w:r>
            <w:r w:rsidR="0007386A" w:rsidRPr="00E26357">
              <w:t xml:space="preserve"> otpremnine</w:t>
            </w:r>
          </w:p>
        </w:tc>
        <w:tc>
          <w:tcPr>
            <w:tcW w:type="dxa" w:w="1843"/>
            <w:vAlign w:val="center"/>
          </w:tcPr>
          <w:p w:rsidRDefault="004C36DB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27.165,52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22.</w:t>
            </w:r>
          </w:p>
        </w:tc>
        <w:tc>
          <w:tcPr>
            <w:tcW w:type="dxa" w:w="3636"/>
            <w:vAlign w:val="center"/>
          </w:tcPr>
          <w:p w:rsidRDefault="0007386A" w:rsidP="0007386A" w:rsidR="0007386A" w:rsidRPr="00E26357">
            <w:pPr>
              <w:tabs>
                <w:tab w:pos="3686" w:val="left"/>
              </w:tabs>
              <w:jc w:val="center"/>
            </w:pPr>
            <w:r w:rsidRPr="00E26357">
              <w:t xml:space="preserve">ELVIS LENCOVIĆ, Potpićan, </w:t>
            </w:r>
          </w:p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Pićanska 6, OIB: 03409489607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8.868,44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</w:t>
            </w:r>
            <w:r w:rsidR="0007386A" w:rsidRPr="00E26357">
              <w:t xml:space="preserve"> plaće</w:t>
            </w:r>
          </w:p>
        </w:tc>
        <w:tc>
          <w:tcPr>
            <w:tcW w:type="dxa" w:w="1843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8.868,44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23.</w:t>
            </w:r>
          </w:p>
        </w:tc>
        <w:tc>
          <w:tcPr>
            <w:tcW w:type="dxa" w:w="3636"/>
            <w:vAlign w:val="center"/>
          </w:tcPr>
          <w:p w:rsidRDefault="0007386A" w:rsidP="0007386A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FABIO PERAK, Rabac, </w:t>
            </w:r>
          </w:p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Creska 17, OIB: 23319802995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12.871,59</w:t>
            </w:r>
          </w:p>
        </w:tc>
        <w:tc>
          <w:tcPr>
            <w:tcW w:type="dxa" w:w="3260"/>
            <w:vAlign w:val="center"/>
          </w:tcPr>
          <w:p w:rsidRDefault="0007386A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</w:t>
            </w:r>
            <w:r w:rsidR="001A52D9" w:rsidRPr="00E26357">
              <w:t xml:space="preserve"> plaće, obračun</w:t>
            </w:r>
            <w:r w:rsidRPr="00E26357">
              <w:t xml:space="preserve"> naknade troškova prijevoza na posao i s posla</w:t>
            </w:r>
          </w:p>
        </w:tc>
        <w:tc>
          <w:tcPr>
            <w:tcW w:type="dxa" w:w="1843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12.871,59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24.</w:t>
            </w:r>
          </w:p>
        </w:tc>
        <w:tc>
          <w:tcPr>
            <w:tcW w:type="dxa" w:w="3636"/>
            <w:vAlign w:val="center"/>
          </w:tcPr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MLADEN UDOVIČIĆ, Labin, Štrmac 115, OIB: 47696740269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46.237,98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</w:t>
            </w:r>
            <w:r w:rsidR="0007386A" w:rsidRPr="00E26357">
              <w:t xml:space="preserve"> plaće</w:t>
            </w:r>
          </w:p>
        </w:tc>
        <w:tc>
          <w:tcPr>
            <w:tcW w:type="dxa" w:w="1843"/>
            <w:vAlign w:val="center"/>
          </w:tcPr>
          <w:p w:rsidRDefault="00632E6F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42.654,47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25.</w:t>
            </w:r>
          </w:p>
        </w:tc>
        <w:tc>
          <w:tcPr>
            <w:tcW w:type="dxa" w:w="3636"/>
            <w:vAlign w:val="center"/>
          </w:tcPr>
          <w:p w:rsidRDefault="0007386A" w:rsidP="0007386A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IGOR BRNJAC, Sv. Nedjelja, Santalezi, Brnjci 2, </w:t>
            </w:r>
          </w:p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03312709936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923,06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</w:t>
            </w:r>
            <w:r w:rsidR="0007386A" w:rsidRPr="00E26357">
              <w:t xml:space="preserve"> plaće</w:t>
            </w:r>
          </w:p>
        </w:tc>
        <w:tc>
          <w:tcPr>
            <w:tcW w:type="dxa" w:w="1843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923,06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2212BB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26.</w:t>
            </w:r>
          </w:p>
        </w:tc>
        <w:tc>
          <w:tcPr>
            <w:tcW w:type="dxa" w:w="3636"/>
            <w:vAlign w:val="center"/>
          </w:tcPr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RENATO MATUHINA, Rabac, Creska 17, OIB: 50832820482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42.681,71</w:t>
            </w:r>
          </w:p>
        </w:tc>
        <w:tc>
          <w:tcPr>
            <w:tcW w:type="dxa" w:w="3260"/>
            <w:vAlign w:val="center"/>
          </w:tcPr>
          <w:p w:rsidRDefault="001A52D9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obračun</w:t>
            </w:r>
            <w:r w:rsidR="0007386A" w:rsidRPr="00E26357">
              <w:t xml:space="preserve"> otpremnine, obračun pomoći zaposleniku</w:t>
            </w:r>
          </w:p>
        </w:tc>
        <w:tc>
          <w:tcPr>
            <w:tcW w:type="dxa" w:w="1843"/>
            <w:vAlign w:val="center"/>
          </w:tcPr>
          <w:p w:rsidRDefault="00595148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26.152,88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27.</w:t>
            </w:r>
          </w:p>
        </w:tc>
        <w:tc>
          <w:tcPr>
            <w:tcW w:type="dxa" w:w="3636"/>
            <w:vAlign w:val="center"/>
          </w:tcPr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ZORAN STANKOVSKI, Pula, Paganorska 11, OIB: 18305671855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63.793,51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platne</w:t>
            </w:r>
            <w:r w:rsidR="0007386A" w:rsidRPr="00E26357">
              <w:t xml:space="preserve"> list</w:t>
            </w:r>
            <w:r w:rsidRPr="00E26357">
              <w:t>e</w:t>
            </w:r>
          </w:p>
        </w:tc>
        <w:tc>
          <w:tcPr>
            <w:tcW w:type="dxa" w:w="1843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59.191,34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4.602,17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28.</w:t>
            </w:r>
          </w:p>
        </w:tc>
        <w:tc>
          <w:tcPr>
            <w:tcW w:type="dxa" w:w="3636"/>
            <w:vAlign w:val="center"/>
          </w:tcPr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RENATO MARETIĆ, Tinjan, Grintavica 42, OIB: 7216350805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40.870,52</w:t>
            </w:r>
          </w:p>
        </w:tc>
        <w:tc>
          <w:tcPr>
            <w:tcW w:type="dxa" w:w="3260"/>
            <w:vAlign w:val="center"/>
          </w:tcPr>
          <w:p w:rsidRDefault="001A52D9" w:rsidP="001A52D9" w:rsidR="009C78F2" w:rsidRPr="00E26357">
            <w:pPr>
              <w:tabs>
                <w:tab w:pos="3686" w:val="left"/>
              </w:tabs>
              <w:jc w:val="center"/>
            </w:pPr>
            <w:r w:rsidRPr="00E26357">
              <w:t>ugovor o radu, obračun</w:t>
            </w:r>
            <w:r w:rsidR="0007386A" w:rsidRPr="00E26357">
              <w:t xml:space="preserve"> plaća, obračun naknade troškova prije</w:t>
            </w:r>
            <w:r w:rsidRPr="00E26357">
              <w:t>voza a posao i s posla, obračun</w:t>
            </w:r>
            <w:r w:rsidR="0007386A" w:rsidRPr="00E26357">
              <w:t xml:space="preserve"> materijalnih troškova</w:t>
            </w:r>
          </w:p>
        </w:tc>
        <w:tc>
          <w:tcPr>
            <w:tcW w:type="dxa" w:w="1843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40.870,52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29.</w:t>
            </w:r>
          </w:p>
        </w:tc>
        <w:tc>
          <w:tcPr>
            <w:tcW w:type="dxa" w:w="3636"/>
            <w:vAlign w:val="center"/>
          </w:tcPr>
          <w:p w:rsidRDefault="0007386A" w:rsidP="0007386A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REPUBLIKA HRVATSKA, Ministarstvo financija, Porezna uprava, Područni ured Pazin, </w:t>
            </w:r>
          </w:p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OIB: 52634238587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339.237,59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ovjereni izlist</w:t>
            </w:r>
            <w:r w:rsidR="0007386A" w:rsidRPr="00E26357">
              <w:t xml:space="preserve"> iz informa</w:t>
            </w:r>
            <w:r w:rsidRPr="00E26357">
              <w:t>cijskog sustava,  JOPPD obrasci, PDV obrazac, rješenje</w:t>
            </w:r>
            <w:r w:rsidR="0007386A" w:rsidRPr="00E26357">
              <w:t xml:space="preserve"> o ovrsi</w:t>
            </w:r>
          </w:p>
        </w:tc>
        <w:tc>
          <w:tcPr>
            <w:tcW w:type="dxa" w:w="1843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39.326,96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299.910,63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9C78F2" w:rsidRPr="00E26357">
        <w:trPr>
          <w:trHeight w:val="1181"/>
        </w:trPr>
        <w:tc>
          <w:tcPr>
            <w:tcW w:type="dxa" w:w="1008"/>
            <w:vAlign w:val="center"/>
          </w:tcPr>
          <w:p w:rsidRDefault="00146510" w:rsidP="00F01D7B" w:rsidR="009C78F2" w:rsidRPr="00E26357">
            <w:pPr>
              <w:tabs>
                <w:tab w:pos="3686" w:val="left"/>
              </w:tabs>
              <w:jc w:val="center"/>
            </w:pPr>
            <w:r w:rsidRPr="00E26357">
              <w:t>30.</w:t>
            </w:r>
          </w:p>
        </w:tc>
        <w:tc>
          <w:tcPr>
            <w:tcW w:type="dxa" w:w="3636"/>
            <w:vAlign w:val="center"/>
          </w:tcPr>
          <w:p w:rsidRDefault="0007386A" w:rsidP="0007386A" w:rsidR="009C78F2" w:rsidRPr="00E26357">
            <w:pPr>
              <w:tabs>
                <w:tab w:pos="3686" w:val="left"/>
              </w:tabs>
              <w:jc w:val="center"/>
            </w:pPr>
            <w:r w:rsidRPr="00E26357">
              <w:t>Agencija za osiguranje radničkih tražbina, Zagreb, Frankopanska 11, OIB: 04323472109</w:t>
            </w:r>
          </w:p>
        </w:tc>
        <w:tc>
          <w:tcPr>
            <w:tcW w:type="dxa" w:w="1985"/>
            <w:vAlign w:val="center"/>
          </w:tcPr>
          <w:p w:rsidRDefault="0007386A" w:rsidP="008117B4" w:rsidR="009C78F2" w:rsidRPr="00E26357">
            <w:pPr>
              <w:tabs>
                <w:tab w:pos="3686" w:val="left"/>
              </w:tabs>
              <w:jc w:val="center"/>
            </w:pPr>
            <w:r w:rsidRPr="00E26357">
              <w:t>259.896,64</w:t>
            </w:r>
          </w:p>
        </w:tc>
        <w:tc>
          <w:tcPr>
            <w:tcW w:type="dxa" w:w="3260"/>
            <w:vAlign w:val="center"/>
          </w:tcPr>
          <w:p w:rsidRDefault="001A52D9" w:rsidP="00C22FD3" w:rsidR="009C78F2" w:rsidRPr="00E26357">
            <w:pPr>
              <w:tabs>
                <w:tab w:pos="3686" w:val="left"/>
              </w:tabs>
              <w:jc w:val="center"/>
            </w:pPr>
            <w:r w:rsidRPr="00E26357">
              <w:t>rješenja, izvadak</w:t>
            </w:r>
            <w:r w:rsidR="0007386A" w:rsidRPr="00E26357">
              <w:t xml:space="preserve"> o promjenama i stanju n</w:t>
            </w:r>
            <w:r w:rsidRPr="00E26357">
              <w:t>a transakcijskom računu, kartica</w:t>
            </w:r>
            <w:r w:rsidR="0007386A" w:rsidRPr="00E26357">
              <w:t xml:space="preserve"> partnera HISTRIA TUBE d.d.</w:t>
            </w:r>
          </w:p>
        </w:tc>
        <w:tc>
          <w:tcPr>
            <w:tcW w:type="dxa" w:w="1843"/>
            <w:vAlign w:val="center"/>
          </w:tcPr>
          <w:p w:rsidRDefault="00BC3297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710.023,68</w:t>
            </w:r>
          </w:p>
        </w:tc>
        <w:tc>
          <w:tcPr>
            <w:tcW w:type="dxa" w:w="1701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9C78F2" w:rsidRPr="00E26357">
            <w:pPr>
              <w:tabs>
                <w:tab w:pos="3686" w:val="left"/>
              </w:tabs>
              <w:jc w:val="center"/>
            </w:pPr>
            <w:r w:rsidRPr="00E26357">
              <w:t>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31.</w:t>
            </w:r>
          </w:p>
        </w:tc>
        <w:tc>
          <w:tcPr>
            <w:tcW w:type="dxa" w:w="3636"/>
            <w:vAlign w:val="center"/>
          </w:tcPr>
          <w:p w:rsidRDefault="003D601A" w:rsidP="003D601A" w:rsidR="001A52D9" w:rsidRPr="00E26357">
            <w:pPr>
              <w:tabs>
                <w:tab w:pos="3686" w:val="left"/>
              </w:tabs>
              <w:jc w:val="center"/>
            </w:pPr>
            <w:r w:rsidRPr="00E26357">
              <w:t xml:space="preserve">MESSER CROATIA PLIN d.o.o. Zaprešić, Industrijska 1, </w:t>
            </w:r>
          </w:p>
          <w:p w:rsidRDefault="003D601A" w:rsidP="003D601A" w:rsidR="00146510" w:rsidRPr="00E26357">
            <w:pPr>
              <w:tabs>
                <w:tab w:pos="3686" w:val="left"/>
              </w:tabs>
              <w:jc w:val="center"/>
            </w:pPr>
            <w:r w:rsidRPr="00E26357">
              <w:t>OIB: 32179081874</w:t>
            </w:r>
          </w:p>
        </w:tc>
        <w:tc>
          <w:tcPr>
            <w:tcW w:type="dxa" w:w="1985"/>
            <w:vAlign w:val="center"/>
          </w:tcPr>
          <w:p w:rsidRDefault="003D601A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1.023,80</w:t>
            </w:r>
          </w:p>
        </w:tc>
        <w:tc>
          <w:tcPr>
            <w:tcW w:type="dxa" w:w="3260"/>
            <w:vAlign w:val="center"/>
          </w:tcPr>
          <w:p w:rsidRDefault="001A52D9" w:rsidP="00C22FD3" w:rsidR="00146510" w:rsidRPr="00E26357">
            <w:pPr>
              <w:tabs>
                <w:tab w:pos="3686" w:val="left"/>
              </w:tabs>
              <w:jc w:val="center"/>
            </w:pPr>
            <w:r w:rsidRPr="00E26357">
              <w:t>ugovor</w:t>
            </w:r>
            <w:r w:rsidR="003D601A" w:rsidRPr="00E26357">
              <w:t xml:space="preserve"> o prodaji i isporuci tehničkih plinova u čeličnim bocama, račun</w:t>
            </w:r>
            <w:r w:rsidRPr="00E26357">
              <w:t>i</w:t>
            </w:r>
          </w:p>
        </w:tc>
        <w:tc>
          <w:tcPr>
            <w:tcW w:type="dxa" w:w="1843"/>
            <w:vAlign w:val="center"/>
          </w:tcPr>
          <w:p w:rsidRDefault="003D601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1.023,80</w:t>
            </w:r>
          </w:p>
        </w:tc>
        <w:tc>
          <w:tcPr>
            <w:tcW w:type="dxa" w:w="1701"/>
            <w:vAlign w:val="center"/>
          </w:tcPr>
          <w:p w:rsidRDefault="003D601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32.</w:t>
            </w:r>
          </w:p>
        </w:tc>
        <w:tc>
          <w:tcPr>
            <w:tcW w:type="dxa" w:w="3636"/>
            <w:vAlign w:val="center"/>
          </w:tcPr>
          <w:p w:rsidRDefault="003D601A" w:rsidP="003D601A" w:rsidR="00146510" w:rsidRPr="00E26357">
            <w:pPr>
              <w:tabs>
                <w:tab w:pos="3686" w:val="left"/>
              </w:tabs>
              <w:jc w:val="center"/>
            </w:pPr>
            <w:r w:rsidRPr="00E26357">
              <w:t>HRVATSKI TELEKOM d.d. Zagreb, Roberta Frangeša Mihanovića 9, OIB: 81793146560</w:t>
            </w:r>
          </w:p>
        </w:tc>
        <w:tc>
          <w:tcPr>
            <w:tcW w:type="dxa" w:w="1985"/>
            <w:vAlign w:val="center"/>
          </w:tcPr>
          <w:p w:rsidRDefault="003D601A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19.293,19</w:t>
            </w:r>
          </w:p>
        </w:tc>
        <w:tc>
          <w:tcPr>
            <w:tcW w:type="dxa" w:w="3260"/>
            <w:vAlign w:val="center"/>
          </w:tcPr>
          <w:p w:rsidRDefault="003D601A" w:rsidP="001A52D9" w:rsidR="00146510" w:rsidRPr="00E26357">
            <w:pPr>
              <w:tabs>
                <w:tab w:pos="3686" w:val="left"/>
              </w:tabs>
              <w:jc w:val="center"/>
            </w:pPr>
            <w:r w:rsidRPr="00E26357">
              <w:t>sp</w:t>
            </w:r>
            <w:r w:rsidR="001A52D9" w:rsidRPr="00E26357">
              <w:t>ecifikacija potraživanja, izvod</w:t>
            </w:r>
            <w:r w:rsidRPr="00E26357">
              <w:t xml:space="preserve"> iz poslovnih knjiga, obračun kamata</w:t>
            </w:r>
          </w:p>
        </w:tc>
        <w:tc>
          <w:tcPr>
            <w:tcW w:type="dxa" w:w="1843"/>
            <w:vAlign w:val="center"/>
          </w:tcPr>
          <w:p w:rsidRDefault="003D601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19.293,19</w:t>
            </w:r>
          </w:p>
        </w:tc>
        <w:tc>
          <w:tcPr>
            <w:tcW w:type="dxa" w:w="1701"/>
            <w:vAlign w:val="center"/>
          </w:tcPr>
          <w:p w:rsidRDefault="003D601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33.</w:t>
            </w:r>
          </w:p>
        </w:tc>
        <w:tc>
          <w:tcPr>
            <w:tcW w:type="dxa" w:w="3636"/>
            <w:vAlign w:val="center"/>
          </w:tcPr>
          <w:p w:rsidRDefault="002619F8" w:rsidP="002619F8" w:rsidR="002619F8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HRVATSKE VODE (Vodogospodarski odjel za slivove Sjevernog Jadrana), Zagreb, Ul. grada Vukovara 220, </w:t>
            </w:r>
          </w:p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OIB: 28921383001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8.563,28</w:t>
            </w:r>
          </w:p>
        </w:tc>
        <w:tc>
          <w:tcPr>
            <w:tcW w:type="dxa" w:w="3260"/>
            <w:vAlign w:val="center"/>
          </w:tcPr>
          <w:p w:rsidRDefault="001A52D9" w:rsidP="001A52D9" w:rsidR="00146510" w:rsidRPr="00E26357">
            <w:pPr>
              <w:tabs>
                <w:tab w:pos="3686" w:val="left"/>
              </w:tabs>
              <w:jc w:val="center"/>
            </w:pPr>
            <w:r w:rsidRPr="00E26357">
              <w:t>rješenje</w:t>
            </w:r>
            <w:r w:rsidR="002619F8" w:rsidRPr="00E26357">
              <w:t xml:space="preserve"> kojim se utvrđuje mjesečni iznos nakna</w:t>
            </w:r>
            <w:r w:rsidRPr="00E26357">
              <w:t>de za uređenje voda, financijska</w:t>
            </w:r>
            <w:r w:rsidR="002619F8" w:rsidRPr="00E26357">
              <w:t xml:space="preserve"> kartica obveznika, obračun kamata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8.563,28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34.</w:t>
            </w:r>
          </w:p>
        </w:tc>
        <w:tc>
          <w:tcPr>
            <w:tcW w:type="dxa" w:w="3636"/>
            <w:vAlign w:val="center"/>
          </w:tcPr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HRVATSKE ŠUME d.o.o. Zagreb, Ljudevita Farkaša Vukotinovića 2, OIB: 69693144506 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5.110,57</w:t>
            </w:r>
          </w:p>
        </w:tc>
        <w:tc>
          <w:tcPr>
            <w:tcW w:type="dxa" w:w="3260"/>
            <w:vAlign w:val="center"/>
          </w:tcPr>
          <w:p w:rsidRDefault="001A52D9" w:rsidP="00C22FD3" w:rsidR="00146510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2619F8" w:rsidRPr="00E26357">
              <w:t xml:space="preserve"> otvorenih stavki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5.110,57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35.</w:t>
            </w:r>
          </w:p>
        </w:tc>
        <w:tc>
          <w:tcPr>
            <w:tcW w:type="dxa" w:w="3636"/>
            <w:vAlign w:val="center"/>
          </w:tcPr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Suvlasnici stambene zgrade u Zagrebu, Zagreb, Ožujska 10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37.903,88</w:t>
            </w:r>
          </w:p>
        </w:tc>
        <w:tc>
          <w:tcPr>
            <w:tcW w:type="dxa" w:w="3260"/>
            <w:vAlign w:val="center"/>
          </w:tcPr>
          <w:p w:rsidRDefault="001A52D9" w:rsidP="00C22FD3" w:rsidR="00146510" w:rsidRPr="00E26357">
            <w:pPr>
              <w:tabs>
                <w:tab w:pos="3686" w:val="left"/>
              </w:tabs>
              <w:jc w:val="center"/>
            </w:pPr>
            <w:r w:rsidRPr="00E26357">
              <w:t>izvod iz poslovnih knjiga i obračun</w:t>
            </w:r>
            <w:r w:rsidR="002619F8" w:rsidRPr="00E26357">
              <w:t xml:space="preserve"> kamata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37.903,88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36.</w:t>
            </w:r>
          </w:p>
        </w:tc>
        <w:tc>
          <w:tcPr>
            <w:tcW w:type="dxa" w:w="3636"/>
            <w:vAlign w:val="center"/>
          </w:tcPr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 xml:space="preserve">FINANCIJSKA AGENCIJA, Zagreb, Ulica grada Vukovara 70, OIB: 85821130368 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2.488,47</w:t>
            </w:r>
          </w:p>
        </w:tc>
        <w:tc>
          <w:tcPr>
            <w:tcW w:type="dxa" w:w="3260"/>
            <w:vAlign w:val="center"/>
          </w:tcPr>
          <w:p w:rsidRDefault="001A52D9" w:rsidP="00C22FD3" w:rsidR="00146510" w:rsidRPr="00E26357">
            <w:pPr>
              <w:tabs>
                <w:tab w:pos="3686" w:val="left"/>
              </w:tabs>
              <w:jc w:val="center"/>
            </w:pPr>
            <w:r w:rsidRPr="00E26357">
              <w:t>izvadak</w:t>
            </w:r>
            <w:r w:rsidR="002619F8" w:rsidRPr="00E26357">
              <w:t xml:space="preserve"> otvorenih stavki, računa, obračun</w:t>
            </w:r>
            <w:r w:rsidRPr="00E26357">
              <w:t xml:space="preserve"> kamata, preslik</w:t>
            </w:r>
            <w:r w:rsidR="002619F8" w:rsidRPr="00E26357">
              <w:t xml:space="preserve"> ugovora o obavljanju usluga certificiranja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2.488,47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37.</w:t>
            </w:r>
          </w:p>
        </w:tc>
        <w:tc>
          <w:tcPr>
            <w:tcW w:type="dxa" w:w="3636"/>
            <w:vAlign w:val="center"/>
          </w:tcPr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RWE ENERGIJA d.o.o. Zagreb, Capraška 6, OIB: 81103558092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85.261,66</w:t>
            </w:r>
          </w:p>
        </w:tc>
        <w:tc>
          <w:tcPr>
            <w:tcW w:type="dxa" w:w="3260"/>
            <w:vAlign w:val="center"/>
          </w:tcPr>
          <w:p w:rsidRDefault="00541086" w:rsidP="00541086" w:rsidR="00146510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2619F8" w:rsidRPr="00E26357">
              <w:t xml:space="preserve"> otvorenih stavki, račun</w:t>
            </w:r>
            <w:r w:rsidRPr="00E26357">
              <w:t>i, obračun</w:t>
            </w:r>
            <w:r w:rsidR="002619F8" w:rsidRPr="00E26357">
              <w:t xml:space="preserve"> kamata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85.261,66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38.</w:t>
            </w:r>
          </w:p>
        </w:tc>
        <w:tc>
          <w:tcPr>
            <w:tcW w:type="dxa" w:w="3636"/>
            <w:vAlign w:val="center"/>
          </w:tcPr>
          <w:p w:rsidRDefault="002619F8" w:rsidP="002619F8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CONSULTUM KOMPARIĆ d.o.o. Pula, Argonautska 28, </w:t>
            </w:r>
          </w:p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OIB: 84407468394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27.000,00</w:t>
            </w:r>
          </w:p>
        </w:tc>
        <w:tc>
          <w:tcPr>
            <w:tcW w:type="dxa" w:w="3260"/>
            <w:vAlign w:val="center"/>
          </w:tcPr>
          <w:p w:rsidRDefault="002619F8" w:rsidP="00C22FD3" w:rsidR="00146510" w:rsidRPr="00E26357">
            <w:pPr>
              <w:tabs>
                <w:tab w:pos="3686" w:val="left"/>
              </w:tabs>
              <w:jc w:val="center"/>
            </w:pPr>
            <w:r w:rsidRPr="00E26357">
              <w:t>računi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27.000,00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39.</w:t>
            </w:r>
          </w:p>
        </w:tc>
        <w:tc>
          <w:tcPr>
            <w:tcW w:type="dxa" w:w="3636"/>
            <w:vAlign w:val="center"/>
          </w:tcPr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INA – INDUSTRIJA NAFTE d.d. Zagreb, Avenija V. Holjevca 10, OIB: 27759560625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1.615,09</w:t>
            </w:r>
          </w:p>
        </w:tc>
        <w:tc>
          <w:tcPr>
            <w:tcW w:type="dxa" w:w="3260"/>
            <w:vAlign w:val="center"/>
          </w:tcPr>
          <w:p w:rsidRDefault="002619F8" w:rsidP="00541086" w:rsidR="00146510" w:rsidRPr="00E26357">
            <w:pPr>
              <w:tabs>
                <w:tab w:pos="3686" w:val="left"/>
              </w:tabs>
              <w:jc w:val="center"/>
            </w:pPr>
            <w:r w:rsidRPr="00E26357">
              <w:t>obračun</w:t>
            </w:r>
            <w:r w:rsidR="00541086" w:rsidRPr="00E26357">
              <w:t>i za plaćanje i obračuni</w:t>
            </w:r>
            <w:r w:rsidRPr="00E26357">
              <w:t xml:space="preserve"> kamata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1.615,09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40.</w:t>
            </w:r>
          </w:p>
        </w:tc>
        <w:tc>
          <w:tcPr>
            <w:tcW w:type="dxa" w:w="3636"/>
            <w:vAlign w:val="center"/>
          </w:tcPr>
          <w:p w:rsidRDefault="002619F8" w:rsidP="002619F8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HEP TOPLINARSTVO d.o.o. Zagreb, Miševečka 15a, </w:t>
            </w:r>
          </w:p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OIB: 15907062900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3.354,28</w:t>
            </w:r>
          </w:p>
        </w:tc>
        <w:tc>
          <w:tcPr>
            <w:tcW w:type="dxa" w:w="3260"/>
            <w:vAlign w:val="center"/>
          </w:tcPr>
          <w:p w:rsidRDefault="00541086" w:rsidP="00C22FD3" w:rsidR="00146510" w:rsidRPr="00E26357">
            <w:pPr>
              <w:tabs>
                <w:tab w:pos="3686" w:val="left"/>
              </w:tabs>
              <w:jc w:val="center"/>
            </w:pPr>
            <w:r w:rsidRPr="00E26357">
              <w:t>izvod otvorenih stavki, rješenje</w:t>
            </w:r>
            <w:r w:rsidR="002619F8" w:rsidRPr="00E26357">
              <w:t xml:space="preserve"> o ovrsi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3.130,12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224,16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41.</w:t>
            </w:r>
          </w:p>
        </w:tc>
        <w:tc>
          <w:tcPr>
            <w:tcW w:type="dxa" w:w="3636"/>
            <w:vAlign w:val="center"/>
          </w:tcPr>
          <w:p w:rsidRDefault="002619F8" w:rsidP="002619F8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HEP ELEKTRA d.o.o. Zagreb, Ulica grada Vukovara 37, </w:t>
            </w:r>
          </w:p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OIB: 43965974818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649,15</w:t>
            </w:r>
          </w:p>
        </w:tc>
        <w:tc>
          <w:tcPr>
            <w:tcW w:type="dxa" w:w="3260"/>
            <w:vAlign w:val="center"/>
          </w:tcPr>
          <w:p w:rsidRDefault="002619F8" w:rsidP="00541086" w:rsidR="00146510" w:rsidRPr="00E26357">
            <w:pPr>
              <w:tabs>
                <w:tab w:pos="3686" w:val="left"/>
              </w:tabs>
              <w:jc w:val="center"/>
            </w:pPr>
            <w:r w:rsidRPr="00E26357">
              <w:t>račun</w:t>
            </w:r>
            <w:r w:rsidR="00541086" w:rsidRPr="00E26357">
              <w:t>i, izvodi</w:t>
            </w:r>
            <w:r w:rsidRPr="00E26357">
              <w:t xml:space="preserve"> iz poslovnih knjiga, knjigovodstvene kartice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649,15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146510" w:rsidRPr="00E26357">
        <w:trPr>
          <w:trHeight w:val="1181"/>
        </w:trPr>
        <w:tc>
          <w:tcPr>
            <w:tcW w:type="dxa" w:w="1008"/>
            <w:vAlign w:val="center"/>
          </w:tcPr>
          <w:p w:rsidRDefault="0007386A" w:rsidP="00F01D7B" w:rsidR="00146510" w:rsidRPr="00E26357">
            <w:pPr>
              <w:tabs>
                <w:tab w:pos="3686" w:val="left"/>
              </w:tabs>
              <w:jc w:val="center"/>
            </w:pPr>
            <w:r w:rsidRPr="00E26357">
              <w:t>42.</w:t>
            </w:r>
          </w:p>
        </w:tc>
        <w:tc>
          <w:tcPr>
            <w:tcW w:type="dxa" w:w="3636"/>
            <w:vAlign w:val="center"/>
          </w:tcPr>
          <w:p w:rsidRDefault="002619F8" w:rsidP="00541086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HRVATSKI ZAVOD ZA MIROVINSKO OSIGURANJE, Pula, Danteov trg 4, </w:t>
            </w:r>
          </w:p>
          <w:p w:rsidRDefault="002619F8" w:rsidP="002619F8" w:rsidR="00146510" w:rsidRPr="00E26357">
            <w:pPr>
              <w:tabs>
                <w:tab w:pos="3686" w:val="left"/>
              </w:tabs>
              <w:jc w:val="center"/>
            </w:pPr>
            <w:r w:rsidRPr="00E26357">
              <w:t>OIB: 84397956623</w:t>
            </w:r>
          </w:p>
        </w:tc>
        <w:tc>
          <w:tcPr>
            <w:tcW w:type="dxa" w:w="1985"/>
            <w:vAlign w:val="center"/>
          </w:tcPr>
          <w:p w:rsidRDefault="002619F8" w:rsidP="008117B4" w:rsidR="00146510" w:rsidRPr="00E26357">
            <w:pPr>
              <w:tabs>
                <w:tab w:pos="3686" w:val="left"/>
              </w:tabs>
              <w:jc w:val="center"/>
            </w:pPr>
            <w:r w:rsidRPr="00E26357">
              <w:t>460.110,99</w:t>
            </w:r>
          </w:p>
        </w:tc>
        <w:tc>
          <w:tcPr>
            <w:tcW w:type="dxa" w:w="3260"/>
            <w:vAlign w:val="center"/>
          </w:tcPr>
          <w:p w:rsidRDefault="00541086" w:rsidP="00541086" w:rsidR="00146510" w:rsidRPr="00E26357">
            <w:pPr>
              <w:tabs>
                <w:tab w:pos="3686" w:val="left"/>
              </w:tabs>
              <w:jc w:val="center"/>
            </w:pPr>
            <w:r w:rsidRPr="00E26357">
              <w:t>tužba</w:t>
            </w:r>
            <w:r w:rsidR="002619F8" w:rsidRPr="00E26357">
              <w:t>, presude i obračun</w:t>
            </w:r>
            <w:r w:rsidRPr="00E26357">
              <w:t>i</w:t>
            </w:r>
          </w:p>
        </w:tc>
        <w:tc>
          <w:tcPr>
            <w:tcW w:type="dxa" w:w="1843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460.110,99</w:t>
            </w:r>
          </w:p>
        </w:tc>
        <w:tc>
          <w:tcPr>
            <w:tcW w:type="dxa" w:w="1701"/>
            <w:vAlign w:val="center"/>
          </w:tcPr>
          <w:p w:rsidRDefault="002619F8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07386A" w:rsidP="009C4A7E" w:rsidR="00146510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43.</w:t>
            </w:r>
          </w:p>
        </w:tc>
        <w:tc>
          <w:tcPr>
            <w:tcW w:type="dxa" w:w="3636"/>
            <w:vAlign w:val="center"/>
          </w:tcPr>
          <w:p w:rsidRDefault="004D380C" w:rsidP="004D380C" w:rsidR="0007386A" w:rsidRPr="00E26357">
            <w:pPr>
              <w:tabs>
                <w:tab w:pos="3686" w:val="left"/>
              </w:tabs>
              <w:jc w:val="center"/>
            </w:pPr>
            <w:bookmarkStart w:name="_Hlk505632958" w:id="1"/>
            <w:r w:rsidRPr="00E26357">
              <w:t>DOCKWEILER AUSTRIA, STAHL-U. METALLHANDEL GESELLSHAFT M.B.H., Auleiten 2, A-4910 Ried im innkreis, Austria, OIB: 95936945935</w:t>
            </w:r>
            <w:bookmarkEnd w:id="1"/>
          </w:p>
        </w:tc>
        <w:tc>
          <w:tcPr>
            <w:tcW w:type="dxa" w:w="1985"/>
            <w:vAlign w:val="center"/>
          </w:tcPr>
          <w:p w:rsidRDefault="004D380C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846.803,78</w:t>
            </w:r>
          </w:p>
        </w:tc>
        <w:tc>
          <w:tcPr>
            <w:tcW w:type="dxa" w:w="3260"/>
            <w:vAlign w:val="center"/>
          </w:tcPr>
          <w:p w:rsidRDefault="00541086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rješenje o ovrsi i obračun</w:t>
            </w:r>
            <w:r w:rsidR="004D380C" w:rsidRPr="00E26357">
              <w:t xml:space="preserve"> kamata</w:t>
            </w:r>
          </w:p>
        </w:tc>
        <w:tc>
          <w:tcPr>
            <w:tcW w:type="dxa" w:w="1843"/>
            <w:vAlign w:val="center"/>
          </w:tcPr>
          <w:p w:rsidRDefault="004D380C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846.803,78</w:t>
            </w:r>
          </w:p>
        </w:tc>
        <w:tc>
          <w:tcPr>
            <w:tcW w:type="dxa" w:w="1701"/>
            <w:vAlign w:val="center"/>
          </w:tcPr>
          <w:p w:rsidRDefault="004D380C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44.</w:t>
            </w:r>
          </w:p>
        </w:tc>
        <w:tc>
          <w:tcPr>
            <w:tcW w:type="dxa" w:w="3636"/>
            <w:vAlign w:val="center"/>
          </w:tcPr>
          <w:p w:rsidRDefault="004D380C" w:rsidP="004D380C" w:rsidR="0007386A" w:rsidRPr="00E26357">
            <w:pPr>
              <w:tabs>
                <w:tab w:pos="3686" w:val="left"/>
              </w:tabs>
              <w:jc w:val="center"/>
            </w:pPr>
            <w:r w:rsidRPr="00E26357">
              <w:t>ISTARSKA KREDITNA BANKA UMAG d.d. Umag, Ernesta Miloša 1, OIB: 65723536010</w:t>
            </w:r>
          </w:p>
        </w:tc>
        <w:tc>
          <w:tcPr>
            <w:tcW w:type="dxa" w:w="1985"/>
            <w:vAlign w:val="center"/>
          </w:tcPr>
          <w:p w:rsidRDefault="004D380C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355,50</w:t>
            </w:r>
          </w:p>
        </w:tc>
        <w:tc>
          <w:tcPr>
            <w:tcW w:type="dxa" w:w="3260"/>
            <w:vAlign w:val="center"/>
          </w:tcPr>
          <w:p w:rsidRDefault="00541086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4D380C" w:rsidRPr="00E26357">
              <w:t xml:space="preserve"> iz p</w:t>
            </w:r>
            <w:r w:rsidRPr="00E26357">
              <w:t>oslovnih knjiga, računa, ugovor</w:t>
            </w:r>
            <w:r w:rsidR="004D380C" w:rsidRPr="00E26357">
              <w:t xml:space="preserve"> o otvaranju i vođenju računa</w:t>
            </w:r>
          </w:p>
        </w:tc>
        <w:tc>
          <w:tcPr>
            <w:tcW w:type="dxa" w:w="1843"/>
            <w:vAlign w:val="center"/>
          </w:tcPr>
          <w:p w:rsidRDefault="004D380C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155,50</w:t>
            </w:r>
          </w:p>
        </w:tc>
        <w:tc>
          <w:tcPr>
            <w:tcW w:type="dxa" w:w="1701"/>
            <w:vAlign w:val="center"/>
          </w:tcPr>
          <w:p w:rsidRDefault="004D380C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200,00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45.</w:t>
            </w:r>
          </w:p>
        </w:tc>
        <w:tc>
          <w:tcPr>
            <w:tcW w:type="dxa" w:w="3636"/>
            <w:vAlign w:val="center"/>
          </w:tcPr>
          <w:p w:rsidRDefault="004D380C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FRANJO RADETIĆ, vl. obrta za cestovni prijevoz robe «AUTOTRANSPORTI», Žminj, Grizili 26, OIB: 39544183998</w:t>
            </w:r>
          </w:p>
        </w:tc>
        <w:tc>
          <w:tcPr>
            <w:tcW w:type="dxa" w:w="1985"/>
            <w:vAlign w:val="center"/>
          </w:tcPr>
          <w:p w:rsidRDefault="004D380C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16.686,39</w:t>
            </w:r>
          </w:p>
        </w:tc>
        <w:tc>
          <w:tcPr>
            <w:tcW w:type="dxa" w:w="3260"/>
            <w:vAlign w:val="center"/>
          </w:tcPr>
          <w:p w:rsidRDefault="004D380C" w:rsidP="00541086" w:rsidR="0007386A" w:rsidRPr="00E26357">
            <w:pPr>
              <w:tabs>
                <w:tab w:pos="3686" w:val="left"/>
              </w:tabs>
              <w:jc w:val="center"/>
            </w:pPr>
            <w:r w:rsidRPr="00E26357">
              <w:t>račun</w:t>
            </w:r>
            <w:r w:rsidR="00541086" w:rsidRPr="00E26357">
              <w:t>i</w:t>
            </w:r>
            <w:r w:rsidRPr="00E26357">
              <w:t>, obračun kamata i kartice kupca</w:t>
            </w:r>
          </w:p>
        </w:tc>
        <w:tc>
          <w:tcPr>
            <w:tcW w:type="dxa" w:w="1843"/>
            <w:vAlign w:val="center"/>
          </w:tcPr>
          <w:p w:rsidRDefault="004D380C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1701"/>
            <w:vAlign w:val="center"/>
          </w:tcPr>
          <w:p w:rsidRDefault="004D380C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16.686,39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46.</w:t>
            </w:r>
          </w:p>
        </w:tc>
        <w:tc>
          <w:tcPr>
            <w:tcW w:type="dxa" w:w="3636"/>
            <w:vAlign w:val="center"/>
          </w:tcPr>
          <w:p w:rsidRDefault="00860EC7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HRVATSKA RADIOTELEVIZIJA, Zagreb, Prisavlje 3, OIB: 68419124305</w:t>
            </w:r>
          </w:p>
        </w:tc>
        <w:tc>
          <w:tcPr>
            <w:tcW w:type="dxa" w:w="1985"/>
            <w:vAlign w:val="center"/>
          </w:tcPr>
          <w:p w:rsidRDefault="00860EC7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2.164,06</w:t>
            </w:r>
          </w:p>
        </w:tc>
        <w:tc>
          <w:tcPr>
            <w:tcW w:type="dxa" w:w="3260"/>
            <w:vAlign w:val="center"/>
          </w:tcPr>
          <w:p w:rsidRDefault="00860EC7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saldokonti kartica za šifru pretplatnika, račun</w:t>
            </w:r>
            <w:r w:rsidR="00541086" w:rsidRPr="00E26357">
              <w:t>i</w:t>
            </w:r>
          </w:p>
        </w:tc>
        <w:tc>
          <w:tcPr>
            <w:tcW w:type="dxa" w:w="1843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1.654,19</w:t>
            </w:r>
          </w:p>
        </w:tc>
        <w:tc>
          <w:tcPr>
            <w:tcW w:type="dxa" w:w="1701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509,87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47.</w:t>
            </w:r>
          </w:p>
        </w:tc>
        <w:tc>
          <w:tcPr>
            <w:tcW w:type="dxa" w:w="3636"/>
            <w:vAlign w:val="center"/>
          </w:tcPr>
          <w:p w:rsidRDefault="00860EC7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Republika Hrvatska, Ministarstvo poljoprivrede, Pula, Rovinjska 2a, OIB: 52634238587</w:t>
            </w:r>
          </w:p>
        </w:tc>
        <w:tc>
          <w:tcPr>
            <w:tcW w:type="dxa" w:w="1985"/>
            <w:vAlign w:val="center"/>
          </w:tcPr>
          <w:p w:rsidRDefault="00860EC7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30.328,95</w:t>
            </w:r>
          </w:p>
        </w:tc>
        <w:tc>
          <w:tcPr>
            <w:tcW w:type="dxa" w:w="3260"/>
            <w:vAlign w:val="center"/>
          </w:tcPr>
          <w:p w:rsidRDefault="00541086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kartica obveznika, obračun</w:t>
            </w:r>
            <w:r w:rsidR="00860EC7" w:rsidRPr="00E26357">
              <w:t xml:space="preserve"> kamata</w:t>
            </w:r>
          </w:p>
        </w:tc>
        <w:tc>
          <w:tcPr>
            <w:tcW w:type="dxa" w:w="1843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30.328,95</w:t>
            </w:r>
          </w:p>
        </w:tc>
        <w:tc>
          <w:tcPr>
            <w:tcW w:type="dxa" w:w="1701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48.</w:t>
            </w:r>
          </w:p>
        </w:tc>
        <w:tc>
          <w:tcPr>
            <w:tcW w:type="dxa" w:w="3636"/>
            <w:vAlign w:val="center"/>
          </w:tcPr>
          <w:p w:rsidRDefault="00860EC7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HRVATSKE VODE (Vodogospodarski odjel za gornju Savu), Zagreb, Ulica grada Vukovara 220, OIB: 28921383001</w:t>
            </w:r>
          </w:p>
        </w:tc>
        <w:tc>
          <w:tcPr>
            <w:tcW w:type="dxa" w:w="1985"/>
            <w:vAlign w:val="center"/>
          </w:tcPr>
          <w:p w:rsidRDefault="00860EC7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1.479,26</w:t>
            </w:r>
          </w:p>
        </w:tc>
        <w:tc>
          <w:tcPr>
            <w:tcW w:type="dxa" w:w="3260"/>
            <w:vAlign w:val="center"/>
          </w:tcPr>
          <w:p w:rsidRDefault="00541086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izvod iz poslovnih knjiga, obračun</w:t>
            </w:r>
            <w:r w:rsidR="00860EC7" w:rsidRPr="00E26357">
              <w:t xml:space="preserve"> kamata, rješenja</w:t>
            </w:r>
          </w:p>
        </w:tc>
        <w:tc>
          <w:tcPr>
            <w:tcW w:type="dxa" w:w="1843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1.479,26</w:t>
            </w:r>
          </w:p>
        </w:tc>
        <w:tc>
          <w:tcPr>
            <w:tcW w:type="dxa" w:w="1701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49.</w:t>
            </w:r>
          </w:p>
        </w:tc>
        <w:tc>
          <w:tcPr>
            <w:tcW w:type="dxa" w:w="3636"/>
            <w:vAlign w:val="center"/>
          </w:tcPr>
          <w:p w:rsidRDefault="00860EC7" w:rsidP="00860EC7" w:rsidR="00860EC7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HEP-ODS d.o.o. Zagreb, Elektra Zagreb, Zagreb, Ulica grada Vukovara 37, </w:t>
            </w:r>
          </w:p>
          <w:p w:rsidRDefault="00860EC7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OIB: 46830600751</w:t>
            </w:r>
          </w:p>
        </w:tc>
        <w:tc>
          <w:tcPr>
            <w:tcW w:type="dxa" w:w="1985"/>
            <w:vAlign w:val="center"/>
          </w:tcPr>
          <w:p w:rsidRDefault="00860EC7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349,48</w:t>
            </w:r>
          </w:p>
        </w:tc>
        <w:tc>
          <w:tcPr>
            <w:tcW w:type="dxa" w:w="3260"/>
            <w:vAlign w:val="center"/>
          </w:tcPr>
          <w:p w:rsidRDefault="00541086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860EC7" w:rsidRPr="00E26357">
              <w:t xml:space="preserve"> iz poslovnih knjiga, račun</w:t>
            </w:r>
            <w:r w:rsidRPr="00E26357">
              <w:t>i</w:t>
            </w:r>
          </w:p>
        </w:tc>
        <w:tc>
          <w:tcPr>
            <w:tcW w:type="dxa" w:w="1843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349,48</w:t>
            </w:r>
          </w:p>
        </w:tc>
        <w:tc>
          <w:tcPr>
            <w:tcW w:type="dxa" w:w="1701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50.</w:t>
            </w:r>
          </w:p>
        </w:tc>
        <w:tc>
          <w:tcPr>
            <w:tcW w:type="dxa" w:w="3636"/>
            <w:vAlign w:val="center"/>
          </w:tcPr>
          <w:p w:rsidRDefault="00860EC7" w:rsidP="00860EC7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GRAD ZAGREB, Zagreb, </w:t>
            </w:r>
          </w:p>
          <w:p w:rsidRDefault="00860EC7" w:rsidP="00860EC7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Trg Stjepana Radića 1, </w:t>
            </w:r>
          </w:p>
          <w:p w:rsidRDefault="00860EC7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OIB: 61817894937</w:t>
            </w:r>
          </w:p>
        </w:tc>
        <w:tc>
          <w:tcPr>
            <w:tcW w:type="dxa" w:w="1985"/>
            <w:vAlign w:val="center"/>
          </w:tcPr>
          <w:p w:rsidRDefault="00860EC7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14.274,41</w:t>
            </w:r>
          </w:p>
        </w:tc>
        <w:tc>
          <w:tcPr>
            <w:tcW w:type="dxa" w:w="3260"/>
            <w:vAlign w:val="center"/>
          </w:tcPr>
          <w:p w:rsidRDefault="00541086" w:rsidP="00541086" w:rsidR="0007386A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860EC7" w:rsidRPr="00E26357">
              <w:t xml:space="preserve"> iz poslovnih knjiga, obračun</w:t>
            </w:r>
            <w:r w:rsidRPr="00E26357">
              <w:t xml:space="preserve"> kamata, rješenja</w:t>
            </w:r>
            <w:r w:rsidR="00860EC7" w:rsidRPr="00E26357">
              <w:t xml:space="preserve">  </w:t>
            </w:r>
          </w:p>
        </w:tc>
        <w:tc>
          <w:tcPr>
            <w:tcW w:type="dxa" w:w="1843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14.274,41</w:t>
            </w:r>
          </w:p>
        </w:tc>
        <w:tc>
          <w:tcPr>
            <w:tcW w:type="dxa" w:w="1701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51.</w:t>
            </w:r>
          </w:p>
        </w:tc>
        <w:tc>
          <w:tcPr>
            <w:tcW w:type="dxa" w:w="3636"/>
            <w:vAlign w:val="center"/>
          </w:tcPr>
          <w:p w:rsidRDefault="00860EC7" w:rsidP="00860EC7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HEP-ODS d.o.o. Zagreb, Elektroistra Pula, Pula, </w:t>
            </w:r>
          </w:p>
          <w:p w:rsidRDefault="00860EC7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Vergerijeva 6, OIB: 46830600751</w:t>
            </w:r>
          </w:p>
        </w:tc>
        <w:tc>
          <w:tcPr>
            <w:tcW w:type="dxa" w:w="1985"/>
            <w:vAlign w:val="center"/>
          </w:tcPr>
          <w:p w:rsidRDefault="00860EC7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111.616,01</w:t>
            </w:r>
          </w:p>
        </w:tc>
        <w:tc>
          <w:tcPr>
            <w:tcW w:type="dxa" w:w="3260"/>
            <w:vAlign w:val="center"/>
          </w:tcPr>
          <w:p w:rsidRDefault="00541086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izvadak</w:t>
            </w:r>
            <w:r w:rsidR="00860EC7" w:rsidRPr="00E26357">
              <w:t xml:space="preserve"> iz po</w:t>
            </w:r>
            <w:r w:rsidRPr="00E26357">
              <w:t>slovnih knjiga, računa, obračun kamata, ugovor</w:t>
            </w:r>
            <w:r w:rsidR="00860EC7" w:rsidRPr="00E26357">
              <w:t xml:space="preserve"> o korištenju</w:t>
            </w:r>
          </w:p>
        </w:tc>
        <w:tc>
          <w:tcPr>
            <w:tcW w:type="dxa" w:w="1843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111.616,01</w:t>
            </w:r>
          </w:p>
        </w:tc>
        <w:tc>
          <w:tcPr>
            <w:tcW w:type="dxa" w:w="1701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52.</w:t>
            </w:r>
          </w:p>
        </w:tc>
        <w:tc>
          <w:tcPr>
            <w:tcW w:type="dxa" w:w="3636"/>
            <w:vAlign w:val="center"/>
          </w:tcPr>
          <w:p w:rsidRDefault="00860EC7" w:rsidP="00860EC7" w:rsidR="00860EC7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HEP ELEKTRA d.o.o. Rijeka, </w:t>
            </w:r>
          </w:p>
          <w:p w:rsidRDefault="00860EC7" w:rsidP="00860EC7" w:rsidR="0007386A" w:rsidRPr="00E26357">
            <w:pPr>
              <w:tabs>
                <w:tab w:pos="3686" w:val="left"/>
              </w:tabs>
              <w:jc w:val="center"/>
            </w:pPr>
            <w:r w:rsidRPr="00E26357">
              <w:t>V. C. Emina 2, OIB: 43965974818</w:t>
            </w:r>
          </w:p>
        </w:tc>
        <w:tc>
          <w:tcPr>
            <w:tcW w:type="dxa" w:w="1985"/>
            <w:vAlign w:val="center"/>
          </w:tcPr>
          <w:p w:rsidRDefault="00860EC7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2.849,38</w:t>
            </w:r>
          </w:p>
        </w:tc>
        <w:tc>
          <w:tcPr>
            <w:tcW w:type="dxa" w:w="3260"/>
            <w:vAlign w:val="center"/>
          </w:tcPr>
          <w:p w:rsidRDefault="00541086" w:rsidP="00541086" w:rsidR="0007386A" w:rsidRPr="00E26357">
            <w:pPr>
              <w:tabs>
                <w:tab w:pos="3686" w:val="left"/>
              </w:tabs>
              <w:jc w:val="center"/>
            </w:pPr>
            <w:r w:rsidRPr="00E26357">
              <w:t>izvadak iz poslovnih knjiga, računi</w:t>
            </w:r>
            <w:r w:rsidR="00860EC7" w:rsidRPr="00E26357">
              <w:t>, obračun kamata</w:t>
            </w:r>
          </w:p>
        </w:tc>
        <w:tc>
          <w:tcPr>
            <w:tcW w:type="dxa" w:w="1843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2.054,74</w:t>
            </w:r>
          </w:p>
        </w:tc>
        <w:tc>
          <w:tcPr>
            <w:tcW w:type="dxa" w:w="1701"/>
            <w:vAlign w:val="center"/>
          </w:tcPr>
          <w:p w:rsidRDefault="00860EC7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794,64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07386A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07386A" w:rsidRPr="00E26357">
            <w:pPr>
              <w:tabs>
                <w:tab w:pos="3686" w:val="left"/>
              </w:tabs>
              <w:jc w:val="center"/>
            </w:pPr>
            <w:r w:rsidRPr="00E26357">
              <w:t>53.</w:t>
            </w:r>
          </w:p>
        </w:tc>
        <w:tc>
          <w:tcPr>
            <w:tcW w:type="dxa" w:w="3636"/>
            <w:vAlign w:val="center"/>
          </w:tcPr>
          <w:p w:rsidRDefault="00BA76DB" w:rsidP="00BA76DB" w:rsidR="00BA76DB" w:rsidRPr="00E26357">
            <w:pPr>
              <w:tabs>
                <w:tab w:pos="3686" w:val="left"/>
              </w:tabs>
              <w:jc w:val="center"/>
            </w:pPr>
            <w:r w:rsidRPr="00E26357">
              <w:t xml:space="preserve">SILVANO BRENKO, Kršan, </w:t>
            </w:r>
          </w:p>
          <w:p w:rsidRDefault="00BA76DB" w:rsidP="00BA76DB" w:rsidR="0007386A" w:rsidRPr="00E26357">
            <w:pPr>
              <w:tabs>
                <w:tab w:pos="3686" w:val="left"/>
              </w:tabs>
              <w:jc w:val="center"/>
            </w:pPr>
            <w:r w:rsidRPr="00E26357">
              <w:t>Veljaki 14, OIB: 75068081113</w:t>
            </w:r>
          </w:p>
        </w:tc>
        <w:tc>
          <w:tcPr>
            <w:tcW w:type="dxa" w:w="1985"/>
            <w:vAlign w:val="center"/>
          </w:tcPr>
          <w:p w:rsidRDefault="00BA76DB" w:rsidP="008117B4" w:rsidR="0007386A" w:rsidRPr="00E26357">
            <w:pPr>
              <w:tabs>
                <w:tab w:pos="3686" w:val="left"/>
              </w:tabs>
              <w:jc w:val="center"/>
            </w:pPr>
            <w:r w:rsidRPr="00E26357">
              <w:t>54.541,41</w:t>
            </w:r>
          </w:p>
        </w:tc>
        <w:tc>
          <w:tcPr>
            <w:tcW w:type="dxa" w:w="3260"/>
            <w:vAlign w:val="center"/>
          </w:tcPr>
          <w:p w:rsidRDefault="00BA76DB" w:rsidP="00C22FD3" w:rsidR="0007386A" w:rsidRPr="00E26357">
            <w:pPr>
              <w:tabs>
                <w:tab w:pos="3686" w:val="left"/>
              </w:tabs>
              <w:jc w:val="center"/>
            </w:pPr>
            <w:r w:rsidRPr="00E26357">
              <w:t>presuda</w:t>
            </w:r>
          </w:p>
        </w:tc>
        <w:tc>
          <w:tcPr>
            <w:tcW w:type="dxa" w:w="1843"/>
            <w:vAlign w:val="center"/>
          </w:tcPr>
          <w:p w:rsidRDefault="00BA76DB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54.541,41</w:t>
            </w:r>
          </w:p>
        </w:tc>
        <w:tc>
          <w:tcPr>
            <w:tcW w:type="dxa" w:w="1701"/>
            <w:vAlign w:val="center"/>
          </w:tcPr>
          <w:p w:rsidRDefault="00BA76DB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07386A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54.</w:t>
            </w:r>
          </w:p>
        </w:tc>
        <w:tc>
          <w:tcPr>
            <w:tcW w:type="dxa" w:w="3636"/>
            <w:vAlign w:val="center"/>
          </w:tcPr>
          <w:p w:rsidRDefault="00BA76DB" w:rsidP="00BA76DB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SREDIŠNJE KLIRINŠKO DEPOZITARNO DRUŠTVO d.d. Zagreb, Heinzelova 62a, </w:t>
            </w:r>
          </w:p>
          <w:p w:rsidRDefault="00BA76DB" w:rsidP="00BA76DB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64406809162</w:t>
            </w:r>
          </w:p>
        </w:tc>
        <w:tc>
          <w:tcPr>
            <w:tcW w:type="dxa" w:w="1985"/>
            <w:vAlign w:val="center"/>
          </w:tcPr>
          <w:p w:rsidRDefault="00BA76DB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8.398,65</w:t>
            </w:r>
          </w:p>
        </w:tc>
        <w:tc>
          <w:tcPr>
            <w:tcW w:type="dxa" w:w="3260"/>
            <w:vAlign w:val="center"/>
          </w:tcPr>
          <w:p w:rsidRDefault="00541086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računi i obračun</w:t>
            </w:r>
            <w:r w:rsidR="00BA76DB" w:rsidRPr="00E26357">
              <w:t xml:space="preserve"> kamata</w:t>
            </w:r>
          </w:p>
        </w:tc>
        <w:tc>
          <w:tcPr>
            <w:tcW w:type="dxa" w:w="1843"/>
            <w:vAlign w:val="center"/>
          </w:tcPr>
          <w:p w:rsidRDefault="00BA76DB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8.398,65</w:t>
            </w:r>
          </w:p>
        </w:tc>
        <w:tc>
          <w:tcPr>
            <w:tcW w:type="dxa" w:w="1701"/>
            <w:vAlign w:val="center"/>
          </w:tcPr>
          <w:p w:rsidRDefault="00BA76DB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55.</w:t>
            </w:r>
          </w:p>
        </w:tc>
        <w:tc>
          <w:tcPr>
            <w:tcW w:type="dxa" w:w="3636"/>
            <w:vAlign w:val="center"/>
          </w:tcPr>
          <w:p w:rsidRDefault="00BA76DB" w:rsidP="00BA76DB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HEP ELEKTRA d.o.o. Zagreb, Ulica grada Vukovara 37, </w:t>
            </w:r>
          </w:p>
          <w:p w:rsidRDefault="00BA76DB" w:rsidP="00BA76DB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43965974818</w:t>
            </w:r>
          </w:p>
        </w:tc>
        <w:tc>
          <w:tcPr>
            <w:tcW w:type="dxa" w:w="1985"/>
            <w:vAlign w:val="center"/>
          </w:tcPr>
          <w:p w:rsidRDefault="00BA76DB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390,25</w:t>
            </w:r>
          </w:p>
        </w:tc>
        <w:tc>
          <w:tcPr>
            <w:tcW w:type="dxa" w:w="3260"/>
            <w:vAlign w:val="center"/>
          </w:tcPr>
          <w:p w:rsidRDefault="00541086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BA76DB" w:rsidRPr="00E26357">
              <w:t xml:space="preserve"> iz poslovnih knjiga</w:t>
            </w:r>
          </w:p>
        </w:tc>
        <w:tc>
          <w:tcPr>
            <w:tcW w:type="dxa" w:w="1843"/>
            <w:vAlign w:val="center"/>
          </w:tcPr>
          <w:p w:rsidRDefault="00BA76DB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390,25</w:t>
            </w:r>
          </w:p>
        </w:tc>
        <w:tc>
          <w:tcPr>
            <w:tcW w:type="dxa" w:w="1701"/>
            <w:vAlign w:val="center"/>
          </w:tcPr>
          <w:p w:rsidRDefault="00BA76DB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56.</w:t>
            </w:r>
          </w:p>
        </w:tc>
        <w:tc>
          <w:tcPr>
            <w:tcW w:type="dxa" w:w="3636"/>
            <w:vAlign w:val="center"/>
          </w:tcPr>
          <w:p w:rsidRDefault="00BA76DB" w:rsidP="00BA76DB" w:rsidR="00BA76DB" w:rsidRPr="00E26357">
            <w:pPr>
              <w:tabs>
                <w:tab w:pos="3686" w:val="left"/>
              </w:tabs>
              <w:jc w:val="center"/>
            </w:pPr>
            <w:r w:rsidRPr="00E26357">
              <w:t xml:space="preserve">STROJOPROMET-ZAGREB d.o.o. Šenkovec, Zagrebačka 6, </w:t>
            </w:r>
          </w:p>
          <w:p w:rsidRDefault="00BA76DB" w:rsidP="00BA76DB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97994010225</w:t>
            </w:r>
          </w:p>
        </w:tc>
        <w:tc>
          <w:tcPr>
            <w:tcW w:type="dxa" w:w="1985"/>
            <w:vAlign w:val="center"/>
          </w:tcPr>
          <w:p w:rsidRDefault="00BA76DB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392.137,01</w:t>
            </w:r>
          </w:p>
        </w:tc>
        <w:tc>
          <w:tcPr>
            <w:tcW w:type="dxa" w:w="3260"/>
            <w:vAlign w:val="center"/>
          </w:tcPr>
          <w:p w:rsidRDefault="00BA76DB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541086" w:rsidRPr="00E26357">
              <w:t xml:space="preserve"> otvorenih stavki, obračun</w:t>
            </w:r>
            <w:r w:rsidRPr="00E26357">
              <w:t xml:space="preserve"> kamata</w:t>
            </w:r>
          </w:p>
        </w:tc>
        <w:tc>
          <w:tcPr>
            <w:tcW w:type="dxa" w:w="1843"/>
            <w:vAlign w:val="center"/>
          </w:tcPr>
          <w:p w:rsidRDefault="00BA76DB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1701"/>
            <w:vAlign w:val="center"/>
          </w:tcPr>
          <w:p w:rsidRDefault="00BA76DB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392.137,01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57.</w:t>
            </w:r>
          </w:p>
        </w:tc>
        <w:tc>
          <w:tcPr>
            <w:tcW w:type="dxa" w:w="3636"/>
            <w:vAlign w:val="center"/>
          </w:tcPr>
          <w:p w:rsidRDefault="00EC6E12" w:rsidP="00EC6E12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CROATIA OSIGURANJE d.d. Zagreb, Vatroslava Jagića 33, </w:t>
            </w:r>
          </w:p>
          <w:p w:rsidRDefault="00EC6E12" w:rsidP="00EC6E12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26187994862</w:t>
            </w:r>
          </w:p>
        </w:tc>
        <w:tc>
          <w:tcPr>
            <w:tcW w:type="dxa" w:w="1985"/>
            <w:vAlign w:val="center"/>
          </w:tcPr>
          <w:p w:rsidRDefault="00EC6E12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94.138,90</w:t>
            </w:r>
          </w:p>
        </w:tc>
        <w:tc>
          <w:tcPr>
            <w:tcW w:type="dxa" w:w="3260"/>
            <w:vAlign w:val="center"/>
          </w:tcPr>
          <w:p w:rsidRDefault="00EC6E12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</w:t>
            </w:r>
            <w:r w:rsidR="00541086" w:rsidRPr="00E26357">
              <w:t xml:space="preserve"> iz poslovnih knjiga, obračun kamata, računi,</w:t>
            </w:r>
            <w:r w:rsidRPr="00E26357">
              <w:t xml:space="preserve"> police osiguranja</w:t>
            </w:r>
          </w:p>
        </w:tc>
        <w:tc>
          <w:tcPr>
            <w:tcW w:type="dxa" w:w="1843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94.138,90</w:t>
            </w:r>
          </w:p>
        </w:tc>
        <w:tc>
          <w:tcPr>
            <w:tcW w:type="dxa" w:w="1701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58.</w:t>
            </w:r>
          </w:p>
        </w:tc>
        <w:tc>
          <w:tcPr>
            <w:tcW w:type="dxa" w:w="3636"/>
            <w:vAlign w:val="center"/>
          </w:tcPr>
          <w:p w:rsidRDefault="00EC6E12" w:rsidP="00EC6E12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REPUBLIKA HRVATSKA, Ministarstvo financija, Porezna uprava, Područni ured Pazin, </w:t>
            </w:r>
          </w:p>
          <w:p w:rsidRDefault="00EC6E12" w:rsidP="00EC6E12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52634238587</w:t>
            </w:r>
          </w:p>
        </w:tc>
        <w:tc>
          <w:tcPr>
            <w:tcW w:type="dxa" w:w="1985"/>
            <w:vAlign w:val="center"/>
          </w:tcPr>
          <w:p w:rsidRDefault="00EC6E12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93.818,17</w:t>
            </w:r>
          </w:p>
        </w:tc>
        <w:tc>
          <w:tcPr>
            <w:tcW w:type="dxa" w:w="3260"/>
            <w:vAlign w:val="center"/>
          </w:tcPr>
          <w:p w:rsidRDefault="00EC6E12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PDV obra</w:t>
            </w:r>
            <w:r w:rsidR="00541086" w:rsidRPr="00E26357">
              <w:t>zac</w:t>
            </w:r>
          </w:p>
        </w:tc>
        <w:tc>
          <w:tcPr>
            <w:tcW w:type="dxa" w:w="1843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93.818,17</w:t>
            </w:r>
          </w:p>
        </w:tc>
        <w:tc>
          <w:tcPr>
            <w:tcW w:type="dxa" w:w="1701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59.</w:t>
            </w:r>
          </w:p>
        </w:tc>
        <w:tc>
          <w:tcPr>
            <w:tcW w:type="dxa" w:w="3636"/>
            <w:vAlign w:val="center"/>
          </w:tcPr>
          <w:p w:rsidRDefault="00EC6E12" w:rsidP="00EC6E12" w:rsidR="00EC6E12" w:rsidRPr="00E26357">
            <w:pPr>
              <w:tabs>
                <w:tab w:pos="3686" w:val="left"/>
              </w:tabs>
              <w:jc w:val="center"/>
            </w:pPr>
            <w:r w:rsidRPr="00E26357">
              <w:t xml:space="preserve">DUNJA BENČIĆ RUŽIĆ, Plomin, </w:t>
            </w:r>
          </w:p>
          <w:p w:rsidRDefault="00EC6E12" w:rsidP="00EC6E12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Plomin Luka 65, </w:t>
            </w:r>
          </w:p>
          <w:p w:rsidRDefault="00EC6E12" w:rsidP="00EC6E12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47952362137</w:t>
            </w:r>
          </w:p>
        </w:tc>
        <w:tc>
          <w:tcPr>
            <w:tcW w:type="dxa" w:w="1985"/>
            <w:vAlign w:val="center"/>
          </w:tcPr>
          <w:p w:rsidRDefault="00EC6E12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37.303,65</w:t>
            </w:r>
          </w:p>
        </w:tc>
        <w:tc>
          <w:tcPr>
            <w:tcW w:type="dxa" w:w="3260"/>
            <w:vAlign w:val="center"/>
          </w:tcPr>
          <w:p w:rsidRDefault="00541086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potvrde</w:t>
            </w:r>
            <w:r w:rsidR="00EC6E12" w:rsidRPr="00E26357">
              <w:t xml:space="preserve"> o neisplaćenom primitku i dohotku, doprinosu, porezu na dohodak i prirezu za nadzorni odbor u 2016. godini i  u 2017. godini od 01.01. </w:t>
            </w:r>
            <w:r w:rsidRPr="00E26357">
              <w:t>do 31.03., od 01.04. do 19.10.</w:t>
            </w:r>
            <w:r w:rsidR="00EC6E12" w:rsidRPr="00E26357">
              <w:t xml:space="preserve"> </w:t>
            </w:r>
          </w:p>
        </w:tc>
        <w:tc>
          <w:tcPr>
            <w:tcW w:type="dxa" w:w="1843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37.303,65</w:t>
            </w:r>
          </w:p>
        </w:tc>
        <w:tc>
          <w:tcPr>
            <w:tcW w:type="dxa" w:w="1701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60.</w:t>
            </w:r>
          </w:p>
        </w:tc>
        <w:tc>
          <w:tcPr>
            <w:tcW w:type="dxa" w:w="3636"/>
            <w:vAlign w:val="center"/>
          </w:tcPr>
          <w:p w:rsidRDefault="00EC6E12" w:rsidP="00EC6E12" w:rsidR="002619F8" w:rsidRPr="00E26357">
            <w:pPr>
              <w:tabs>
                <w:tab w:pos="3686" w:val="left"/>
              </w:tabs>
              <w:jc w:val="center"/>
            </w:pPr>
            <w:r w:rsidRPr="00E26357">
              <w:t>DORINO SALOMON, Kršan, Lanišće 10, OIB: 64104927996</w:t>
            </w:r>
          </w:p>
        </w:tc>
        <w:tc>
          <w:tcPr>
            <w:tcW w:type="dxa" w:w="1985"/>
            <w:vAlign w:val="center"/>
          </w:tcPr>
          <w:p w:rsidRDefault="00EC6E12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37.303,65</w:t>
            </w:r>
          </w:p>
        </w:tc>
        <w:tc>
          <w:tcPr>
            <w:tcW w:type="dxa" w:w="3260"/>
            <w:vAlign w:val="center"/>
          </w:tcPr>
          <w:p w:rsidRDefault="00541086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potvrde</w:t>
            </w:r>
            <w:r w:rsidR="00EC6E12" w:rsidRPr="00E26357">
              <w:t xml:space="preserve"> o neisplaćenom primitku i dohotku, doprinosu, porezu na dohodak i prirezu za nadzorni odbor u 2016. godini i  u 2017. godini od 01.01. do 31.03., od 01.04. do 19.10</w:t>
            </w:r>
            <w:r w:rsidRPr="00E26357">
              <w:t>.</w:t>
            </w:r>
          </w:p>
        </w:tc>
        <w:tc>
          <w:tcPr>
            <w:tcW w:type="dxa" w:w="1843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37.303,65</w:t>
            </w:r>
          </w:p>
        </w:tc>
        <w:tc>
          <w:tcPr>
            <w:tcW w:type="dxa" w:w="1701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61.</w:t>
            </w:r>
          </w:p>
        </w:tc>
        <w:tc>
          <w:tcPr>
            <w:tcW w:type="dxa" w:w="3636"/>
            <w:vAlign w:val="center"/>
          </w:tcPr>
          <w:p w:rsidRDefault="00EC6E12" w:rsidP="00EC6E12" w:rsidR="002619F8" w:rsidRPr="00E26357">
            <w:pPr>
              <w:tabs>
                <w:tab w:pos="3686" w:val="left"/>
              </w:tabs>
              <w:jc w:val="center"/>
            </w:pPr>
            <w:r w:rsidRPr="00E26357">
              <w:t>SONJA BENČIĆ, vl. obrta "Metalplast", Potpićan, Industrijska 3a, OIB: 89597367434</w:t>
            </w:r>
          </w:p>
        </w:tc>
        <w:tc>
          <w:tcPr>
            <w:tcW w:type="dxa" w:w="1985"/>
            <w:vAlign w:val="center"/>
          </w:tcPr>
          <w:p w:rsidRDefault="00EC6E12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8.300,83</w:t>
            </w:r>
          </w:p>
        </w:tc>
        <w:tc>
          <w:tcPr>
            <w:tcW w:type="dxa" w:w="3260"/>
            <w:vAlign w:val="center"/>
          </w:tcPr>
          <w:p w:rsidRDefault="00EC6E12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računi</w:t>
            </w:r>
          </w:p>
        </w:tc>
        <w:tc>
          <w:tcPr>
            <w:tcW w:type="dxa" w:w="1843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1701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8.300,83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62.</w:t>
            </w:r>
          </w:p>
        </w:tc>
        <w:tc>
          <w:tcPr>
            <w:tcW w:type="dxa" w:w="3636"/>
            <w:vAlign w:val="center"/>
          </w:tcPr>
          <w:p w:rsidRDefault="00EC6E12" w:rsidP="00EC6E12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TRANS E.A.S.T. d.o.o. Žminj, Industrijska ulica 5, </w:t>
            </w:r>
          </w:p>
          <w:p w:rsidRDefault="00EC6E12" w:rsidP="00EC6E12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18801886088</w:t>
            </w:r>
          </w:p>
        </w:tc>
        <w:tc>
          <w:tcPr>
            <w:tcW w:type="dxa" w:w="1985"/>
            <w:vAlign w:val="center"/>
          </w:tcPr>
          <w:p w:rsidRDefault="00EC6E12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72.670,24</w:t>
            </w:r>
          </w:p>
        </w:tc>
        <w:tc>
          <w:tcPr>
            <w:tcW w:type="dxa" w:w="3260"/>
            <w:vAlign w:val="center"/>
          </w:tcPr>
          <w:p w:rsidRDefault="00EC6E12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račun</w:t>
            </w:r>
            <w:r w:rsidR="00541086" w:rsidRPr="00E26357">
              <w:t>i</w:t>
            </w:r>
            <w:r w:rsidRPr="00E26357">
              <w:t xml:space="preserve"> i obračun kamata</w:t>
            </w:r>
          </w:p>
        </w:tc>
        <w:tc>
          <w:tcPr>
            <w:tcW w:type="dxa" w:w="1843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72.670,24</w:t>
            </w:r>
          </w:p>
        </w:tc>
        <w:tc>
          <w:tcPr>
            <w:tcW w:type="dxa" w:w="1701"/>
            <w:vAlign w:val="center"/>
          </w:tcPr>
          <w:p w:rsidRDefault="00EC6E12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63.</w:t>
            </w:r>
          </w:p>
        </w:tc>
        <w:tc>
          <w:tcPr>
            <w:tcW w:type="dxa" w:w="3636"/>
            <w:vAlign w:val="center"/>
          </w:tcPr>
          <w:p w:rsidRDefault="00EC6E12" w:rsidP="00EC6E12" w:rsidR="002619F8" w:rsidRPr="00E26357">
            <w:pPr>
              <w:tabs>
                <w:tab w:pos="3686" w:val="left"/>
              </w:tabs>
              <w:jc w:val="center"/>
            </w:pPr>
            <w:r w:rsidRPr="00E26357">
              <w:t>OPĆINA KRŠAN, Kršan, Blaškovići 12, OIB: 84077929159</w:t>
            </w:r>
          </w:p>
        </w:tc>
        <w:tc>
          <w:tcPr>
            <w:tcW w:type="dxa" w:w="1985"/>
            <w:vAlign w:val="center"/>
          </w:tcPr>
          <w:p w:rsidRDefault="00EC6E12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80.230,32</w:t>
            </w:r>
          </w:p>
        </w:tc>
        <w:tc>
          <w:tcPr>
            <w:tcW w:type="dxa" w:w="3260"/>
            <w:vAlign w:val="center"/>
          </w:tcPr>
          <w:p w:rsidRDefault="00EC6E12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 iz poslovnih knjiga</w:t>
            </w:r>
          </w:p>
        </w:tc>
        <w:tc>
          <w:tcPr>
            <w:tcW w:type="dxa" w:w="1843"/>
            <w:vAlign w:val="center"/>
          </w:tcPr>
          <w:p w:rsidRDefault="009C695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77.023,70</w:t>
            </w:r>
          </w:p>
        </w:tc>
        <w:tc>
          <w:tcPr>
            <w:tcW w:type="dxa" w:w="1701"/>
            <w:vAlign w:val="center"/>
          </w:tcPr>
          <w:p w:rsidRDefault="009C695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3.206,62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64.</w:t>
            </w:r>
          </w:p>
        </w:tc>
        <w:tc>
          <w:tcPr>
            <w:tcW w:type="dxa" w:w="3636"/>
            <w:vAlign w:val="center"/>
          </w:tcPr>
          <w:p w:rsidRDefault="00BE7479" w:rsidP="00BE7479" w:rsidR="002619F8" w:rsidRPr="00E26357">
            <w:pPr>
              <w:tabs>
                <w:tab w:pos="3686" w:val="left"/>
              </w:tabs>
              <w:jc w:val="center"/>
            </w:pPr>
            <w:r w:rsidRPr="00E26357">
              <w:t>SYTCO a.g., Via Calloni 5, CP 6440-6901 Lugano, Švicarska, OIB: 46297743794</w:t>
            </w:r>
          </w:p>
        </w:tc>
        <w:tc>
          <w:tcPr>
            <w:tcW w:type="dxa" w:w="1985"/>
            <w:vAlign w:val="center"/>
          </w:tcPr>
          <w:p w:rsidRDefault="00BE7479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3.919.716,37</w:t>
            </w:r>
          </w:p>
        </w:tc>
        <w:tc>
          <w:tcPr>
            <w:tcW w:type="dxa" w:w="3260"/>
            <w:vAlign w:val="center"/>
          </w:tcPr>
          <w:p w:rsidRDefault="00BE7479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 xml:space="preserve">ugovor o isporuci materijala od čelika, ugovor o priznanju duga, </w:t>
            </w:r>
            <w:r w:rsidR="00541086" w:rsidRPr="00E26357">
              <w:t>rješenje</w:t>
            </w:r>
            <w:r w:rsidRPr="00E26357">
              <w:t xml:space="preserve"> o ovrsi,  izvod otvorenih stavki, obračun kamata</w:t>
            </w:r>
          </w:p>
        </w:tc>
        <w:tc>
          <w:tcPr>
            <w:tcW w:type="dxa" w:w="1843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3.919.716,37</w:t>
            </w:r>
          </w:p>
        </w:tc>
        <w:tc>
          <w:tcPr>
            <w:tcW w:type="dxa" w:w="1701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65.</w:t>
            </w:r>
          </w:p>
        </w:tc>
        <w:tc>
          <w:tcPr>
            <w:tcW w:type="dxa" w:w="3636"/>
            <w:vAlign w:val="center"/>
          </w:tcPr>
          <w:p w:rsidRDefault="00BE7479" w:rsidP="00BE7479" w:rsidR="002619F8" w:rsidRPr="00E26357">
            <w:pPr>
              <w:tabs>
                <w:tab w:pos="3686" w:val="left"/>
              </w:tabs>
              <w:jc w:val="center"/>
            </w:pPr>
            <w:r w:rsidRPr="00E26357">
              <w:t>SYTCO s.r.l., Via Luigi Settembrini 26/a, Milano, Italija, OIB: 00753280155</w:t>
            </w:r>
          </w:p>
        </w:tc>
        <w:tc>
          <w:tcPr>
            <w:tcW w:type="dxa" w:w="1985"/>
            <w:vAlign w:val="center"/>
          </w:tcPr>
          <w:p w:rsidRDefault="00BE7479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248.408.67</w:t>
            </w:r>
          </w:p>
        </w:tc>
        <w:tc>
          <w:tcPr>
            <w:tcW w:type="dxa" w:w="3260"/>
            <w:vAlign w:val="center"/>
          </w:tcPr>
          <w:p w:rsidRDefault="00BE7479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narudžbenic</w:t>
            </w:r>
            <w:r w:rsidR="00541086" w:rsidRPr="00E26357">
              <w:t>e</w:t>
            </w:r>
            <w:r w:rsidRPr="00E26357">
              <w:t>, račun</w:t>
            </w:r>
            <w:r w:rsidR="00541086" w:rsidRPr="00E26357">
              <w:t>i</w:t>
            </w:r>
            <w:r w:rsidRPr="00E26357">
              <w:t>, obračun kamata.</w:t>
            </w:r>
          </w:p>
        </w:tc>
        <w:tc>
          <w:tcPr>
            <w:tcW w:type="dxa" w:w="1843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248.408.67</w:t>
            </w:r>
          </w:p>
        </w:tc>
        <w:tc>
          <w:tcPr>
            <w:tcW w:type="dxa" w:w="1701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66.</w:t>
            </w:r>
          </w:p>
        </w:tc>
        <w:tc>
          <w:tcPr>
            <w:tcW w:type="dxa" w:w="3636"/>
            <w:vAlign w:val="center"/>
          </w:tcPr>
          <w:p w:rsidRDefault="00BE7479" w:rsidP="00BE7479" w:rsidR="002619F8" w:rsidRPr="00E26357">
            <w:pPr>
              <w:tabs>
                <w:tab w:pos="3686" w:val="left"/>
              </w:tabs>
              <w:jc w:val="center"/>
            </w:pPr>
            <w:r w:rsidRPr="00E26357">
              <w:t>ILLUSTRO d.o.o. Rijeka, 1. maja 24, OIB: 94475352265</w:t>
            </w:r>
          </w:p>
        </w:tc>
        <w:tc>
          <w:tcPr>
            <w:tcW w:type="dxa" w:w="1985"/>
            <w:vAlign w:val="center"/>
          </w:tcPr>
          <w:p w:rsidRDefault="00BE7479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11.485,69</w:t>
            </w:r>
          </w:p>
        </w:tc>
        <w:tc>
          <w:tcPr>
            <w:tcW w:type="dxa" w:w="3260"/>
            <w:vAlign w:val="center"/>
          </w:tcPr>
          <w:p w:rsidRDefault="00BE7479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 otvorenih stavki i računi</w:t>
            </w:r>
          </w:p>
        </w:tc>
        <w:tc>
          <w:tcPr>
            <w:tcW w:type="dxa" w:w="1843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11.485,69</w:t>
            </w:r>
          </w:p>
        </w:tc>
        <w:tc>
          <w:tcPr>
            <w:tcW w:type="dxa" w:w="1701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67.</w:t>
            </w:r>
          </w:p>
        </w:tc>
        <w:tc>
          <w:tcPr>
            <w:tcW w:type="dxa" w:w="3636"/>
            <w:vAlign w:val="center"/>
          </w:tcPr>
          <w:p w:rsidRDefault="00BE7479" w:rsidP="00BE7479" w:rsidR="002619F8" w:rsidRPr="00E26357">
            <w:pPr>
              <w:tabs>
                <w:tab w:pos="3686" w:val="left"/>
              </w:tabs>
              <w:jc w:val="center"/>
            </w:pPr>
            <w:r w:rsidRPr="00E26357">
              <w:t>INTERNATIONAL TRADE SERVICES GmbH, Millenium Tower 21st floor, Handelskai 94-96, 1200 Wien, Austria</w:t>
            </w:r>
          </w:p>
        </w:tc>
        <w:tc>
          <w:tcPr>
            <w:tcW w:type="dxa" w:w="1985"/>
            <w:vAlign w:val="center"/>
          </w:tcPr>
          <w:p w:rsidRDefault="00BE7479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213.415,53</w:t>
            </w:r>
          </w:p>
        </w:tc>
        <w:tc>
          <w:tcPr>
            <w:tcW w:type="dxa" w:w="3260"/>
            <w:vAlign w:val="center"/>
          </w:tcPr>
          <w:p w:rsidRDefault="00BE7479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 iz otvorenih stavki, račun, ugovor o priznanju duga</w:t>
            </w:r>
          </w:p>
        </w:tc>
        <w:tc>
          <w:tcPr>
            <w:tcW w:type="dxa" w:w="1843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1701"/>
            <w:vAlign w:val="center"/>
          </w:tcPr>
          <w:p w:rsidRDefault="00BE747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213.415,53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68.</w:t>
            </w:r>
          </w:p>
        </w:tc>
        <w:tc>
          <w:tcPr>
            <w:tcW w:type="dxa" w:w="3636"/>
            <w:vAlign w:val="center"/>
          </w:tcPr>
          <w:p w:rsidRDefault="00AF6BB5" w:rsidP="00AF6BB5" w:rsidR="002619F8" w:rsidRPr="00E26357">
            <w:pPr>
              <w:tabs>
                <w:tab w:pos="3686" w:val="left"/>
              </w:tabs>
              <w:jc w:val="center"/>
            </w:pPr>
            <w:r w:rsidRPr="00E26357">
              <w:t>MFC TRADE &amp; FINANCIAL SERVICES GmbH, Millenium Tower 21st floor, Handelskai 94-96, 1200 Wien, Austria</w:t>
            </w:r>
          </w:p>
        </w:tc>
        <w:tc>
          <w:tcPr>
            <w:tcW w:type="dxa" w:w="1985"/>
            <w:vAlign w:val="center"/>
          </w:tcPr>
          <w:p w:rsidRDefault="00AF6BB5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803.320,79</w:t>
            </w:r>
          </w:p>
        </w:tc>
        <w:tc>
          <w:tcPr>
            <w:tcW w:type="dxa" w:w="3260"/>
            <w:vAlign w:val="center"/>
          </w:tcPr>
          <w:p w:rsidRDefault="00AF6BB5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 iz otvorenih stavki, račun</w:t>
            </w:r>
            <w:r w:rsidR="00541086" w:rsidRPr="00E26357">
              <w:t>i</w:t>
            </w:r>
          </w:p>
        </w:tc>
        <w:tc>
          <w:tcPr>
            <w:tcW w:type="dxa" w:w="1843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1701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803.320,79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69.</w:t>
            </w:r>
          </w:p>
        </w:tc>
        <w:tc>
          <w:tcPr>
            <w:tcW w:type="dxa" w:w="3636"/>
            <w:vAlign w:val="center"/>
          </w:tcPr>
          <w:p w:rsidRDefault="00AF6BB5" w:rsidP="00AF6BB5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KARMEN PERAK, Rabac, </w:t>
            </w:r>
          </w:p>
          <w:p w:rsidRDefault="00AF6BB5" w:rsidP="00AF6BB5" w:rsidR="002619F8" w:rsidRPr="00E26357">
            <w:pPr>
              <w:tabs>
                <w:tab w:pos="3686" w:val="left"/>
              </w:tabs>
              <w:jc w:val="center"/>
            </w:pPr>
            <w:r w:rsidRPr="00E26357">
              <w:t>Creska 17, OIB: 90936362493</w:t>
            </w:r>
          </w:p>
        </w:tc>
        <w:tc>
          <w:tcPr>
            <w:tcW w:type="dxa" w:w="1985"/>
            <w:vAlign w:val="center"/>
          </w:tcPr>
          <w:p w:rsidRDefault="00AF6BB5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36.577,34</w:t>
            </w:r>
          </w:p>
        </w:tc>
        <w:tc>
          <w:tcPr>
            <w:tcW w:type="dxa" w:w="3260"/>
            <w:vAlign w:val="center"/>
          </w:tcPr>
          <w:p w:rsidRDefault="00AF6BB5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potvrde o neisplaćenom primitku i dohotku, doprinosu, porezu na dohodak i prirezu za nadzorni odbor u 2016. godini i  u 2017. godini od 01.01. do 31.03., od 01.04. do 19.10.</w:t>
            </w:r>
          </w:p>
        </w:tc>
        <w:tc>
          <w:tcPr>
            <w:tcW w:type="dxa" w:w="1843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36.577,34</w:t>
            </w:r>
          </w:p>
        </w:tc>
        <w:tc>
          <w:tcPr>
            <w:tcW w:type="dxa" w:w="1701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70.</w:t>
            </w:r>
          </w:p>
        </w:tc>
        <w:tc>
          <w:tcPr>
            <w:tcW w:type="dxa" w:w="3636"/>
            <w:vAlign w:val="center"/>
          </w:tcPr>
          <w:p w:rsidRDefault="00AF6BB5" w:rsidP="00AF6BB5" w:rsidR="00AF6BB5" w:rsidRPr="00E26357">
            <w:pPr>
              <w:tabs>
                <w:tab w:pos="3686" w:val="left"/>
              </w:tabs>
              <w:jc w:val="center"/>
            </w:pPr>
            <w:r w:rsidRPr="00E26357">
              <w:t xml:space="preserve">NARČIZO SMOKOVIĆ, Rabac, </w:t>
            </w:r>
          </w:p>
          <w:p w:rsidRDefault="00AF6BB5" w:rsidP="00AF6BB5" w:rsidR="002619F8" w:rsidRPr="00E26357">
            <w:pPr>
              <w:tabs>
                <w:tab w:pos="3686" w:val="left"/>
              </w:tabs>
              <w:jc w:val="center"/>
            </w:pPr>
            <w:r w:rsidRPr="00E26357">
              <w:t>Creska 17, OIB: 39462496541</w:t>
            </w:r>
          </w:p>
        </w:tc>
        <w:tc>
          <w:tcPr>
            <w:tcW w:type="dxa" w:w="1985"/>
            <w:vAlign w:val="center"/>
          </w:tcPr>
          <w:p w:rsidRDefault="00AF6BB5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41.117,51</w:t>
            </w:r>
          </w:p>
        </w:tc>
        <w:tc>
          <w:tcPr>
            <w:tcW w:type="dxa" w:w="3260"/>
            <w:vAlign w:val="center"/>
          </w:tcPr>
          <w:p w:rsidRDefault="00AF6BB5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potvrde o neisplaćenom primitku i dohotku, doprinosu, porezu na dohodak i prirezu za nadzorni odbor u 2016. godini i  u 2017. godini od 01.01. do 31.03., od 01.04. do 19.10</w:t>
            </w:r>
            <w:r w:rsidR="00541086" w:rsidRPr="00E26357">
              <w:t>.</w:t>
            </w:r>
          </w:p>
        </w:tc>
        <w:tc>
          <w:tcPr>
            <w:tcW w:type="dxa" w:w="1843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41.117,51</w:t>
            </w:r>
          </w:p>
        </w:tc>
        <w:tc>
          <w:tcPr>
            <w:tcW w:type="dxa" w:w="1701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71.</w:t>
            </w:r>
          </w:p>
        </w:tc>
        <w:tc>
          <w:tcPr>
            <w:tcW w:type="dxa" w:w="3636"/>
            <w:vAlign w:val="center"/>
          </w:tcPr>
          <w:p w:rsidRDefault="00AF6BB5" w:rsidP="00AF6BB5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VANDA ČONDIĆ, Kršan, </w:t>
            </w:r>
          </w:p>
          <w:p w:rsidRDefault="00AF6BB5" w:rsidP="00AF6BB5" w:rsidR="002619F8" w:rsidRPr="00E26357">
            <w:pPr>
              <w:tabs>
                <w:tab w:pos="3686" w:val="left"/>
              </w:tabs>
              <w:jc w:val="center"/>
            </w:pPr>
            <w:r w:rsidRPr="00E26357">
              <w:t>Juršići 47, OIB: 33683022121</w:t>
            </w:r>
          </w:p>
        </w:tc>
        <w:tc>
          <w:tcPr>
            <w:tcW w:type="dxa" w:w="1985"/>
            <w:vAlign w:val="center"/>
          </w:tcPr>
          <w:p w:rsidRDefault="00AF6BB5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37.303,65</w:t>
            </w:r>
          </w:p>
        </w:tc>
        <w:tc>
          <w:tcPr>
            <w:tcW w:type="dxa" w:w="3260"/>
            <w:vAlign w:val="center"/>
          </w:tcPr>
          <w:p w:rsidRDefault="00AF6BB5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 xml:space="preserve">potvrde o neisplaćenom primitku i dohotku, doprinosu, porezu na dohodak i prirezu za nadzorni odbor u 2016. godini i  u 2017. godini od 01.01. do 31.03., od 01.04. do 19.10. </w:t>
            </w:r>
          </w:p>
        </w:tc>
        <w:tc>
          <w:tcPr>
            <w:tcW w:type="dxa" w:w="1843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37.303,65</w:t>
            </w:r>
          </w:p>
        </w:tc>
        <w:tc>
          <w:tcPr>
            <w:tcW w:type="dxa" w:w="1701"/>
            <w:vAlign w:val="center"/>
          </w:tcPr>
          <w:p w:rsidRDefault="00AF6BB5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72.</w:t>
            </w:r>
          </w:p>
        </w:tc>
        <w:tc>
          <w:tcPr>
            <w:tcW w:type="dxa" w:w="3636"/>
            <w:vAlign w:val="center"/>
          </w:tcPr>
          <w:p w:rsidRDefault="002174B3" w:rsidP="002174B3" w:rsidR="002619F8" w:rsidRPr="00E26357">
            <w:pPr>
              <w:tabs>
                <w:tab w:pos="3686" w:val="left"/>
              </w:tabs>
              <w:jc w:val="center"/>
            </w:pPr>
            <w:r w:rsidRPr="00E26357">
              <w:t>PONIKVE USLUGA d.o.o. Krk, Vršanska 14, OIB: 92143159456</w:t>
            </w:r>
          </w:p>
        </w:tc>
        <w:tc>
          <w:tcPr>
            <w:tcW w:type="dxa" w:w="1985"/>
            <w:vAlign w:val="center"/>
          </w:tcPr>
          <w:p w:rsidRDefault="002174B3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1.215,95</w:t>
            </w:r>
          </w:p>
        </w:tc>
        <w:tc>
          <w:tcPr>
            <w:tcW w:type="dxa" w:w="3260"/>
            <w:vAlign w:val="center"/>
          </w:tcPr>
          <w:p w:rsidRDefault="002174B3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saldakontna kartica, račun</w:t>
            </w:r>
            <w:r w:rsidR="00541086" w:rsidRPr="00E26357">
              <w:t>i</w:t>
            </w:r>
          </w:p>
        </w:tc>
        <w:tc>
          <w:tcPr>
            <w:tcW w:type="dxa" w:w="1843"/>
            <w:vAlign w:val="center"/>
          </w:tcPr>
          <w:p w:rsidRDefault="002174B3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1.215,95</w:t>
            </w:r>
          </w:p>
        </w:tc>
        <w:tc>
          <w:tcPr>
            <w:tcW w:type="dxa" w:w="1701"/>
            <w:vAlign w:val="center"/>
          </w:tcPr>
          <w:p w:rsidRDefault="002174B3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73.</w:t>
            </w:r>
          </w:p>
        </w:tc>
        <w:tc>
          <w:tcPr>
            <w:tcW w:type="dxa" w:w="3636"/>
            <w:vAlign w:val="center"/>
          </w:tcPr>
          <w:p w:rsidRDefault="002174B3" w:rsidP="002174B3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Odvjetnik Marijan Belušić, Labin, Sveta Katarina 14, </w:t>
            </w:r>
          </w:p>
          <w:p w:rsidRDefault="002174B3" w:rsidP="002174B3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24699184696</w:t>
            </w:r>
          </w:p>
        </w:tc>
        <w:tc>
          <w:tcPr>
            <w:tcW w:type="dxa" w:w="1985"/>
            <w:vAlign w:val="center"/>
          </w:tcPr>
          <w:p w:rsidRDefault="002174B3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44.338,95</w:t>
            </w:r>
          </w:p>
        </w:tc>
        <w:tc>
          <w:tcPr>
            <w:tcW w:type="dxa" w:w="3260"/>
            <w:vAlign w:val="center"/>
          </w:tcPr>
          <w:p w:rsidRDefault="002174B3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kartic</w:t>
            </w:r>
            <w:r w:rsidR="00541086" w:rsidRPr="00E26357">
              <w:t>a</w:t>
            </w:r>
            <w:r w:rsidRPr="00E26357">
              <w:t xml:space="preserve"> kupca, račun</w:t>
            </w:r>
            <w:r w:rsidR="00541086" w:rsidRPr="00E26357">
              <w:t>i</w:t>
            </w:r>
          </w:p>
        </w:tc>
        <w:tc>
          <w:tcPr>
            <w:tcW w:type="dxa" w:w="1843"/>
            <w:vAlign w:val="center"/>
          </w:tcPr>
          <w:p w:rsidRDefault="002174B3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42.088,95</w:t>
            </w:r>
          </w:p>
        </w:tc>
        <w:tc>
          <w:tcPr>
            <w:tcW w:type="dxa" w:w="1701"/>
            <w:vAlign w:val="center"/>
          </w:tcPr>
          <w:p w:rsidRDefault="002174B3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2.250,00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74.</w:t>
            </w:r>
          </w:p>
        </w:tc>
        <w:tc>
          <w:tcPr>
            <w:tcW w:type="dxa" w:w="3636"/>
            <w:vAlign w:val="center"/>
          </w:tcPr>
          <w:p w:rsidRDefault="002174B3" w:rsidP="00EF47F3" w:rsidR="00541086" w:rsidRPr="00E26357">
            <w:pPr>
              <w:tabs>
                <w:tab w:pos="3686" w:val="left"/>
              </w:tabs>
              <w:jc w:val="center"/>
            </w:pPr>
            <w:r w:rsidRPr="00E26357">
              <w:t xml:space="preserve">MERSTEEL SSC, TRGOVINA IN STORITVE d.o.o. Naklo, Cesta na okroglo 7, Slovenija, </w:t>
            </w:r>
          </w:p>
          <w:p w:rsidRDefault="002174B3" w:rsidP="00EF47F3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SI39541614</w:t>
            </w:r>
          </w:p>
        </w:tc>
        <w:tc>
          <w:tcPr>
            <w:tcW w:type="dxa" w:w="1985"/>
            <w:vAlign w:val="center"/>
          </w:tcPr>
          <w:p w:rsidRDefault="00EF47F3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173.728,50</w:t>
            </w:r>
          </w:p>
        </w:tc>
        <w:tc>
          <w:tcPr>
            <w:tcW w:type="dxa" w:w="3260"/>
            <w:vAlign w:val="center"/>
          </w:tcPr>
          <w:p w:rsidRDefault="00EF47F3" w:rsidP="00541086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izvod o stanju računa</w:t>
            </w:r>
            <w:r w:rsidR="00541086" w:rsidRPr="00E26357">
              <w:t>, računi</w:t>
            </w:r>
            <w:r w:rsidRPr="00E26357">
              <w:t>, obračun kamata</w:t>
            </w:r>
          </w:p>
        </w:tc>
        <w:tc>
          <w:tcPr>
            <w:tcW w:type="dxa" w:w="1843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15.945,32</w:t>
            </w:r>
          </w:p>
        </w:tc>
        <w:tc>
          <w:tcPr>
            <w:tcW w:type="dxa" w:w="1701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157.783,18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75.</w:t>
            </w:r>
          </w:p>
        </w:tc>
        <w:tc>
          <w:tcPr>
            <w:tcW w:type="dxa" w:w="3636"/>
            <w:vAlign w:val="center"/>
          </w:tcPr>
          <w:p w:rsidRDefault="001A52D9" w:rsidP="001A52D9" w:rsidR="00A0686A" w:rsidRPr="00E26357">
            <w:pPr>
              <w:tabs>
                <w:tab w:pos="3686" w:val="left"/>
              </w:tabs>
              <w:jc w:val="center"/>
            </w:pPr>
            <w:r w:rsidRPr="00E26357">
              <w:t xml:space="preserve">ERSTE &amp; STEIERMARKISCHE BANK d.d. Rijeka, </w:t>
            </w:r>
          </w:p>
          <w:p w:rsidRDefault="001A52D9" w:rsidP="001A52D9" w:rsidR="00A0686A" w:rsidRPr="00E26357">
            <w:pPr>
              <w:tabs>
                <w:tab w:pos="3686" w:val="left"/>
              </w:tabs>
              <w:jc w:val="center"/>
            </w:pPr>
            <w:r w:rsidRPr="00E26357">
              <w:t xml:space="preserve">Jadranski trg 3a, </w:t>
            </w:r>
          </w:p>
          <w:p w:rsidRDefault="001A52D9" w:rsidP="001A52D9" w:rsidR="002619F8" w:rsidRPr="00E26357">
            <w:pPr>
              <w:tabs>
                <w:tab w:pos="3686" w:val="left"/>
              </w:tabs>
              <w:jc w:val="center"/>
            </w:pPr>
            <w:r w:rsidRPr="00E26357">
              <w:t>OIB: 23057039320</w:t>
            </w:r>
          </w:p>
        </w:tc>
        <w:tc>
          <w:tcPr>
            <w:tcW w:type="dxa" w:w="1985"/>
            <w:vAlign w:val="center"/>
          </w:tcPr>
          <w:p w:rsidRDefault="001A52D9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21.555.517,07</w:t>
            </w:r>
          </w:p>
        </w:tc>
        <w:tc>
          <w:tcPr>
            <w:tcW w:type="dxa" w:w="3260"/>
            <w:vAlign w:val="center"/>
          </w:tcPr>
          <w:p w:rsidRDefault="00A0686A" w:rsidP="00A0686A" w:rsidR="002619F8" w:rsidRPr="00E26357">
            <w:pPr>
              <w:tabs>
                <w:tab w:pos="3686" w:val="left"/>
              </w:tabs>
              <w:jc w:val="center"/>
            </w:pPr>
            <w:r w:rsidRPr="00E26357">
              <w:t>ugovori</w:t>
            </w:r>
            <w:r w:rsidR="001A52D9" w:rsidRPr="00E26357">
              <w:t>, izvod iz poslovnih knjiga</w:t>
            </w:r>
          </w:p>
        </w:tc>
        <w:tc>
          <w:tcPr>
            <w:tcW w:type="dxa" w:w="1843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21.555.517,07</w:t>
            </w:r>
          </w:p>
        </w:tc>
        <w:tc>
          <w:tcPr>
            <w:tcW w:type="dxa" w:w="1701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76.</w:t>
            </w:r>
          </w:p>
        </w:tc>
        <w:tc>
          <w:tcPr>
            <w:tcW w:type="dxa" w:w="3636"/>
            <w:vAlign w:val="center"/>
          </w:tcPr>
          <w:p w:rsidRDefault="001A52D9" w:rsidP="001A52D9" w:rsidR="002619F8" w:rsidRPr="00E26357">
            <w:pPr>
              <w:tabs>
                <w:tab w:pos="3686" w:val="left"/>
              </w:tabs>
              <w:jc w:val="center"/>
            </w:pPr>
            <w:r w:rsidRPr="00E26357">
              <w:t>«UNIS Fabrika cijevi» ad Derventa, Derventa, Dubička 50, OIB: 44001421700003</w:t>
            </w:r>
          </w:p>
        </w:tc>
        <w:tc>
          <w:tcPr>
            <w:tcW w:type="dxa" w:w="1985"/>
            <w:vAlign w:val="center"/>
          </w:tcPr>
          <w:p w:rsidRDefault="001A52D9" w:rsidP="008117B4" w:rsidR="002619F8" w:rsidRPr="00E26357">
            <w:pPr>
              <w:tabs>
                <w:tab w:pos="3686" w:val="left"/>
              </w:tabs>
              <w:jc w:val="center"/>
            </w:pPr>
            <w:bookmarkStart w:name="_Hlk505639033" w:id="2"/>
            <w:r w:rsidRPr="00E26357">
              <w:t>15.607.392,49</w:t>
            </w:r>
            <w:bookmarkEnd w:id="2"/>
          </w:p>
        </w:tc>
        <w:tc>
          <w:tcPr>
            <w:tcW w:type="dxa" w:w="3260"/>
            <w:vAlign w:val="center"/>
          </w:tcPr>
          <w:p w:rsidRDefault="001A52D9" w:rsidP="00A0686A" w:rsidR="002619F8" w:rsidRPr="00E26357">
            <w:pPr>
              <w:tabs>
                <w:tab w:pos="3686" w:val="left"/>
              </w:tabs>
              <w:jc w:val="center"/>
            </w:pPr>
            <w:r w:rsidRPr="00E26357">
              <w:t>ugovor o prodaji potraživanja, račun</w:t>
            </w:r>
            <w:r w:rsidR="00A0686A" w:rsidRPr="00E26357">
              <w:t>i</w:t>
            </w:r>
            <w:r w:rsidRPr="00E26357">
              <w:t>, obračun kamata, protokol od 24.04.2012., knj</w:t>
            </w:r>
            <w:r w:rsidR="00A0686A" w:rsidRPr="00E26357">
              <w:t>igovodstvena</w:t>
            </w:r>
            <w:r w:rsidRPr="00E26357">
              <w:t xml:space="preserve"> kartic</w:t>
            </w:r>
            <w:r w:rsidR="00A0686A" w:rsidRPr="00E26357">
              <w:t>a</w:t>
            </w:r>
          </w:p>
        </w:tc>
        <w:tc>
          <w:tcPr>
            <w:tcW w:type="dxa" w:w="1843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1701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15.607.392,49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  <w:tr w:rsidTr="00A0686A" w:rsidR="002619F8" w:rsidRPr="00E26357">
        <w:trPr>
          <w:trHeight w:val="1181"/>
        </w:trPr>
        <w:tc>
          <w:tcPr>
            <w:tcW w:type="dxa" w:w="1008"/>
            <w:vAlign w:val="center"/>
          </w:tcPr>
          <w:p w:rsidRDefault="002619F8" w:rsidP="00F01D7B" w:rsidR="002619F8" w:rsidRPr="00E26357">
            <w:pPr>
              <w:tabs>
                <w:tab w:pos="3686" w:val="left"/>
              </w:tabs>
              <w:jc w:val="center"/>
            </w:pPr>
            <w:r w:rsidRPr="00E26357">
              <w:t>77.</w:t>
            </w:r>
          </w:p>
        </w:tc>
        <w:tc>
          <w:tcPr>
            <w:tcW w:type="dxa" w:w="3636"/>
            <w:vAlign w:val="center"/>
          </w:tcPr>
          <w:p w:rsidRDefault="001A52D9" w:rsidP="001A52D9" w:rsidR="002619F8" w:rsidRPr="00E26357">
            <w:pPr>
              <w:tabs>
                <w:tab w:pos="3686" w:val="left"/>
              </w:tabs>
              <w:jc w:val="center"/>
            </w:pPr>
            <w:r w:rsidRPr="00E26357">
              <w:t xml:space="preserve">VODOOPSKRBA I ODVODNJA d.o.o. Zagreb, Folnegovićeva 1, OIB: 83416546499 </w:t>
            </w:r>
          </w:p>
        </w:tc>
        <w:tc>
          <w:tcPr>
            <w:tcW w:type="dxa" w:w="1985"/>
            <w:vAlign w:val="center"/>
          </w:tcPr>
          <w:p w:rsidRDefault="001A52D9" w:rsidP="008117B4" w:rsidR="002619F8" w:rsidRPr="00E26357">
            <w:pPr>
              <w:tabs>
                <w:tab w:pos="3686" w:val="left"/>
              </w:tabs>
              <w:jc w:val="center"/>
            </w:pPr>
            <w:r w:rsidRPr="00E26357">
              <w:t>585,27</w:t>
            </w:r>
          </w:p>
        </w:tc>
        <w:tc>
          <w:tcPr>
            <w:tcW w:type="dxa" w:w="3260"/>
            <w:vAlign w:val="center"/>
          </w:tcPr>
          <w:p w:rsidRDefault="00A0686A" w:rsidP="00C22FD3" w:rsidR="002619F8" w:rsidRPr="00E26357">
            <w:pPr>
              <w:tabs>
                <w:tab w:pos="3686" w:val="left"/>
              </w:tabs>
              <w:jc w:val="center"/>
            </w:pPr>
            <w:r w:rsidRPr="00E26357">
              <w:t>izvadak</w:t>
            </w:r>
            <w:r w:rsidR="001A52D9" w:rsidRPr="00E26357">
              <w:t xml:space="preserve"> iz poslovnih knjiga, obračun kamata, račun</w:t>
            </w:r>
            <w:r w:rsidRPr="00E26357">
              <w:t>i</w:t>
            </w:r>
          </w:p>
        </w:tc>
        <w:tc>
          <w:tcPr>
            <w:tcW w:type="dxa" w:w="1843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585,27</w:t>
            </w:r>
          </w:p>
        </w:tc>
        <w:tc>
          <w:tcPr>
            <w:tcW w:type="dxa" w:w="1701"/>
            <w:vAlign w:val="center"/>
          </w:tcPr>
          <w:p w:rsidRDefault="001A52D9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-</w:t>
            </w:r>
          </w:p>
        </w:tc>
        <w:tc>
          <w:tcPr>
            <w:tcW w:type="dxa" w:w="890"/>
            <w:vAlign w:val="center"/>
          </w:tcPr>
          <w:p w:rsidRDefault="002619F8" w:rsidP="009C4A7E" w:rsidR="002619F8" w:rsidRPr="00E26357">
            <w:pPr>
              <w:tabs>
                <w:tab w:pos="3686" w:val="left"/>
              </w:tabs>
              <w:jc w:val="center"/>
            </w:pPr>
            <w:r w:rsidRPr="00E26357">
              <w:t>II viši</w:t>
            </w:r>
          </w:p>
        </w:tc>
      </w:tr>
    </w:tbl>
    <w:p w:rsidRDefault="00D02D1C" w:rsidP="00DF6725" w:rsidR="00D02D1C" w:rsidRPr="00E26357">
      <w:pPr>
        <w:tabs>
          <w:tab w:pos="3686" w:val="left"/>
        </w:tabs>
        <w:jc w:val="center"/>
      </w:pPr>
    </w:p>
    <w:p w:rsidRDefault="00B5042A" w:rsidP="00DF6725" w:rsidR="006A13DC" w:rsidRPr="00E26357">
      <w:pPr>
        <w:tabs>
          <w:tab w:pos="3686" w:val="left"/>
        </w:tabs>
        <w:jc w:val="center"/>
      </w:pPr>
      <w:r w:rsidRPr="00E26357">
        <w:t xml:space="preserve">U Pazinu, </w:t>
      </w:r>
      <w:r w:rsidR="00E26357" w:rsidRPr="00E26357">
        <w:t>9</w:t>
      </w:r>
      <w:r w:rsidR="00E252F2" w:rsidRPr="00E26357">
        <w:t>.</w:t>
      </w:r>
      <w:r w:rsidR="006A13DC" w:rsidRPr="00E26357">
        <w:t xml:space="preserve"> </w:t>
      </w:r>
      <w:r w:rsidR="00E26357" w:rsidRPr="00E26357">
        <w:t xml:space="preserve">srpnja </w:t>
      </w:r>
      <w:r w:rsidR="006A13DC" w:rsidRPr="00E26357">
        <w:t>20</w:t>
      </w:r>
      <w:r w:rsidR="00FA45F6" w:rsidRPr="00E26357">
        <w:t>1</w:t>
      </w:r>
      <w:r w:rsidR="004C25D1" w:rsidRPr="00E26357">
        <w:t>8</w:t>
      </w:r>
      <w:r w:rsidR="006A13DC" w:rsidRPr="00E26357">
        <w:t xml:space="preserve">. </w:t>
      </w:r>
    </w:p>
    <w:p w:rsidRDefault="00B663FC" w:rsidP="00DF6725" w:rsidR="00B663FC" w:rsidRPr="00E26357">
      <w:pPr>
        <w:tabs>
          <w:tab w:pos="3686" w:val="left"/>
        </w:tabs>
        <w:jc w:val="center"/>
      </w:pPr>
    </w:p>
    <w:p w:rsidRDefault="006A13DC" w:rsidP="00DF6725" w:rsidR="006A13DC" w:rsidRPr="00E26357">
      <w:pPr>
        <w:tabs>
          <w:tab w:pos="3686" w:val="left"/>
        </w:tabs>
        <w:jc w:val="center"/>
      </w:pP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</w:r>
      <w:r w:rsidRPr="00E26357">
        <w:tab/>
        <w:t>Stečajni sudac:</w:t>
      </w:r>
    </w:p>
    <w:p w:rsidRDefault="006A13DC" w:rsidP="00DF6725" w:rsidR="006A13DC" w:rsidRPr="00E26357">
      <w:pPr>
        <w:tabs>
          <w:tab w:pos="3686" w:val="left"/>
        </w:tabs>
        <w:jc w:val="center"/>
      </w:pPr>
      <w:r w:rsidRPr="00E26357">
        <w:tab/>
      </w:r>
      <w:r w:rsidRPr="00E26357">
        <w:tab/>
      </w:r>
      <w:r w:rsidRPr="00E26357">
        <w:tab/>
      </w:r>
      <w:r w:rsidRPr="00E26357">
        <w:tab/>
        <w:t xml:space="preserve">                                            </w:t>
      </w:r>
    </w:p>
    <w:p w:rsidRDefault="00DF6725" w:rsidP="00DF6725" w:rsidR="006A13DC" w:rsidRPr="00E26357">
      <w:pPr>
        <w:tabs>
          <w:tab w:pos="3686" w:val="left"/>
        </w:tabs>
        <w:ind w:firstLine="708" w:left="4956"/>
        <w:jc w:val="center"/>
      </w:pPr>
      <w:r w:rsidRPr="00E26357">
        <w:tab/>
      </w:r>
      <w:r w:rsidRPr="00E26357">
        <w:tab/>
      </w:r>
      <w:r w:rsidRPr="00E26357">
        <w:tab/>
        <w:t xml:space="preserve">              </w:t>
      </w:r>
      <w:r w:rsidR="006A13DC" w:rsidRPr="00E26357">
        <w:t>Ivan Duji</w:t>
      </w:r>
      <w:r w:rsidR="00874595" w:rsidRPr="00E26357">
        <w:t>ć</w:t>
      </w:r>
      <w:r w:rsidR="00CE1F5C">
        <w:t>, v.r.</w:t>
      </w:r>
    </w:p>
    <w:sectPr w:rsidSect="00C22FD3" w:rsidR="006A13DC" w:rsidRPr="00E26357">
      <w:headerReference w:type="even" r:id="rId10"/>
      <w:headerReference w:type="default" r:id="rId11"/>
      <w:pgSz w:code="9" w:orient="landscape" w:h="11906" w:w="16838"/>
      <w:pgMar w:gutter="0" w:footer="709" w:header="709" w:left="1418" w:bottom="99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615" w:rsidR="00986615">
      <w:r>
        <w:separator/>
      </w:r>
    </w:p>
  </w:endnote>
  <w:endnote w:id="0" w:type="continuationSeparator">
    <w:p w:rsidRDefault="00986615" w:rsidR="00986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615" w:rsidR="00986615">
      <w:r>
        <w:separator/>
      </w:r>
    </w:p>
  </w:footnote>
  <w:footnote w:id="0" w:type="continuationSeparator">
    <w:p w:rsidRDefault="00986615" w:rsidR="00986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694" w:rsidR="002C66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6694" w:rsidR="002C66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694" w:rsidR="002C66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F5C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2C6694" w:rsidP="006A602E" w:rsidR="002C6694">
    <w:pPr>
      <w:pStyle w:val="Zaglavlje"/>
      <w:jc w:val="right"/>
    </w:pPr>
    <w:r w:rsidRPr="00985C68">
      <w:t>10 St-</w:t>
    </w:r>
    <w:r>
      <w:t>529</w:t>
    </w:r>
    <w:r w:rsidRPr="00985C68">
      <w:t>/</w:t>
    </w:r>
    <w:r>
      <w:t>20</w:t>
    </w:r>
    <w:r w:rsidRPr="00985C68">
      <w:t>1</w:t>
    </w:r>
    <w:r>
      <w:t>7</w:t>
    </w:r>
    <w:r w:rsidRPr="00985C68">
      <w:t>-</w:t>
    </w:r>
    <w:r w:rsidR="00E26357">
      <w:t>78</w:t>
    </w:r>
  </w:p>
  <w:p w:rsidRDefault="002C6694" w:rsidP="006A602E" w:rsidR="002C669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B5203F44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2ED021B2"/>
    <w:multiLevelType w:val="hybridMultilevel"/>
    <w:tmpl w:val="DDDE474C"/>
    <w:lvl w:tplc="3B94E5CE" w:ilvl="0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1F2108"/>
    <w:multiLevelType w:val="hybridMultilevel"/>
    <w:tmpl w:val="C37E29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A162D6"/>
    <w:multiLevelType w:val="hybridMultilevel"/>
    <w:tmpl w:val="FDDC6BDC"/>
    <w:lvl w:tplc="3B94E5CE" w:ilvl="0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67763E5"/>
    <w:multiLevelType w:val="hybridMultilevel"/>
    <w:tmpl w:val="B7D6156E"/>
    <w:lvl w:tplc="CAE0AEC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2CF48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B062EA"/>
    <w:multiLevelType w:val="hybridMultilevel"/>
    <w:tmpl w:val="E1984876"/>
    <w:lvl w:tplc="D69A551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1D4002"/>
    <w:multiLevelType w:val="hybridMultilevel"/>
    <w:tmpl w:val="85C0B940"/>
    <w:lvl w:tplc="8A1CBF0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247933"/>
    <w:multiLevelType w:val="hybridMultilevel"/>
    <w:tmpl w:val="BD40EC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B52E08"/>
    <w:multiLevelType w:val="hybridMultilevel"/>
    <w:tmpl w:val="A34AD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C03"/>
    <w:rsid w:val="0000779C"/>
    <w:rsid w:val="0001137D"/>
    <w:rsid w:val="00011B62"/>
    <w:rsid w:val="000121E4"/>
    <w:rsid w:val="00015D8B"/>
    <w:rsid w:val="00024CB6"/>
    <w:rsid w:val="000321DB"/>
    <w:rsid w:val="00034D8E"/>
    <w:rsid w:val="0003531F"/>
    <w:rsid w:val="0004163C"/>
    <w:rsid w:val="00046294"/>
    <w:rsid w:val="00051919"/>
    <w:rsid w:val="0007386A"/>
    <w:rsid w:val="00074A5D"/>
    <w:rsid w:val="00084476"/>
    <w:rsid w:val="0008677F"/>
    <w:rsid w:val="00093E71"/>
    <w:rsid w:val="00096233"/>
    <w:rsid w:val="000A51C3"/>
    <w:rsid w:val="000B0204"/>
    <w:rsid w:val="000F3EC1"/>
    <w:rsid w:val="001049A9"/>
    <w:rsid w:val="00112D7B"/>
    <w:rsid w:val="00116B9B"/>
    <w:rsid w:val="00130483"/>
    <w:rsid w:val="001308AD"/>
    <w:rsid w:val="00133E78"/>
    <w:rsid w:val="00137C99"/>
    <w:rsid w:val="00146510"/>
    <w:rsid w:val="00151658"/>
    <w:rsid w:val="0017268B"/>
    <w:rsid w:val="00190638"/>
    <w:rsid w:val="00194101"/>
    <w:rsid w:val="001A52D9"/>
    <w:rsid w:val="001B0CDD"/>
    <w:rsid w:val="001C163E"/>
    <w:rsid w:val="001C578F"/>
    <w:rsid w:val="001D2D14"/>
    <w:rsid w:val="001D6B2D"/>
    <w:rsid w:val="001E3DD3"/>
    <w:rsid w:val="001E4811"/>
    <w:rsid w:val="00203166"/>
    <w:rsid w:val="00211515"/>
    <w:rsid w:val="002174B3"/>
    <w:rsid w:val="002212BB"/>
    <w:rsid w:val="0023174A"/>
    <w:rsid w:val="00250520"/>
    <w:rsid w:val="00255F2B"/>
    <w:rsid w:val="00256BC7"/>
    <w:rsid w:val="002619F8"/>
    <w:rsid w:val="00265517"/>
    <w:rsid w:val="0026715B"/>
    <w:rsid w:val="00274C58"/>
    <w:rsid w:val="00275432"/>
    <w:rsid w:val="0028365C"/>
    <w:rsid w:val="002B22B2"/>
    <w:rsid w:val="002B37E1"/>
    <w:rsid w:val="002B5101"/>
    <w:rsid w:val="002B6CAA"/>
    <w:rsid w:val="002C42BA"/>
    <w:rsid w:val="002C6694"/>
    <w:rsid w:val="002C7C03"/>
    <w:rsid w:val="002D1503"/>
    <w:rsid w:val="002D1E8C"/>
    <w:rsid w:val="002D3EE3"/>
    <w:rsid w:val="00303070"/>
    <w:rsid w:val="003123D0"/>
    <w:rsid w:val="003262CC"/>
    <w:rsid w:val="00355009"/>
    <w:rsid w:val="00375604"/>
    <w:rsid w:val="00380E99"/>
    <w:rsid w:val="003924B2"/>
    <w:rsid w:val="003B56DF"/>
    <w:rsid w:val="003D44D8"/>
    <w:rsid w:val="003D601A"/>
    <w:rsid w:val="003F718A"/>
    <w:rsid w:val="003F71A1"/>
    <w:rsid w:val="003F72C7"/>
    <w:rsid w:val="004009BE"/>
    <w:rsid w:val="00411B8E"/>
    <w:rsid w:val="00416113"/>
    <w:rsid w:val="00430CBE"/>
    <w:rsid w:val="00432AB5"/>
    <w:rsid w:val="004349BB"/>
    <w:rsid w:val="004372A6"/>
    <w:rsid w:val="00442CE2"/>
    <w:rsid w:val="0044448A"/>
    <w:rsid w:val="00446DD2"/>
    <w:rsid w:val="0046710B"/>
    <w:rsid w:val="00483885"/>
    <w:rsid w:val="00486EE2"/>
    <w:rsid w:val="00492686"/>
    <w:rsid w:val="004967EC"/>
    <w:rsid w:val="004A0440"/>
    <w:rsid w:val="004B15A5"/>
    <w:rsid w:val="004C25D1"/>
    <w:rsid w:val="004C36DB"/>
    <w:rsid w:val="004D380C"/>
    <w:rsid w:val="004E048F"/>
    <w:rsid w:val="004E26FF"/>
    <w:rsid w:val="004E36B7"/>
    <w:rsid w:val="005005D4"/>
    <w:rsid w:val="00511F19"/>
    <w:rsid w:val="0051341E"/>
    <w:rsid w:val="00520687"/>
    <w:rsid w:val="005339BE"/>
    <w:rsid w:val="00541086"/>
    <w:rsid w:val="005428CE"/>
    <w:rsid w:val="00550AD2"/>
    <w:rsid w:val="0056012E"/>
    <w:rsid w:val="00587E10"/>
    <w:rsid w:val="00595148"/>
    <w:rsid w:val="005C06A2"/>
    <w:rsid w:val="005C3481"/>
    <w:rsid w:val="005D1067"/>
    <w:rsid w:val="005D6059"/>
    <w:rsid w:val="005D6D1F"/>
    <w:rsid w:val="00620F63"/>
    <w:rsid w:val="00620FA8"/>
    <w:rsid w:val="00624695"/>
    <w:rsid w:val="00632E6F"/>
    <w:rsid w:val="00640BB9"/>
    <w:rsid w:val="00641A31"/>
    <w:rsid w:val="00682BCE"/>
    <w:rsid w:val="00686F4A"/>
    <w:rsid w:val="006A0FF8"/>
    <w:rsid w:val="006A13DC"/>
    <w:rsid w:val="006A602E"/>
    <w:rsid w:val="006F0CD1"/>
    <w:rsid w:val="00704101"/>
    <w:rsid w:val="007111C1"/>
    <w:rsid w:val="0071326E"/>
    <w:rsid w:val="0072130D"/>
    <w:rsid w:val="007312C1"/>
    <w:rsid w:val="00732C79"/>
    <w:rsid w:val="00745D27"/>
    <w:rsid w:val="0075450C"/>
    <w:rsid w:val="007550C7"/>
    <w:rsid w:val="007622C0"/>
    <w:rsid w:val="0076633D"/>
    <w:rsid w:val="007671E7"/>
    <w:rsid w:val="00771BCA"/>
    <w:rsid w:val="007816E4"/>
    <w:rsid w:val="00783D9C"/>
    <w:rsid w:val="00792382"/>
    <w:rsid w:val="007A260A"/>
    <w:rsid w:val="007A4964"/>
    <w:rsid w:val="007C6A66"/>
    <w:rsid w:val="007E0663"/>
    <w:rsid w:val="007E2917"/>
    <w:rsid w:val="008018FF"/>
    <w:rsid w:val="008117B4"/>
    <w:rsid w:val="0081697E"/>
    <w:rsid w:val="00817139"/>
    <w:rsid w:val="008326A8"/>
    <w:rsid w:val="00860EC7"/>
    <w:rsid w:val="00872192"/>
    <w:rsid w:val="00874595"/>
    <w:rsid w:val="00890918"/>
    <w:rsid w:val="00893966"/>
    <w:rsid w:val="008947CA"/>
    <w:rsid w:val="008A5DFD"/>
    <w:rsid w:val="008C6F0A"/>
    <w:rsid w:val="008C72D4"/>
    <w:rsid w:val="008E15AE"/>
    <w:rsid w:val="008E2640"/>
    <w:rsid w:val="0090241C"/>
    <w:rsid w:val="0091274C"/>
    <w:rsid w:val="00916B3C"/>
    <w:rsid w:val="009179C1"/>
    <w:rsid w:val="00923D91"/>
    <w:rsid w:val="0093293E"/>
    <w:rsid w:val="00937825"/>
    <w:rsid w:val="0095259C"/>
    <w:rsid w:val="0097024D"/>
    <w:rsid w:val="00971D29"/>
    <w:rsid w:val="009800FB"/>
    <w:rsid w:val="00980E80"/>
    <w:rsid w:val="00985C68"/>
    <w:rsid w:val="00986615"/>
    <w:rsid w:val="009936D3"/>
    <w:rsid w:val="009969A4"/>
    <w:rsid w:val="009A5DB5"/>
    <w:rsid w:val="009B6B7F"/>
    <w:rsid w:val="009B7D18"/>
    <w:rsid w:val="009C4A7E"/>
    <w:rsid w:val="009C6958"/>
    <w:rsid w:val="009C78F2"/>
    <w:rsid w:val="009E3664"/>
    <w:rsid w:val="00A00533"/>
    <w:rsid w:val="00A0686A"/>
    <w:rsid w:val="00A265E6"/>
    <w:rsid w:val="00A27F04"/>
    <w:rsid w:val="00A3245B"/>
    <w:rsid w:val="00A6086B"/>
    <w:rsid w:val="00A625BA"/>
    <w:rsid w:val="00A738BB"/>
    <w:rsid w:val="00A75D62"/>
    <w:rsid w:val="00A77F5F"/>
    <w:rsid w:val="00A81149"/>
    <w:rsid w:val="00A944C1"/>
    <w:rsid w:val="00A94FDF"/>
    <w:rsid w:val="00AD1FEB"/>
    <w:rsid w:val="00AE513C"/>
    <w:rsid w:val="00AE69F5"/>
    <w:rsid w:val="00AF4C27"/>
    <w:rsid w:val="00AF4F8E"/>
    <w:rsid w:val="00AF6BB5"/>
    <w:rsid w:val="00B223A0"/>
    <w:rsid w:val="00B3602A"/>
    <w:rsid w:val="00B37ABB"/>
    <w:rsid w:val="00B5042A"/>
    <w:rsid w:val="00B51CF9"/>
    <w:rsid w:val="00B54E72"/>
    <w:rsid w:val="00B57CAD"/>
    <w:rsid w:val="00B613DD"/>
    <w:rsid w:val="00B61600"/>
    <w:rsid w:val="00B61707"/>
    <w:rsid w:val="00B663FC"/>
    <w:rsid w:val="00B73EA7"/>
    <w:rsid w:val="00B8469A"/>
    <w:rsid w:val="00B950A2"/>
    <w:rsid w:val="00BA270C"/>
    <w:rsid w:val="00BA50B1"/>
    <w:rsid w:val="00BA5260"/>
    <w:rsid w:val="00BA76DB"/>
    <w:rsid w:val="00BC0B08"/>
    <w:rsid w:val="00BC3297"/>
    <w:rsid w:val="00BC53B0"/>
    <w:rsid w:val="00BD1AA0"/>
    <w:rsid w:val="00BE7479"/>
    <w:rsid w:val="00BF6D1E"/>
    <w:rsid w:val="00C065DF"/>
    <w:rsid w:val="00C06CB2"/>
    <w:rsid w:val="00C070BE"/>
    <w:rsid w:val="00C1169F"/>
    <w:rsid w:val="00C14065"/>
    <w:rsid w:val="00C22FD3"/>
    <w:rsid w:val="00C31B04"/>
    <w:rsid w:val="00C41DA1"/>
    <w:rsid w:val="00C504BD"/>
    <w:rsid w:val="00C536D0"/>
    <w:rsid w:val="00C56DD7"/>
    <w:rsid w:val="00C613F4"/>
    <w:rsid w:val="00C67460"/>
    <w:rsid w:val="00C71F62"/>
    <w:rsid w:val="00C732CF"/>
    <w:rsid w:val="00C825BF"/>
    <w:rsid w:val="00C96EEF"/>
    <w:rsid w:val="00C97E94"/>
    <w:rsid w:val="00CA0F65"/>
    <w:rsid w:val="00CA2802"/>
    <w:rsid w:val="00CB09C3"/>
    <w:rsid w:val="00CC50A8"/>
    <w:rsid w:val="00CD2989"/>
    <w:rsid w:val="00CE1F5C"/>
    <w:rsid w:val="00CE3B04"/>
    <w:rsid w:val="00CF0B86"/>
    <w:rsid w:val="00CF65E8"/>
    <w:rsid w:val="00CF6C58"/>
    <w:rsid w:val="00D01E84"/>
    <w:rsid w:val="00D02D15"/>
    <w:rsid w:val="00D02D1C"/>
    <w:rsid w:val="00D03D09"/>
    <w:rsid w:val="00D14F17"/>
    <w:rsid w:val="00D24C1B"/>
    <w:rsid w:val="00D34581"/>
    <w:rsid w:val="00D40D60"/>
    <w:rsid w:val="00D4537A"/>
    <w:rsid w:val="00D46B4A"/>
    <w:rsid w:val="00D64192"/>
    <w:rsid w:val="00D75383"/>
    <w:rsid w:val="00D830B9"/>
    <w:rsid w:val="00DA6D6B"/>
    <w:rsid w:val="00DF6725"/>
    <w:rsid w:val="00DF6754"/>
    <w:rsid w:val="00DF7605"/>
    <w:rsid w:val="00E01344"/>
    <w:rsid w:val="00E252F2"/>
    <w:rsid w:val="00E25C15"/>
    <w:rsid w:val="00E26357"/>
    <w:rsid w:val="00E40C77"/>
    <w:rsid w:val="00E41910"/>
    <w:rsid w:val="00E539EF"/>
    <w:rsid w:val="00E61846"/>
    <w:rsid w:val="00E6184C"/>
    <w:rsid w:val="00E65C2A"/>
    <w:rsid w:val="00E86880"/>
    <w:rsid w:val="00E87957"/>
    <w:rsid w:val="00E97326"/>
    <w:rsid w:val="00EA1605"/>
    <w:rsid w:val="00EC1828"/>
    <w:rsid w:val="00EC1FE2"/>
    <w:rsid w:val="00EC301B"/>
    <w:rsid w:val="00EC6E12"/>
    <w:rsid w:val="00EF47F3"/>
    <w:rsid w:val="00EF7292"/>
    <w:rsid w:val="00F01D7B"/>
    <w:rsid w:val="00F065EF"/>
    <w:rsid w:val="00F14E15"/>
    <w:rsid w:val="00F15A73"/>
    <w:rsid w:val="00F31510"/>
    <w:rsid w:val="00F55910"/>
    <w:rsid w:val="00F6689D"/>
    <w:rsid w:val="00F66C7E"/>
    <w:rsid w:val="00F7772D"/>
    <w:rsid w:val="00F814A1"/>
    <w:rsid w:val="00F82092"/>
    <w:rsid w:val="00F87FF0"/>
    <w:rsid w:val="00F93186"/>
    <w:rsid w:val="00FA0538"/>
    <w:rsid w:val="00FA45F6"/>
    <w:rsid w:val="00FA6408"/>
    <w:rsid w:val="00FD4F6F"/>
    <w:rsid w:val="00F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65C"/>
    <w:rPr>
      <w:bCs/>
      <w:sz w:val="24"/>
      <w:szCs w:val="24"/>
    </w:rPr>
  </w:style>
  <w:style w:styleId="Naslov3" w:type="paragraph">
    <w:name w:val="heading 3"/>
    <w:basedOn w:val="Normal"/>
    <w:next w:val="Normal"/>
    <w:qFormat/>
    <w:rsid w:val="002C7C03"/>
    <w:pPr>
      <w:keepNext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7C03"/>
    <w:pPr>
      <w:tabs>
        <w:tab w:pos="4536" w:val="center"/>
        <w:tab w:pos="9072" w:val="right"/>
      </w:tabs>
    </w:pPr>
    <w:rPr>
      <w:bCs w:val="false"/>
    </w:rPr>
  </w:style>
  <w:style w:styleId="Brojstranice" w:type="character">
    <w:name w:val="page number"/>
    <w:basedOn w:val="Zadanifontodlomka"/>
    <w:rsid w:val="002C7C03"/>
  </w:style>
  <w:style w:styleId="Grafikeoznake" w:type="paragraph">
    <w:name w:val="List Bullet"/>
    <w:basedOn w:val="Normal"/>
    <w:rsid w:val="002C7C03"/>
    <w:pPr>
      <w:numPr>
        <w:numId w:val="1"/>
      </w:numPr>
    </w:pPr>
  </w:style>
  <w:style w:styleId="Podnoje" w:type="paragraph">
    <w:name w:val="footer"/>
    <w:basedOn w:val="Normal"/>
    <w:rsid w:val="00B6170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6C7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27F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F04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F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F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F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F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365C"/>
    <w:rPr>
      <w:bCs/>
      <w:sz w:val="24"/>
      <w:szCs w:val="24"/>
    </w:rPr>
  </w:style>
  <w:style w:styleId="Naslov3" w:type="paragraph">
    <w:name w:val="heading 3"/>
    <w:basedOn w:val="Normal"/>
    <w:next w:val="Normal"/>
    <w:qFormat/>
    <w:rsid w:val="002C7C03"/>
    <w:pPr>
      <w:keepNext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7C03"/>
    <w:pPr>
      <w:tabs>
        <w:tab w:pos="4536" w:val="center"/>
        <w:tab w:pos="9072" w:val="right"/>
      </w:tabs>
    </w:pPr>
    <w:rPr>
      <w:bCs w:val="0"/>
    </w:rPr>
  </w:style>
  <w:style w:styleId="Brojstranice" w:type="character">
    <w:name w:val="page number"/>
    <w:basedOn w:val="Zadanifontodlomka"/>
    <w:rsid w:val="002C7C03"/>
  </w:style>
  <w:style w:styleId="Grafikeoznake" w:type="paragraph">
    <w:name w:val="List Bullet"/>
    <w:basedOn w:val="Normal"/>
    <w:rsid w:val="002C7C03"/>
    <w:pPr>
      <w:numPr>
        <w:numId w:val="1"/>
      </w:numPr>
    </w:pPr>
  </w:style>
  <w:style w:styleId="Podnoje" w:type="paragraph">
    <w:name w:val="footer"/>
    <w:basedOn w:val="Normal"/>
    <w:rsid w:val="00B6170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6C7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27F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F04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F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F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F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F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ispravljena tablica ispitanih tražbina</izvorni_sadrzaj>
    <derivirana_varijabla naziv="DomainObject.Primjedba_1">ispravljena tablica ispitanih tražbina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I-VI u ref. 10
30.01.2018. spisu prileže 3 
registratora s prijavama tražbina ( u ref. 10-ormar)</izvorni_sadrzaj>
    <derivirana_varijabla naziv="DomainObject.Predmet.Opis_1">svežnjevi I-VI u ref. 10
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</izvorni_sadrzaj>
    <derivirana_varijabla naziv="DomainObject.Predmet.OstaliListFormated_1">
      <item>Odvj. Marijan Belušić</item>
    </derivirana_varijabla>
  </DomainObject.Predmet.OstaliListFormated>
  <DomainObject.Predmet.OstaliListFormatedOIB>
    <izvorni_sadrzaj>
      <item>Odvj. Marijan Belušić, OIB 24699184696</item>
    </izvorni_sadrzaj>
    <derivirana_varijabla naziv="DomainObject.Predmet.OstaliListFormatedOIB_1">
      <item>Odvj. Marijan Belušić, OIB 24699184696</item>
    </derivirana_varijabla>
  </DomainObject.Predmet.OstaliListFormatedOIB>
  <DomainObject.Predmet.OstaliListFormatedWithAdress>
    <izvorni_sadrzaj>
      <item>Odvj. Marijan Belušić, Sv. Katarina 14, 52220 Labin</item>
    </izvorni_sadrzaj>
    <derivirana_varijabla naziv="DomainObject.Predmet.OstaliListFormatedWithAdress_1">
      <item>Odvj. Marijan Belušić, Sv. Katarina 14, 52220 Labin</item>
    </derivirana_varijabla>
  </DomainObject.Predmet.OstaliListFormatedWithAdress>
  <DomainObject.Predmet.OstaliListFormatedWithAdressOIB>
    <izvorni_sadrzaj>
      <item>Odvj. Marijan Belušić, OIB 24699184696, Sv. Katarina 14, 52220 Labin</item>
    </izvorni_sadrzaj>
    <derivirana_varijabla naziv="DomainObject.Predmet.OstaliListFormatedWithAdressOIB_1">
      <item>Odvj. Marijan Belušić, OIB 24699184696, Sv. Katarina 14, 52220 Labin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1BE4D-938C-4EFB-BD17-A03E1614A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11</properties:Pages>
  <properties:Words>2019</properties:Words>
  <properties:Characters>11756</properties:Characters>
  <properties:Lines>838</properties:Lines>
  <properties:Paragraphs>600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UMAG GRADNJA d</vt:lpstr>
    </vt:vector>
  </properties:TitlesOfParts>
  <properties:LinksUpToDate>false</properties:LinksUpToDate>
  <properties:CharactersWithSpaces>13340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2018-07-09T11:34:00Z</dcterms:created>
  <dc:creator>idujic1</dc:creator>
  <cp:lastModifiedBy>Sanja Lakošeljac</cp:lastModifiedBy>
  <cp:lastPrinted>2017-09-26T06:09:00Z</cp:lastPrinted>
  <dcterms:modified xmlns:xsi="http://www.w3.org/2001/XMLSchema-instance" xsi:type="dcterms:W3CDTF">2018-07-09T12:30:00Z</dcterms:modified>
  <cp:revision>16</cp:revision>
  <dc:title>UMAG 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(St-529-17 Tablica stečajnog suca ISPRAVLJENA.docx)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