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1813" w14:paraId="d1b1813" w:rsidRDefault="00ED5D95" w:rsidP="00ED5D95" w:rsidR="00ED5D95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D5D95" w:rsidP="00ED5D95" w:rsidR="00ED5D95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D5D95" w:rsidP="00ED5D95" w:rsidR="00ED5D95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ED5D95" w:rsidP="00ED5D95" w:rsidR="00ED5D95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152</w:t>
      </w:r>
      <w:r w:rsidRPr="00F71EF9">
        <w:t>/17-25</w:t>
      </w:r>
    </w:p>
    <w:p w:rsidRDefault="00ED5D95" w:rsidP="00ED5D95" w:rsidR="00ED5D95">
      <w:r>
        <w:tab/>
      </w:r>
      <w:r>
        <w:tab/>
      </w:r>
      <w:r>
        <w:tab/>
        <w:t xml:space="preserve">     </w:t>
      </w:r>
    </w:p>
    <w:p w:rsidRDefault="00E0700B" w:rsidP="00ED5D95" w:rsidR="00E0700B" w:rsidRPr="00E0700B"/>
    <w:p w:rsidRDefault="00ED5D95" w:rsidP="00ED5D95" w:rsidR="00ED5D95">
      <w:pPr>
        <w:jc w:val="center"/>
      </w:pPr>
      <w:r w:rsidRPr="00F83270">
        <w:t>R E P U B L I K A  H R V A T S K A</w:t>
      </w:r>
    </w:p>
    <w:p w:rsidRDefault="00E0700B" w:rsidP="00ED5D95" w:rsidR="00E0700B" w:rsidRPr="00F83270">
      <w:pPr>
        <w:jc w:val="center"/>
      </w:pPr>
    </w:p>
    <w:p w:rsidRDefault="00ED5D95" w:rsidP="00ED5D95" w:rsidR="00ED5D95">
      <w:pPr>
        <w:jc w:val="center"/>
      </w:pPr>
      <w:r w:rsidRPr="00F83270">
        <w:t>R J E Š E NJ E</w:t>
      </w:r>
    </w:p>
    <w:p w:rsidRDefault="00ED5D95" w:rsidP="00ED5D95" w:rsidR="00ED5D95">
      <w:pPr>
        <w:jc w:val="both"/>
      </w:pPr>
    </w:p>
    <w:p w:rsidRDefault="00E0700B" w:rsidP="00ED5D95" w:rsidR="00E0700B" w:rsidRPr="00F83270">
      <w:pPr>
        <w:jc w:val="both"/>
      </w:pPr>
    </w:p>
    <w:p w:rsidRDefault="00ED5D95" w:rsidP="00ED5D95" w:rsidR="00ED5D95" w:rsidRPr="00F71EF9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C47E78">
        <w:t>stečajnim dužnikom</w:t>
      </w:r>
      <w:r w:rsidRPr="007C0174">
        <w:t xml:space="preserve"> </w:t>
      </w:r>
      <w:r w:rsidRPr="00197D6C">
        <w:t>PŠR</w:t>
      </w:r>
      <w:r>
        <w:t xml:space="preserve">D DELFIN PULA </w:t>
      </w:r>
      <w:r w:rsidRPr="00197D6C">
        <w:t>u stečaju</w:t>
      </w:r>
      <w:r>
        <w:t>, Pula, Verudella 1, OIB: 80287715</w:t>
      </w:r>
      <w:r w:rsidRPr="00197D6C">
        <w:t>6</w:t>
      </w:r>
      <w:r w:rsidRPr="003B30E6">
        <w:t>43</w:t>
      </w:r>
      <w:r>
        <w:t>,</w:t>
      </w:r>
      <w:r w:rsidRPr="00FA23DA">
        <w:t xml:space="preserve"> </w:t>
      </w:r>
      <w:r w:rsidRPr="00DE7BF7">
        <w:t>da</w:t>
      </w:r>
      <w:r w:rsidRPr="00F71EF9">
        <w:t xml:space="preserve">na </w:t>
      </w:r>
      <w:r w:rsidR="00F71EF9" w:rsidRPr="00F71EF9">
        <w:t>13. srpnja</w:t>
      </w:r>
      <w:r w:rsidRPr="00F71EF9">
        <w:t xml:space="preserve"> 2017., </w:t>
      </w:r>
    </w:p>
    <w:p w:rsidRDefault="00ED5D95" w:rsidP="00ED5D95" w:rsidR="00ED5D95" w:rsidRPr="00F100FA">
      <w:pPr>
        <w:jc w:val="both"/>
      </w:pPr>
    </w:p>
    <w:p w:rsidRDefault="00ED5D95" w:rsidP="00ED5D95" w:rsidR="00ED5D95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D5D95" w:rsidP="00ED5D95" w:rsidR="00ED5D95">
      <w:pPr>
        <w:ind w:left="705"/>
        <w:jc w:val="both"/>
      </w:pPr>
    </w:p>
    <w:p w:rsidRDefault="00ED5D95" w:rsidP="00ED5D95" w:rsidR="00ED5D95" w:rsidRPr="002F2F2A">
      <w:pPr>
        <w:jc w:val="both"/>
      </w:pPr>
      <w:r w:rsidRPr="002F2F2A">
        <w:tab/>
        <w:t xml:space="preserve">Određuje se naknada stvarnih troškova stečajnom upravitelju </w:t>
      </w:r>
      <w:r w:rsidRPr="00C05130">
        <w:t>Loris</w:t>
      </w:r>
      <w:r>
        <w:t>u</w:t>
      </w:r>
      <w:r w:rsidRPr="00C05130">
        <w:t xml:space="preserve"> Rak</w:t>
      </w:r>
      <w:r>
        <w:t>u iz</w:t>
      </w:r>
      <w:r w:rsidRPr="00C05130">
        <w:t xml:space="preserve"> Rijek</w:t>
      </w:r>
      <w:r>
        <w:t>e</w:t>
      </w:r>
      <w:r w:rsidRPr="00C05130">
        <w:t>, Zagrebačka 18, OIB: 81830822007</w:t>
      </w:r>
      <w:r w:rsidRPr="002F2F2A">
        <w:t xml:space="preserve">, za poslove obavljene u stečajnom postupku nad stečajnim dužnikom </w:t>
      </w:r>
      <w:r w:rsidRPr="00197D6C">
        <w:t>PŠR</w:t>
      </w:r>
      <w:r>
        <w:t xml:space="preserve">D DELFIN PULA </w:t>
      </w:r>
      <w:r w:rsidRPr="00197D6C">
        <w:t>u stečaju</w:t>
      </w:r>
      <w:r>
        <w:t>, Pula, Verudella 1, OIB: 80287715</w:t>
      </w:r>
      <w:r w:rsidRPr="00197D6C">
        <w:t>6</w:t>
      </w:r>
      <w:r w:rsidRPr="003B30E6">
        <w:t>43</w:t>
      </w:r>
      <w:r w:rsidRPr="002F2F2A">
        <w:t xml:space="preserve">, po </w:t>
      </w:r>
      <w:r>
        <w:t xml:space="preserve">zahtjevu za naknadu </w:t>
      </w:r>
      <w:r w:rsidRPr="002F2F2A">
        <w:t xml:space="preserve">zaprimljenom </w:t>
      </w:r>
      <w:r>
        <w:t>12. srpnja</w:t>
      </w:r>
      <w:r w:rsidRPr="002F2F2A">
        <w:t xml:space="preserve"> 2017. u iznosu od </w:t>
      </w:r>
      <w:r>
        <w:t>284,00</w:t>
      </w:r>
      <w:r w:rsidRPr="002F2F2A">
        <w:t xml:space="preserve"> kn. </w:t>
      </w:r>
    </w:p>
    <w:p w:rsidRDefault="00ED5D95" w:rsidP="00ED5D95" w:rsidR="00ED5D95" w:rsidRPr="00F73A20">
      <w:pPr>
        <w:jc w:val="both"/>
      </w:pPr>
    </w:p>
    <w:p w:rsidRDefault="00ED5D95" w:rsidP="00ED5D95" w:rsidR="00ED5D95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ED5D95" w:rsidP="00ED5D95" w:rsidR="00ED5D95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ED5D95" w:rsidP="00ED5D95" w:rsidR="00ED5D95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ED5D95" w:rsidP="00ED5D95" w:rsidR="00E0700B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 w:rsidRPr="00C05130">
        <w:t>Loris Rak, Rijeka, Zagrebačka 18, OIB: 81830822007</w:t>
      </w:r>
      <w:r>
        <w:t>, dostavio</w:t>
      </w:r>
      <w:r w:rsidRPr="00A56ABD">
        <w:t xml:space="preserve"> je </w:t>
      </w:r>
      <w:r>
        <w:t>12. srpnja</w:t>
      </w:r>
      <w:r w:rsidRPr="00A56ABD">
        <w:t xml:space="preserve"> 2017. obračun stvarnih troškova nastalih u stečajnom postupku u iznosu od </w:t>
      </w:r>
      <w:r>
        <w:t xml:space="preserve">284,00 </w:t>
      </w:r>
      <w:r w:rsidRPr="00A56ABD">
        <w:t>kn</w:t>
      </w:r>
      <w:r>
        <w:t xml:space="preserve"> a odnose se na putni trošak</w:t>
      </w:r>
      <w:r w:rsidR="00E0700B">
        <w:t xml:space="preserve"> nastao 25. svibnja 2017. na relaciji Rijeka – Pazin – Rijeka. Iz naloga za službeno putovanje proizlazi da je putovanje obavljeno osobnim vozilom za poslove vezane uz stečajni postupak odnosno za prisustvovanje odboru vjerovnika kojeg je zakazao sud. U iskazanom trošku obuhvaćena je i cestarina.</w:t>
      </w:r>
    </w:p>
    <w:p w:rsidRDefault="00E0700B" w:rsidP="00ED5D95" w:rsidR="00ED5D95" w:rsidRPr="0020276D">
      <w:pPr>
        <w:jc w:val="both"/>
      </w:pPr>
      <w:r>
        <w:tab/>
        <w:t>O</w:t>
      </w:r>
      <w:r w:rsidR="00ED5D95">
        <w:t>cjenjuje</w:t>
      </w:r>
      <w:r w:rsidR="00ED5D95" w:rsidRPr="0020276D">
        <w:t xml:space="preserve"> </w:t>
      </w:r>
      <w:r>
        <w:t xml:space="preserve">se </w:t>
      </w:r>
      <w:r w:rsidR="00ED5D95" w:rsidRPr="0020276D">
        <w:t>da je stečajnom upravitelju nastao zatraženi, obrazloženi i dokumentirani trošak, te da je bio potreban za obavljanje poslova u stečajnom postupku.</w:t>
      </w:r>
    </w:p>
    <w:p w:rsidRDefault="00ED5D95" w:rsidP="00ED5D95" w:rsidR="00ED5D95" w:rsidRPr="0020276D">
      <w:pPr>
        <w:jc w:val="both"/>
      </w:pPr>
      <w:r w:rsidRPr="0020276D">
        <w:tab/>
        <w:t>Uvažavajući navedeno donesena je odluka kao u izreci.</w:t>
      </w:r>
    </w:p>
    <w:p w:rsidRDefault="00ED5D95" w:rsidP="00ED5D95" w:rsidR="00ED5D95" w:rsidRPr="00F100FA">
      <w:pPr>
        <w:jc w:val="both"/>
      </w:pPr>
    </w:p>
    <w:p w:rsidRDefault="00ED5D95" w:rsidP="00ED5D95" w:rsidR="00ED5D95" w:rsidRPr="00F71EF9">
      <w:pPr>
        <w:jc w:val="center"/>
      </w:pPr>
      <w:r w:rsidRPr="00F100FA">
        <w:t>U Pazinu da</w:t>
      </w:r>
      <w:r w:rsidRPr="00C60797">
        <w:t>n</w:t>
      </w:r>
      <w:r w:rsidRPr="00F71EF9">
        <w:t xml:space="preserve">a </w:t>
      </w:r>
      <w:r w:rsidR="00F71EF9" w:rsidRPr="00F71EF9">
        <w:t>13. srpnja</w:t>
      </w:r>
      <w:r w:rsidRPr="00F71EF9">
        <w:t xml:space="preserve"> 2017.</w:t>
      </w:r>
    </w:p>
    <w:p w:rsidRDefault="00ED5D95" w:rsidP="00ED5D95" w:rsidR="00ED5D95" w:rsidRPr="00F100FA">
      <w:pPr>
        <w:jc w:val="both"/>
      </w:pPr>
    </w:p>
    <w:p w:rsidRDefault="00ED5D95" w:rsidP="00ED5D95" w:rsidR="00ED5D95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ED5D95" w:rsidP="00E0700B" w:rsidR="00ED5D95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ED5D95" w:rsidP="00ED5D95" w:rsidR="00ED5D95"/>
    <w:p w:rsidRDefault="00E0700B" w:rsidP="00ED5D95" w:rsidR="00E0700B" w:rsidRPr="00F100FA"/>
    <w:p w:rsidRDefault="00ED5D95" w:rsidP="00ED5D95" w:rsidR="00ED5D95" w:rsidRPr="00BB4AC9">
      <w:r w:rsidRPr="00BB4AC9">
        <w:t>UPUTA O PRAVNOM LIJEKU:</w:t>
      </w:r>
    </w:p>
    <w:p w:rsidRDefault="00ED5D95" w:rsidP="00ED5D95" w:rsidR="00ED5D95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ED5D95" w:rsidP="00ED5D95" w:rsidR="00ED5D95" w:rsidRPr="00BB4AC9">
      <w:pPr>
        <w:jc w:val="both"/>
      </w:pPr>
    </w:p>
    <w:p w:rsidRDefault="00ED5D95" w:rsidP="00ED5D95" w:rsidR="00ED5D95" w:rsidRPr="00BB4AC9">
      <w:r w:rsidRPr="00BB4AC9">
        <w:t>DNA:</w:t>
      </w:r>
    </w:p>
    <w:p w:rsidRDefault="00ED5D95" w:rsidP="00ED5D95" w:rsidR="00ED5D95" w:rsidRPr="00BB4AC9">
      <w:r w:rsidRPr="00BB4AC9">
        <w:t>- stečajni upravitelj</w:t>
      </w:r>
      <w:r w:rsidRPr="00B4136E">
        <w:t xml:space="preserve"> </w:t>
      </w:r>
      <w:r w:rsidRPr="00C05130">
        <w:t>Loris Rak, Rijeka, Zagrebačka 18</w:t>
      </w:r>
    </w:p>
    <w:p w:rsidRDefault="00ED5D95" w:rsidP="00ED5D95" w:rsidR="00ED5D95" w:rsidRPr="00A53B34">
      <w:r w:rsidRPr="00BB4AC9">
        <w:t>- e-Oglasna ploča 8 dana</w:t>
      </w:r>
    </w:p>
    <w:p w:rsidRDefault="00ED5D95" w:rsidP="00ED5D95" w:rsidR="00ED5D95" w:rsidRPr="00A53B34"/>
    <w:p w:rsidRDefault="00ED5D95" w:rsidP="00ED5D95" w:rsidR="00ED5D95" w:rsidRPr="00F100FA"/>
    <w:p w:rsidRDefault="00ED5D95" w:rsidP="00ED5D95" w:rsidR="00ED5D95" w:rsidRPr="00F100FA"/>
    <w:p w:rsidRDefault="00ED5D95" w:rsidP="00ED5D95" w:rsidR="00ED5D95" w:rsidRPr="00F100FA"/>
    <w:p w:rsidRDefault="00ED5D95" w:rsidP="00ED5D95" w:rsidR="00ED5D95" w:rsidRPr="00F100FA"/>
    <w:p w:rsidRDefault="00ED5D95" w:rsidP="00ED5D95" w:rsidR="00ED5D95"/>
    <w:p w:rsidRDefault="00ED5D95" w:rsidP="00ED5D95" w:rsidR="00ED5D95"/>
    <w:p w:rsidRDefault="00ED5D95" w:rsidP="00ED5D95" w:rsidR="00ED5D95"/>
    <w:p w:rsidRDefault="00ED5D95" w:rsidP="00ED5D95" w:rsidR="00ED5D95"/>
    <w:p w:rsidRDefault="00ED5D95" w:rsidP="00ED5D95" w:rsidR="00ED5D95"/>
    <w:p w:rsidRDefault="00ED5D95" w:rsidP="00ED5D95" w:rsidR="00ED5D95"/>
    <w:p w:rsidRDefault="00ED5D95" w:rsidP="00ED5D95" w:rsidR="00ED5D95"/>
    <w:p w:rsidRDefault="00ED5D95" w:rsidP="00ED5D95" w:rsidR="00ED5D95"/>
    <w:p w:rsidRDefault="005F4E17" w:rsidR="00500701"/>
    <w:sectPr w:rsidSect="00E0700B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D95" w:rsidP="00ED5D95" w:rsidR="00ED5D95">
      <w:r>
        <w:separator/>
      </w:r>
    </w:p>
  </w:endnote>
  <w:endnote w:id="0" w:type="continuationSeparator">
    <w:p w:rsidRDefault="00ED5D95" w:rsidP="00ED5D95" w:rsidR="00ED5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D95" w:rsidP="00ED5D95" w:rsidR="00ED5D95">
      <w:r>
        <w:separator/>
      </w:r>
    </w:p>
  </w:footnote>
  <w:footnote w:id="0" w:type="continuationSeparator">
    <w:p w:rsidRDefault="00ED5D95" w:rsidP="00ED5D95" w:rsidR="00ED5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D9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4E17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D9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E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5D95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</w:t>
    </w:r>
    <w:r w:rsidRPr="00F83270">
      <w:t xml:space="preserve"> St-</w:t>
    </w:r>
    <w:r>
      <w:t>152</w:t>
    </w:r>
    <w:r w:rsidRPr="00E0700B">
      <w:t>/17-25</w:t>
    </w:r>
  </w:p>
  <w:p w:rsidRDefault="005F4E17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5D95"/>
    <w:rsid w:val="00554328"/>
    <w:rsid w:val="005F4E17"/>
    <w:rsid w:val="00985388"/>
    <w:rsid w:val="00E0700B"/>
    <w:rsid w:val="00ED5D95"/>
    <w:rsid w:val="00F7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5D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5D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D5D9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D5D95"/>
  </w:style>
  <w:style w:styleId="Tekstbalonia" w:type="paragraph">
    <w:name w:val="Balloon Text"/>
    <w:basedOn w:val="Normal"/>
    <w:link w:val="TekstbaloniaChar"/>
    <w:uiPriority w:val="99"/>
    <w:semiHidden/>
    <w:unhideWhenUsed/>
    <w:rsid w:val="00ED5D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5D9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D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5D9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E1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E1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E1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E1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5D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5D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D5D9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D5D95"/>
  </w:style>
  <w:style w:styleId="Tekstbalonia" w:type="paragraph">
    <w:name w:val="Balloon Text"/>
    <w:basedOn w:val="Normal"/>
    <w:link w:val="TekstbaloniaChar"/>
    <w:uiPriority w:val="99"/>
    <w:semiHidden/>
    <w:unhideWhenUsed/>
    <w:rsid w:val="00ED5D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5D9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D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5D9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E1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E1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E1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E1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1896</properties:Characters>
  <properties:Lines>66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2017-07-12T09:50:00Z</dcterms:created>
  <dc:creator>Jasmina Matika</dc:creator>
  <cp:lastModifiedBy>Jasmina Matika</cp:lastModifiedBy>
  <dcterms:modified xmlns:xsi="http://www.w3.org/2001/XMLSchema-instance" xsi:type="dcterms:W3CDTF">2017-07-13T08:49:00Z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