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7599" w14:paraId="3f27599" w:rsidRDefault="007956E6" w:rsidP="007956E6" w:rsidR="007956E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56E6" w:rsidP="007956E6" w:rsidR="007956E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956E6" w:rsidP="007956E6" w:rsidR="007956E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956E6" w:rsidP="007956E6" w:rsidR="007956E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956E6" w:rsidP="007956E6" w:rsidR="007956E6"/>
    <w:p w:rsidRDefault="007956E6" w:rsidP="007956E6" w:rsidR="007956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956E6" w:rsidP="007956E6" w:rsidR="007956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956E6" w:rsidP="007956E6" w:rsidR="007956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956E6" w:rsidP="007956E6" w:rsidR="007956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956E6" w:rsidP="007956E6" w:rsidR="007956E6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9038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G. P. VIVA GRADNJA d. o. o. Poreč, Mugeba 68 A, OIB </w:t>
      </w:r>
      <w:r w:rsidRPr="007956E6">
        <w:rPr>
          <w:rFonts w:cs="Times New Roman" w:eastAsia="Times New Roman"/>
          <w:szCs w:val="24"/>
          <w:lang w:eastAsia="hr-HR"/>
        </w:rPr>
        <w:t>82357005462</w:t>
      </w:r>
      <w:r>
        <w:rPr>
          <w:rFonts w:cs="Times New Roman" w:eastAsia="Times New Roman"/>
          <w:szCs w:val="24"/>
          <w:lang w:eastAsia="hr-HR"/>
        </w:rPr>
        <w:t>, MBS 130037785,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956E6" w:rsidP="007956E6" w:rsidR="007956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956E6" w:rsidP="007956E6" w:rsidR="007956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956E6" w:rsidP="007956E6" w:rsidR="007956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956E6" w:rsidP="007956E6" w:rsidR="007956E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G. P. VIVA GRADNJA d. o. o. Poreč, Mugeba 68 A, OIB </w:t>
      </w:r>
      <w:r w:rsidRPr="007956E6">
        <w:rPr>
          <w:rFonts w:cs="Times New Roman" w:eastAsia="Times New Roman"/>
          <w:szCs w:val="24"/>
          <w:lang w:eastAsia="hr-HR"/>
        </w:rPr>
        <w:t>82357005462</w:t>
      </w:r>
      <w:r>
        <w:rPr>
          <w:rFonts w:cs="Times New Roman" w:eastAsia="Times New Roman"/>
          <w:szCs w:val="24"/>
          <w:lang w:eastAsia="hr-HR"/>
        </w:rPr>
        <w:t>, MBS 130037785.</w:t>
      </w:r>
    </w:p>
    <w:p w:rsidRDefault="007956E6" w:rsidP="007956E6" w:rsidR="007956E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956E6" w:rsidP="007956E6" w:rsidR="007956E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956E6" w:rsidP="007956E6" w:rsidR="007956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956E6" w:rsidP="007956E6" w:rsidR="007956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G. P. VIVA GRADNJA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1735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233.795,58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956E6" w:rsidP="007956E6" w:rsidR="007956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956E6" w:rsidP="007956E6" w:rsidR="007956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956E6" w:rsidP="007956E6" w:rsidR="007956E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956E6" w:rsidP="007956E6" w:rsidR="007956E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956E6" w:rsidP="007956E6" w:rsidR="007956E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956E6" w:rsidP="007956E6" w:rsidR="007956E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7956E6" w:rsidP="007956E6" w:rsidR="007956E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956E6" w:rsidP="007956E6" w:rsidR="007956E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956E6" w:rsidP="007956E6" w:rsidR="007956E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956E6" w:rsidP="007956E6" w:rsidR="007956E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956E6" w:rsidP="007956E6" w:rsidR="007956E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7956E6" w:rsidP="007956E6" w:rsidR="007956E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>
      <w:pPr>
        <w:tabs>
          <w:tab w:pos="4116" w:val="left"/>
        </w:tabs>
      </w:pPr>
    </w:p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 w:rsidRPr="00D05CA9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7956E6" w:rsidP="007956E6" w:rsidR="007956E6"/>
    <w:p w:rsidRDefault="00FB0BBF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EBE" w:rsidP="007956E6" w:rsidR="00B07EBE">
      <w:r>
        <w:separator/>
      </w:r>
    </w:p>
  </w:endnote>
  <w:endnote w:id="0" w:type="continuationSeparator">
    <w:p w:rsidRDefault="00B07EBE" w:rsidP="007956E6" w:rsidR="00B07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EBE" w:rsidP="007956E6" w:rsidR="00B07EBE">
      <w:r>
        <w:separator/>
      </w:r>
    </w:p>
  </w:footnote>
  <w:footnote w:id="0" w:type="continuationSeparator">
    <w:p w:rsidRDefault="00B07EBE" w:rsidP="007956E6" w:rsidR="00B07E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BE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FB0BBF">
      <w:rPr>
        <w:noProof/>
      </w:rPr>
      <w:t>2</w:t>
    </w:r>
    <w:r>
      <w:fldChar w:fldCharType="end"/>
    </w:r>
    <w:r>
      <w:tab/>
    </w:r>
    <w:r w:rsidRPr="00F65D9B">
      <w:t>11 St-</w:t>
    </w:r>
    <w:r>
      <w:t>41</w:t>
    </w:r>
    <w:r w:rsidR="007956E6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BE" w:rsidP="0021081C" w:rsidR="00A81E97">
    <w:pPr>
      <w:pStyle w:val="Zaglavlje"/>
      <w:jc w:val="right"/>
    </w:pPr>
    <w:r>
      <w:t>11 St-41</w:t>
    </w:r>
    <w:r w:rsidR="007956E6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718"/>
    <w:rsid w:val="00170718"/>
    <w:rsid w:val="007956E6"/>
    <w:rsid w:val="009A6044"/>
    <w:rsid w:val="00B07EBE"/>
    <w:rsid w:val="00BF033F"/>
    <w:rsid w:val="00FB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56E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56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6E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56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56E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956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6E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0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B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BB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B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B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56E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56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6E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56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56E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956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6E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0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B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BB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B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B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P. VIVA GRADNJA d.o.o. POREČ</izvorni_sadrzaj>
    <derivirana_varijabla naziv="DomainObject.Predmet.ProtustrankaFormated_1">  G. P. VIVA GRADNJA d.o.o. POREČ</derivirana_varijabla>
  </DomainObject.Predmet.ProtustrankaFormated>
  <DomainObject.Predmet.ProtustrankaFormatedOIB>
    <izvorni_sadrzaj>  G. P. VIVA GRADNJA d.o.o. POREČ, OIB 82357005462</izvorni_sadrzaj>
    <derivirana_varijabla naziv="DomainObject.Predmet.ProtustrankaFormatedOIB_1">  G. P. VIVA GRADNJA d.o.o. POREČ, OIB 82357005462</derivirana_varijabla>
  </DomainObject.Predmet.ProtustrankaFormatedOIB>
  <DomainObject.Predmet.ProtustrankaFormatedWithAdress>
    <izvorni_sadrzaj> G. P. VIVA GRADNJA d.o.o. POREČ, Mugeba 68 A, 52440 Poreč</izvorni_sadrzaj>
    <derivirana_varijabla naziv="DomainObject.Predmet.ProtustrankaFormatedWithAdress_1"> G. P. VIVA GRADNJA d.o.o. POREČ, Mugeba 68 A, 52440 Poreč</derivirana_varijabla>
  </DomainObject.Predmet.ProtustrankaFormatedWithAdress>
  <DomainObject.Predmet.ProtustrankaFormatedWithAdressOIB>
    <izvorni_sadrzaj> G. P. VIVA GRADNJA d.o.o. POREČ, OIB 82357005462, Mugeba 68 A, 52440 Poreč</izvorni_sadrzaj>
    <derivirana_varijabla naziv="DomainObject.Predmet.ProtustrankaFormatedWithAdressOIB_1"> G. P. VIVA GRADNJA d.o.o. POREČ, OIB 82357005462, Mugeba 68 A, 52440 Poreč</derivirana_varijabla>
  </DomainObject.Predmet.ProtustrankaFormatedWithAdressOIB>
  <DomainObject.Predmet.ProtustrankaWithAdress>
    <izvorni_sadrzaj>G. P. VIVA GRADNJA d.o.o. POREČ Mugeba 68 A, 52440 Poreč</izvorni_sadrzaj>
    <derivirana_varijabla naziv="DomainObject.Predmet.ProtustrankaWithAdress_1">G. P. VIVA GRADNJA d.o.o. POREČ Mugeba 68 A, 52440 Poreč</derivirana_varijabla>
  </DomainObject.Predmet.ProtustrankaWithAdress>
  <DomainObject.Predmet.ProtustrankaWithAdressOIB>
    <izvorni_sadrzaj>G. P. VIVA GRADNJA d.o.o. POREČ, OIB 82357005462, Mugeba 68 A, 52440 Poreč</izvorni_sadrzaj>
    <derivirana_varijabla naziv="DomainObject.Predmet.ProtustrankaWithAdressOIB_1">G. P. VIVA GRADNJA d.o.o. POREČ, OIB 82357005462, Mugeba 68 A, 52440 Poreč</derivirana_varijabla>
  </DomainObject.Predmet.ProtustrankaWithAdressOIB>
  <DomainObject.Predmet.ProtustrankaNazivFormated>
    <izvorni_sadrzaj>G. P. VIVA GRADNJA d.o.o. POREČ</izvorni_sadrzaj>
    <derivirana_varijabla naziv="DomainObject.Predmet.ProtustrankaNazivFormated_1">G. P. VIVA GRADNJA d.o.o. POREČ</derivirana_varijabla>
  </DomainObject.Predmet.ProtustrankaNazivFormated>
  <DomainObject.Predmet.ProtustrankaNazivFormatedOIB>
    <izvorni_sadrzaj>G. P. VIVA GRADNJA d.o.o. POREČ, OIB 82357005462</izvorni_sadrzaj>
    <derivirana_varijabla naziv="DomainObject.Predmet.ProtustrankaNazivFormatedOIB_1">G. P. VIVA GRADNJA d.o.o. POREČ, OIB 82357005462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233795.58</izvorni_sadrzaj>
    <derivirana_varijabla naziv="DomainObject.Predmet.TrenutnaVrijednost_1">233795.58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P. VIVA GRADNJA d.o.o. POREČ</item>
    </izvorni_sadrzaj>
    <derivirana_varijabla naziv="DomainObject.Predmet.ProtuStrankaListFormated_1">
      <item>G. P. VIVA GRADNJA d.o.o. POREČ</item>
    </derivirana_varijabla>
  </DomainObject.Predmet.ProtuStrankaListFormated>
  <DomainObject.Predmet.ProtuStrankaListFormatedOIB>
    <izvorni_sadrzaj>
      <item>G. P. VIVA GRADNJA d.o.o. POREČ, OIB 82357005462</item>
    </izvorni_sadrzaj>
    <derivirana_varijabla naziv="DomainObject.Predmet.ProtuStrankaListFormatedOIB_1">
      <item>G. P. VIVA GRADNJA d.o.o. POREČ, OIB 82357005462</item>
    </derivirana_varijabla>
  </DomainObject.Predmet.ProtuStrankaListFormatedOIB>
  <DomainObject.Predmet.ProtuStrankaListFormatedWithAdress>
    <izvorni_sadrzaj>
      <item>G. P. VIVA GRADNJA d.o.o. POREČ, Mugeba 68 A, 52440 Poreč</item>
    </izvorni_sadrzaj>
    <derivirana_varijabla naziv="DomainObject.Predmet.ProtuStrankaListFormatedWithAdress_1">
      <item>G. P. VIVA GRADNJA d.o.o. POREČ, Mugeba 68 A, 52440 Poreč</item>
    </derivirana_varijabla>
  </DomainObject.Predmet.ProtuStrankaListFormatedWithAdress>
  <DomainObject.Predmet.ProtuStrankaListFormatedWithAdressOIB>
    <izvorni_sadrzaj>
      <item>G. P. VIVA GRADNJA d.o.o. POREČ, OIB 82357005462, Mugeba 68 A, 52440 Poreč</item>
    </izvorni_sadrzaj>
    <derivirana_varijabla naziv="DomainObject.Predmet.ProtuStrankaListFormatedWithAdressOIB_1">
      <item>G. P. VIVA GRADNJA d.o.o. POREČ, OIB 82357005462, Mugeba 68 A, 52440 Poreč</item>
    </derivirana_varijabla>
  </DomainObject.Predmet.ProtuStrankaListFormatedWithAdressOIB>
  <DomainObject.Predmet.ProtuStrankaListNazivFormated>
    <izvorni_sadrzaj>
      <item>G. P. VIVA GRADNJA d.o.o. POREČ</item>
    </izvorni_sadrzaj>
    <derivirana_varijabla naziv="DomainObject.Predmet.ProtuStrankaListNazivFormated_1">
      <item>G. P. VIVA GRADNJA d.o.o. POREČ</item>
    </derivirana_varijabla>
  </DomainObject.Predmet.ProtuStrankaListNazivFormated>
  <DomainObject.Predmet.ProtuStrankaListNazivFormatedOIB>
    <izvorni_sadrzaj>
      <item>G. P. VIVA GRADNJA d.o.o. POREČ, OIB 82357005462</item>
    </izvorni_sadrzaj>
    <derivirana_varijabla naziv="DomainObject.Predmet.ProtuStrankaListNazivFormatedOIB_1">
      <item>G. P. VIVA GRADNJA d.o.o. POREČ, OIB 82357005462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P. VIVA GRADNJA d.o.o. POREČ</izvorni_sadrzaj>
    <derivirana_varijabla naziv="DomainObject.Predmet.ProtustrankaIDrugi_1">G. P. VIVA GRADNJA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P. VIVA GRADNJA d.o.o. POREČ, OIB 82357005462, Mugeba 68 A, 52440 Poreč</izvorni_sadrzaj>
    <derivirana_varijabla naziv="DomainObject.Predmet.ProtustrankaIDrugiAdressOIB_1">G. P. VIVA GRADNJA d.o.o. POREČ, OIB 82357005462, Mugeba 68 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 P. VIVA GRADNJA d.o.o. POREČ</item>
    </izvorni_sadrzaj>
    <derivirana_varijabla naziv="DomainObject.Predmet.SudioniciListNaziv_1">
      <item>FINANCIJSKA AGENCIJA, RC RIJEKA, PODRUŽNICA PULA, PULA</item>
      <item>G. P. VIVA GRADNJA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P. VIVA GRADNJA d.o.o. POREČ, OIB 82357005462, Mugeba 68 A,52440 Poreč</item>
    </izvorni_sadrzaj>
    <derivirana_varijabla naziv="DomainObject.Predmet.SudioniciListAdressOIB_1">
      <item>FINANCIJSKA AGENCIJA, RC RIJEKA, PODRUŽNICA PULA, PULA, OIB 85821130368, Giardini 5,52100 Pula</item>
      <item>G. P. VIVA GRADNJA d.o.o. POREČ, OIB 82357005462, Mugeba 68 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82357005462</item>
    </izvorni_sadrzaj>
    <derivirana_varijabla naziv="DomainObject.Predmet.SudioniciListNazivOIB_1">
      <item>, OIB 85821130368</item>
      <item>, OIB 82357005462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380</properties:Words>
  <properties:Characters>2017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2015-11-30T11:02:00Z</dcterms:created>
  <dc:creator>Mihaela Kaligari</dc:creator>
  <dc:description/>
  <cp:keywords/>
  <cp:lastModifiedBy>Lorena Paris Aničić</cp:lastModifiedBy>
  <cp:lastPrinted>2015-11-30T11:05:00Z</cp:lastPrinted>
  <dcterms:modified xmlns:xsi="http://www.w3.org/2001/XMLSchema-instance" xsi:type="dcterms:W3CDTF">2015-12-15T14:07:00Z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