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853db" w14:paraId="7e853db" w:rsidRDefault="00EE37AE" w:rsidP="00115A52" w:rsidR="00115A52">
      <w:pPr>
        <w:jc w:val="right"/>
        <w15:collapsed w:val="false"/>
      </w:pPr>
      <w:bookmarkStart w:name="_GoBack" w:id="0"/>
      <w:bookmarkEnd w:id="0"/>
      <w:r>
        <w:t>7 St-</w:t>
      </w:r>
      <w:r w:rsidR="008F2A0B">
        <w:t>2939/16-</w:t>
      </w:r>
      <w:r w:rsidR="00E570EE">
        <w:t>20</w:t>
      </w:r>
    </w:p>
    <w:p w:rsidRDefault="00F51D38" w:rsidP="007379E9" w:rsidR="00007C85">
      <w:r>
        <w:t xml:space="preserve">            </w:t>
      </w:r>
      <w:r w:rsidR="003849C6"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7C85" w:rsidP="00007C85" w:rsidR="00007C85" w:rsidRPr="00D21A2C"/>
    <w:p w:rsidRDefault="00007C85" w:rsidP="00007C85" w:rsidR="00007C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07C85" w:rsidP="00007C85" w:rsidR="00007C8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07C85" w:rsidP="00007C85" w:rsidR="001619DB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007C85" w:rsidP="00007C85" w:rsidR="00007C85" w:rsidRPr="00007C85">
      <w:pPr>
        <w:ind w:hanging="720" w:left="360"/>
        <w:rPr>
          <w:sz w:val="22"/>
          <w:szCs w:val="22"/>
        </w:rPr>
      </w:pPr>
    </w:p>
    <w:p w:rsidRDefault="001619DB" w:rsidP="001619DB" w:rsidR="001619DB" w:rsidRPr="004C5B77">
      <w:pPr>
        <w:jc w:val="center"/>
      </w:pPr>
      <w:r w:rsidRPr="004C5B77">
        <w:t>Z A K L J U Č A K</w:t>
      </w:r>
    </w:p>
    <w:p w:rsidRDefault="001619DB" w:rsidP="001619DB" w:rsidR="001619DB">
      <w:pPr>
        <w:rPr>
          <w:b/>
          <w:sz w:val="28"/>
          <w:szCs w:val="28"/>
        </w:rPr>
      </w:pPr>
    </w:p>
    <w:p w:rsidRDefault="00377199" w:rsidP="00377199" w:rsidR="00377199">
      <w:pPr>
        <w:jc w:val="both"/>
      </w:pPr>
    </w:p>
    <w:p w:rsidRDefault="00745CC6" w:rsidP="00745CC6" w:rsidR="00745CC6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>, povodom prijedloga predlagatelja dužnika po zakonskom zastupniku, za otvaranje stečajnog postupka nad dužnikom: MATADOR j.d.o.o., Osijek, Vatrogasna 52, MBS: 030154800, OIB: 40691859326</w:t>
      </w:r>
      <w:r>
        <w:t>, dana 24. kolovoza 2017. godine</w:t>
      </w:r>
    </w:p>
    <w:p w:rsidRDefault="00912EFF" w:rsidP="00912EFF" w:rsidR="00912EFF">
      <w:pPr>
        <w:ind w:firstLine="708"/>
        <w:jc w:val="both"/>
      </w:pPr>
    </w:p>
    <w:p w:rsidRDefault="006A58C2" w:rsidP="002F2331" w:rsidR="00BB737A">
      <w:pPr>
        <w:tabs>
          <w:tab w:pos="4996" w:val="left"/>
        </w:tabs>
        <w:rPr>
          <w:b/>
        </w:rPr>
      </w:pPr>
      <w:r>
        <w:rPr>
          <w:b/>
        </w:rPr>
        <w:tab/>
      </w:r>
    </w:p>
    <w:p w:rsidRDefault="00C34470" w:rsidP="002F2331" w:rsidR="00C34470" w:rsidRPr="00BB737A">
      <w:pPr>
        <w:tabs>
          <w:tab w:pos="4996" w:val="left"/>
        </w:tabs>
        <w:rPr>
          <w:b/>
        </w:rPr>
      </w:pPr>
    </w:p>
    <w:p w:rsidRDefault="00E37423" w:rsidP="00EC6FF6" w:rsidR="00EC6FF6" w:rsidRPr="004C5B77">
      <w:pPr>
        <w:jc w:val="center"/>
      </w:pPr>
      <w:r w:rsidRPr="004C5B77">
        <w:t>z a k l</w:t>
      </w:r>
      <w:r w:rsidR="00A6061E" w:rsidRPr="004C5B77">
        <w:t xml:space="preserve"> </w:t>
      </w:r>
      <w:r w:rsidRPr="004C5B77">
        <w:t xml:space="preserve">j u č i o </w:t>
      </w:r>
      <w:r w:rsidR="006C720F" w:rsidRPr="004C5B77">
        <w:t xml:space="preserve"> </w:t>
      </w:r>
      <w:r w:rsidR="00EC6FF6" w:rsidRPr="004C5B77">
        <w:t>j e</w:t>
      </w:r>
    </w:p>
    <w:p w:rsidRDefault="00E35BF1" w:rsidP="00EC6FF6" w:rsidR="00E35BF1" w:rsidRPr="00BB737A">
      <w:pPr>
        <w:jc w:val="both"/>
      </w:pPr>
    </w:p>
    <w:p w:rsidRDefault="00D40DBC" w:rsidP="00EC6FF6" w:rsidR="00D40DBC">
      <w:pPr>
        <w:jc w:val="both"/>
      </w:pPr>
    </w:p>
    <w:p w:rsidRDefault="00D47C0F" w:rsidP="00EC6FF6" w:rsidR="00D47C0F" w:rsidRPr="00BB737A">
      <w:pPr>
        <w:jc w:val="both"/>
      </w:pPr>
    </w:p>
    <w:p w:rsidRDefault="00D47C0F" w:rsidP="00D47C0F" w:rsidR="00D47C0F">
      <w:pPr>
        <w:ind w:firstLine="708"/>
        <w:jc w:val="both"/>
      </w:pPr>
      <w:r>
        <w:t xml:space="preserve">Nalaže se bivšem zakonskom zastupniku </w:t>
      </w:r>
      <w:r w:rsidR="0049706E">
        <w:t xml:space="preserve">dužnika </w:t>
      </w:r>
      <w:r w:rsidR="00745CC6">
        <w:t xml:space="preserve">Aniti Gaće, Osijek, Vatrogasna 52, OIB: 97839026484, </w:t>
      </w:r>
      <w:r>
        <w:t xml:space="preserve">da izvrši pregled, izlučivanje i pohranu arhivskog i </w:t>
      </w:r>
      <w:proofErr w:type="spellStart"/>
      <w:r>
        <w:t>registraturnog</w:t>
      </w:r>
      <w:proofErr w:type="spellEnd"/>
      <w:r>
        <w:t xml:space="preserve"> gradiva dužnika te</w:t>
      </w:r>
      <w:r w:rsidRPr="00D47C0F">
        <w:t xml:space="preserve"> da</w:t>
      </w:r>
      <w:r>
        <w:t xml:space="preserve"> o istom u roku od 15 dana dostavi dokaz u spis u skladu sa Zakonom o arhivskom gradivu i arhivama (NN 105/97).</w:t>
      </w:r>
      <w:r w:rsidR="009F1182">
        <w:t xml:space="preserve"> </w:t>
      </w:r>
      <w:r w:rsidR="00745CC6">
        <w:t xml:space="preserve"> </w:t>
      </w:r>
    </w:p>
    <w:p w:rsidRDefault="007210B8" w:rsidP="00D47C0F" w:rsidR="007210B8">
      <w:pPr>
        <w:jc w:val="both"/>
      </w:pPr>
    </w:p>
    <w:p w:rsidRDefault="00FF0C17" w:rsidP="002B67A7" w:rsidR="00FF0C17" w:rsidRPr="00BB737A">
      <w:pPr>
        <w:ind w:hanging="720"/>
        <w:jc w:val="both"/>
      </w:pPr>
    </w:p>
    <w:p w:rsidRDefault="00B37BEE" w:rsidP="00E35BF1" w:rsidR="008B2927" w:rsidRPr="00BB737A">
      <w:pPr>
        <w:jc w:val="center"/>
      </w:pPr>
      <w:r w:rsidRPr="00BB737A">
        <w:t>U Osijeku</w:t>
      </w:r>
      <w:r w:rsidR="00324730" w:rsidRPr="00BB737A">
        <w:t xml:space="preserve"> </w:t>
      </w:r>
      <w:r w:rsidR="00912EFF">
        <w:t>2</w:t>
      </w:r>
      <w:r w:rsidR="00745CC6">
        <w:t>4</w:t>
      </w:r>
      <w:r w:rsidR="00BC3CBC">
        <w:t xml:space="preserve">. </w:t>
      </w:r>
      <w:r w:rsidR="004B69D9">
        <w:t>kolovoz</w:t>
      </w:r>
      <w:r w:rsidR="00775201">
        <w:t xml:space="preserve"> 2017.</w:t>
      </w:r>
    </w:p>
    <w:p w:rsidRDefault="00BD5D09" w:rsidP="0025767C" w:rsidR="00BD5D09" w:rsidRPr="00BB737A"/>
    <w:p w:rsidRDefault="00BD5D09" w:rsidP="00BD5D09" w:rsidR="00BD5D09" w:rsidRPr="00BB737A">
      <w:pPr>
        <w:ind w:firstLine="708" w:left="4956"/>
      </w:pPr>
    </w:p>
    <w:p w:rsidRDefault="006A79A1" w:rsidP="006A79A1" w:rsidR="006A79A1" w:rsidRPr="00FC055E">
      <w:pPr>
        <w:ind w:firstLine="708" w:left="5664"/>
        <w:jc w:val="both"/>
      </w:pPr>
      <w:r>
        <w:t xml:space="preserve"> </w:t>
      </w:r>
      <w:r w:rsidRPr="00FC055E">
        <w:t>STEČAJNI SUDAC</w:t>
      </w:r>
    </w:p>
    <w:p w:rsidRDefault="006A79A1" w:rsidP="006A79A1" w:rsidR="006A79A1">
      <w:pPr>
        <w:ind w:left="4956"/>
        <w:jc w:val="center"/>
      </w:pPr>
      <w:r w:rsidRPr="00FC055E">
        <w:t xml:space="preserve">             mr. sc. Boris Vuković</w:t>
      </w:r>
    </w:p>
    <w:p w:rsidRDefault="00B97A0C" w:rsidP="006A79A1" w:rsidR="00B97A0C">
      <w:pPr>
        <w:ind w:left="4956"/>
        <w:jc w:val="center"/>
      </w:pPr>
    </w:p>
    <w:p w:rsidRDefault="00B97A0C" w:rsidP="006A79A1" w:rsidR="00B97A0C" w:rsidRPr="00FC055E">
      <w:pPr>
        <w:ind w:left="4956"/>
        <w:jc w:val="center"/>
      </w:pPr>
    </w:p>
    <w:p w:rsidRDefault="006A79A1" w:rsidP="006A79A1" w:rsidR="006A79A1" w:rsidRPr="00FC055E">
      <w:pPr>
        <w:jc w:val="both"/>
      </w:pPr>
    </w:p>
    <w:p w:rsidRDefault="006A79A1" w:rsidP="006A79A1" w:rsidR="006A79A1">
      <w:pPr>
        <w:jc w:val="both"/>
      </w:pPr>
      <w:r w:rsidRPr="00FC055E">
        <w:t xml:space="preserve">Zapisničar: Danijela Špeletić         </w:t>
      </w:r>
    </w:p>
    <w:p w:rsidRDefault="00B97A0C" w:rsidP="006A79A1" w:rsidR="00B97A0C" w:rsidRPr="00FC055E">
      <w:pPr>
        <w:jc w:val="both"/>
      </w:pPr>
    </w:p>
    <w:p w:rsidRDefault="00121687" w:rsidP="006A79A1" w:rsidR="00121687" w:rsidRPr="00BB737A">
      <w:pPr>
        <w:tabs>
          <w:tab w:pos="7380" w:val="center"/>
        </w:tabs>
        <w:jc w:val="both"/>
      </w:pPr>
      <w:r w:rsidRPr="00BB737A">
        <w:t xml:space="preserve">  </w:t>
      </w:r>
    </w:p>
    <w:p w:rsidRDefault="00E31F2D" w:rsidP="00121687" w:rsidR="00121687" w:rsidRPr="00BB737A">
      <w:r w:rsidRPr="00BB737A">
        <w:t xml:space="preserve">NAPUTAK O PRAVNOM LIJEKU: </w:t>
      </w:r>
    </w:p>
    <w:p w:rsidRDefault="00121687" w:rsidP="00B37BEE" w:rsidR="00E31F2D" w:rsidRPr="00BB737A">
      <w:r w:rsidRPr="00BB737A"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BB737A">
          <w:t>11. st</w:t>
        </w:r>
      </w:smartTag>
      <w:r w:rsidRPr="00BB737A">
        <w:t>. 9. Stečajnog zakona)</w:t>
      </w:r>
      <w:r w:rsidR="0053001D" w:rsidRPr="00BB737A">
        <w:t xml:space="preserve">. </w:t>
      </w:r>
    </w:p>
    <w:p w:rsidRDefault="002B67A7" w:rsidP="00B37BEE" w:rsidR="002B67A7" w:rsidRPr="00BB737A"/>
    <w:p w:rsidRDefault="002B67A7" w:rsidP="00B37BEE" w:rsidR="002B67A7" w:rsidRPr="00BB737A"/>
    <w:p w:rsidRDefault="00B37BEE" w:rsidP="008657D3" w:rsidR="00B37BEE" w:rsidRPr="00BB737A">
      <w:pPr>
        <w:tabs>
          <w:tab w:pos="6311" w:val="left"/>
        </w:tabs>
      </w:pPr>
      <w:r w:rsidRPr="00BB737A">
        <w:t>DNA</w:t>
      </w:r>
      <w:r w:rsidR="00E31F2D" w:rsidRPr="00BB737A">
        <w:t xml:space="preserve">: </w:t>
      </w:r>
      <w:r w:rsidR="008657D3">
        <w:tab/>
      </w:r>
    </w:p>
    <w:p w:rsidRDefault="006A79A1" w:rsidP="00E93CCE" w:rsidR="00745CC6">
      <w:pPr>
        <w:numPr>
          <w:ilvl w:val="0"/>
          <w:numId w:val="8"/>
        </w:numPr>
      </w:pPr>
      <w:r>
        <w:t xml:space="preserve">bivši </w:t>
      </w:r>
      <w:proofErr w:type="spellStart"/>
      <w:r w:rsidR="00BA01BF">
        <w:t>z.z</w:t>
      </w:r>
      <w:proofErr w:type="spellEnd"/>
      <w:r w:rsidR="00BA01BF">
        <w:t xml:space="preserve">. </w:t>
      </w:r>
      <w:r w:rsidR="00E24807" w:rsidRPr="00E24807">
        <w:t xml:space="preserve">dužnika </w:t>
      </w:r>
      <w:r w:rsidR="00745CC6">
        <w:t>Anita Gaće, Osijek, Vatrogasna 52</w:t>
      </w:r>
    </w:p>
    <w:p w:rsidRDefault="004B69D9" w:rsidP="00E93CCE" w:rsidR="001C640B" w:rsidRPr="00BB737A">
      <w:pPr>
        <w:numPr>
          <w:ilvl w:val="0"/>
          <w:numId w:val="8"/>
        </w:numPr>
      </w:pPr>
      <w:r>
        <w:t>kal. 29.</w:t>
      </w:r>
      <w:r w:rsidR="009F1182">
        <w:t>0</w:t>
      </w:r>
      <w:r>
        <w:t>9.2017.</w:t>
      </w:r>
    </w:p>
    <w:p w:rsidRDefault="002B67A7" w:rsidP="002B67A7" w:rsidR="002B67A7"/>
    <w:p w:rsidRDefault="00BB737A" w:rsidP="002B67A7" w:rsidR="00BB737A"/>
    <w:p w:rsidRDefault="00BB737A" w:rsidP="002B67A7" w:rsidR="00BB737A"/>
    <w:p w:rsidRDefault="00BB737A" w:rsidP="002B67A7" w:rsidR="00BB737A"/>
    <w:p w:rsidRDefault="0083623D" w:rsidP="002B67A7" w:rsidR="0083623D"/>
    <w:p w:rsidRDefault="0083623D" w:rsidP="002B67A7" w:rsidR="0083623D"/>
    <w:p w:rsidRDefault="0083623D" w:rsidP="002B67A7" w:rsidR="0083623D"/>
    <w:p w:rsidRDefault="0083623D" w:rsidP="002B67A7" w:rsidR="0083623D" w:rsidRPr="00BB737A"/>
    <w:p w:rsidRDefault="002B67A7" w:rsidP="002B67A7" w:rsidR="002B67A7" w:rsidRPr="00BB737A"/>
    <w:p w:rsidRDefault="00DC631E" w:rsidP="00DC631E" w:rsidR="00DC631E" w:rsidRPr="00BB737A"/>
    <w:p w:rsidRDefault="00DC631E" w:rsidP="00DC631E" w:rsidR="00DC631E" w:rsidRPr="00E31F2D">
      <w:pPr>
        <w:rPr>
          <w:rFonts w:cs="Tahoma" w:hAnsi="Tahoma" w:ascii="Tahoma"/>
        </w:rPr>
      </w:pPr>
    </w:p>
    <w:p w:rsidRDefault="002B67A7" w:rsidP="00DC631E" w:rsidR="002B67A7" w:rsidRPr="00E31F2D">
      <w:pPr>
        <w:rPr>
          <w:rFonts w:cs="Tahoma" w:hAnsi="Tahoma" w:ascii="Tahoma"/>
        </w:rPr>
      </w:pPr>
    </w:p>
    <w:sectPr w:rsidSect="004257A1" w:rsidR="002B67A7" w:rsidRPr="00E31F2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7257" w:rsidR="00EA7257">
      <w:r>
        <w:separator/>
      </w:r>
    </w:p>
  </w:endnote>
  <w:endnote w:id="0" w:type="continuationSeparator">
    <w:p w:rsidRDefault="00EA7257" w:rsidR="00EA72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7257" w:rsidR="00EA7257">
      <w:r>
        <w:separator/>
      </w:r>
    </w:p>
  </w:footnote>
  <w:footnote w:id="0" w:type="continuationSeparator">
    <w:p w:rsidRDefault="00EA7257" w:rsidR="00EA72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1687" w:rsidR="001216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3F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21687" w:rsidR="0012168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11DAF"/>
    <w:multiLevelType w:val="hybridMultilevel"/>
    <w:tmpl w:val="629EB9A0"/>
    <w:lvl w:tplc="841EF49A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6AD4247"/>
    <w:multiLevelType w:val="hybridMultilevel"/>
    <w:tmpl w:val="8A1CBBC4"/>
    <w:lvl w:tplc="E76A5A2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CAE552E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BBA0B90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C850A07"/>
    <w:multiLevelType w:val="hybridMultilevel"/>
    <w:tmpl w:val="BBF082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DA93F4C"/>
    <w:multiLevelType w:val="hybridMultilevel"/>
    <w:tmpl w:val="1D1E53DA"/>
    <w:lvl w:tplc="DCD8CE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E182E45"/>
    <w:multiLevelType w:val="hybridMultilevel"/>
    <w:tmpl w:val="9A5080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5065204"/>
    <w:multiLevelType w:val="hybridMultilevel"/>
    <w:tmpl w:val="2A1012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BFC79B5"/>
    <w:multiLevelType w:val="hybridMultilevel"/>
    <w:tmpl w:val="3B78C478"/>
    <w:lvl w:tplc="8F60D76E" w:ilvl="0">
      <w:start w:val="5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7"/>
  </w:num>
  <w:num w:numId="5">
    <w:abstractNumId w:val="6"/>
  </w:num>
  <w:num w:numId="6">
    <w:abstractNumId w:val="4"/>
  </w:num>
  <w:num w:numId="7">
    <w:abstractNumId w:val="2"/>
  </w:num>
  <w:num w:numId="8">
    <w:abstractNumId w:val="5"/>
  </w:num>
  <w:num w:numId="9">
    <w:abstractNumId w:val="9"/>
  </w:num>
  <w:num w:numId="10">
    <w:abstractNumId w:val="10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7B96"/>
    <w:rsid w:val="000078E0"/>
    <w:rsid w:val="00007C85"/>
    <w:rsid w:val="00013070"/>
    <w:rsid w:val="00017621"/>
    <w:rsid w:val="00020D95"/>
    <w:rsid w:val="00021983"/>
    <w:rsid w:val="00023422"/>
    <w:rsid w:val="0004359C"/>
    <w:rsid w:val="00072688"/>
    <w:rsid w:val="00073A59"/>
    <w:rsid w:val="00075D9B"/>
    <w:rsid w:val="00083201"/>
    <w:rsid w:val="00097E86"/>
    <w:rsid w:val="000A3E24"/>
    <w:rsid w:val="000A4E35"/>
    <w:rsid w:val="000B4EC4"/>
    <w:rsid w:val="000B68D5"/>
    <w:rsid w:val="000C1333"/>
    <w:rsid w:val="000C1944"/>
    <w:rsid w:val="000D200D"/>
    <w:rsid w:val="000D5024"/>
    <w:rsid w:val="000D79E6"/>
    <w:rsid w:val="000E1925"/>
    <w:rsid w:val="000F1C99"/>
    <w:rsid w:val="00102A12"/>
    <w:rsid w:val="001067E9"/>
    <w:rsid w:val="00111EDE"/>
    <w:rsid w:val="00115A52"/>
    <w:rsid w:val="00121687"/>
    <w:rsid w:val="00123283"/>
    <w:rsid w:val="00124808"/>
    <w:rsid w:val="001317BF"/>
    <w:rsid w:val="00143711"/>
    <w:rsid w:val="00147F62"/>
    <w:rsid w:val="001507F5"/>
    <w:rsid w:val="00152475"/>
    <w:rsid w:val="00152992"/>
    <w:rsid w:val="0015308A"/>
    <w:rsid w:val="00157B19"/>
    <w:rsid w:val="001619DB"/>
    <w:rsid w:val="00165E9D"/>
    <w:rsid w:val="00166191"/>
    <w:rsid w:val="00166AAF"/>
    <w:rsid w:val="001705B0"/>
    <w:rsid w:val="00172CA4"/>
    <w:rsid w:val="00180C3D"/>
    <w:rsid w:val="0018700A"/>
    <w:rsid w:val="00191CEC"/>
    <w:rsid w:val="0019297C"/>
    <w:rsid w:val="00194276"/>
    <w:rsid w:val="00195514"/>
    <w:rsid w:val="001A5B06"/>
    <w:rsid w:val="001B07E2"/>
    <w:rsid w:val="001B5AEB"/>
    <w:rsid w:val="001C4C9A"/>
    <w:rsid w:val="001C640B"/>
    <w:rsid w:val="001D031F"/>
    <w:rsid w:val="001D09F0"/>
    <w:rsid w:val="001D72F5"/>
    <w:rsid w:val="001D7B24"/>
    <w:rsid w:val="001E42E1"/>
    <w:rsid w:val="001F1496"/>
    <w:rsid w:val="001F498D"/>
    <w:rsid w:val="001F57AD"/>
    <w:rsid w:val="001F5E43"/>
    <w:rsid w:val="001F644C"/>
    <w:rsid w:val="001F6E63"/>
    <w:rsid w:val="00200619"/>
    <w:rsid w:val="00200DA6"/>
    <w:rsid w:val="00214ABA"/>
    <w:rsid w:val="00222ACD"/>
    <w:rsid w:val="00244D60"/>
    <w:rsid w:val="00247B96"/>
    <w:rsid w:val="0025767C"/>
    <w:rsid w:val="0026090A"/>
    <w:rsid w:val="0026372F"/>
    <w:rsid w:val="0026619A"/>
    <w:rsid w:val="0027010E"/>
    <w:rsid w:val="00294C74"/>
    <w:rsid w:val="00295DC9"/>
    <w:rsid w:val="002A0C6B"/>
    <w:rsid w:val="002B1F43"/>
    <w:rsid w:val="002B4347"/>
    <w:rsid w:val="002B67A7"/>
    <w:rsid w:val="002C7D71"/>
    <w:rsid w:val="002E6B77"/>
    <w:rsid w:val="002F2331"/>
    <w:rsid w:val="00304028"/>
    <w:rsid w:val="003054CF"/>
    <w:rsid w:val="0031065D"/>
    <w:rsid w:val="00313A15"/>
    <w:rsid w:val="00313B3E"/>
    <w:rsid w:val="00324521"/>
    <w:rsid w:val="00324730"/>
    <w:rsid w:val="0033160B"/>
    <w:rsid w:val="003329E3"/>
    <w:rsid w:val="00333075"/>
    <w:rsid w:val="00333090"/>
    <w:rsid w:val="0033526A"/>
    <w:rsid w:val="003365EF"/>
    <w:rsid w:val="00336CDD"/>
    <w:rsid w:val="00337EEE"/>
    <w:rsid w:val="003429A5"/>
    <w:rsid w:val="00355CB6"/>
    <w:rsid w:val="003570CA"/>
    <w:rsid w:val="00364914"/>
    <w:rsid w:val="00365E35"/>
    <w:rsid w:val="00377199"/>
    <w:rsid w:val="00380C36"/>
    <w:rsid w:val="003849C6"/>
    <w:rsid w:val="00391C27"/>
    <w:rsid w:val="003926DD"/>
    <w:rsid w:val="003945B9"/>
    <w:rsid w:val="003958DE"/>
    <w:rsid w:val="003A5BB5"/>
    <w:rsid w:val="003A7895"/>
    <w:rsid w:val="003B4AB8"/>
    <w:rsid w:val="003B53FC"/>
    <w:rsid w:val="003B7AC2"/>
    <w:rsid w:val="003C1914"/>
    <w:rsid w:val="003C5E87"/>
    <w:rsid w:val="003C644F"/>
    <w:rsid w:val="003D16C1"/>
    <w:rsid w:val="003D5EEF"/>
    <w:rsid w:val="003F550A"/>
    <w:rsid w:val="003F696A"/>
    <w:rsid w:val="00400EF1"/>
    <w:rsid w:val="00401AE0"/>
    <w:rsid w:val="00411305"/>
    <w:rsid w:val="004134BB"/>
    <w:rsid w:val="00414BF8"/>
    <w:rsid w:val="004233B3"/>
    <w:rsid w:val="004257A1"/>
    <w:rsid w:val="0043108E"/>
    <w:rsid w:val="00435F58"/>
    <w:rsid w:val="00440AAC"/>
    <w:rsid w:val="00452BFA"/>
    <w:rsid w:val="00456017"/>
    <w:rsid w:val="00456526"/>
    <w:rsid w:val="004603D9"/>
    <w:rsid w:val="00465490"/>
    <w:rsid w:val="00472273"/>
    <w:rsid w:val="004737C9"/>
    <w:rsid w:val="004762CC"/>
    <w:rsid w:val="0048591D"/>
    <w:rsid w:val="00494101"/>
    <w:rsid w:val="00496825"/>
    <w:rsid w:val="00496A0D"/>
    <w:rsid w:val="0049706E"/>
    <w:rsid w:val="00497EF1"/>
    <w:rsid w:val="004A0C28"/>
    <w:rsid w:val="004B69D9"/>
    <w:rsid w:val="004B72E9"/>
    <w:rsid w:val="004B7B38"/>
    <w:rsid w:val="004B7DDC"/>
    <w:rsid w:val="004C1DB5"/>
    <w:rsid w:val="004C5046"/>
    <w:rsid w:val="004C5B77"/>
    <w:rsid w:val="004D7828"/>
    <w:rsid w:val="004F4B31"/>
    <w:rsid w:val="00500364"/>
    <w:rsid w:val="005005BB"/>
    <w:rsid w:val="0050273A"/>
    <w:rsid w:val="005204BA"/>
    <w:rsid w:val="0053001D"/>
    <w:rsid w:val="005422C6"/>
    <w:rsid w:val="00542D72"/>
    <w:rsid w:val="00544309"/>
    <w:rsid w:val="00545D1C"/>
    <w:rsid w:val="005476C9"/>
    <w:rsid w:val="00556330"/>
    <w:rsid w:val="0056218C"/>
    <w:rsid w:val="00566EC9"/>
    <w:rsid w:val="00567063"/>
    <w:rsid w:val="005678EA"/>
    <w:rsid w:val="00574830"/>
    <w:rsid w:val="00574874"/>
    <w:rsid w:val="0057629B"/>
    <w:rsid w:val="005814C9"/>
    <w:rsid w:val="00581668"/>
    <w:rsid w:val="0058700A"/>
    <w:rsid w:val="005962EC"/>
    <w:rsid w:val="00597CC4"/>
    <w:rsid w:val="005A1A55"/>
    <w:rsid w:val="005A4B63"/>
    <w:rsid w:val="005B5F96"/>
    <w:rsid w:val="005C3E4B"/>
    <w:rsid w:val="005C7E30"/>
    <w:rsid w:val="005D1DE1"/>
    <w:rsid w:val="005D3B53"/>
    <w:rsid w:val="005D408D"/>
    <w:rsid w:val="005D6AEB"/>
    <w:rsid w:val="005E56BC"/>
    <w:rsid w:val="005E5A42"/>
    <w:rsid w:val="005E60E8"/>
    <w:rsid w:val="005E6A63"/>
    <w:rsid w:val="005E7E6E"/>
    <w:rsid w:val="005F512A"/>
    <w:rsid w:val="005F5259"/>
    <w:rsid w:val="005F6214"/>
    <w:rsid w:val="005F71D1"/>
    <w:rsid w:val="00603823"/>
    <w:rsid w:val="0060720A"/>
    <w:rsid w:val="00610168"/>
    <w:rsid w:val="0061356F"/>
    <w:rsid w:val="00620108"/>
    <w:rsid w:val="0063516F"/>
    <w:rsid w:val="00636CB4"/>
    <w:rsid w:val="0063734E"/>
    <w:rsid w:val="00644A8C"/>
    <w:rsid w:val="00652B06"/>
    <w:rsid w:val="006606BE"/>
    <w:rsid w:val="006609E6"/>
    <w:rsid w:val="006627ED"/>
    <w:rsid w:val="0066555C"/>
    <w:rsid w:val="006669C6"/>
    <w:rsid w:val="00674310"/>
    <w:rsid w:val="00677309"/>
    <w:rsid w:val="006A58C2"/>
    <w:rsid w:val="006A630E"/>
    <w:rsid w:val="006A79A1"/>
    <w:rsid w:val="006C3093"/>
    <w:rsid w:val="006C720F"/>
    <w:rsid w:val="006D410D"/>
    <w:rsid w:val="006E27CA"/>
    <w:rsid w:val="006E476B"/>
    <w:rsid w:val="006E5B68"/>
    <w:rsid w:val="006F02AC"/>
    <w:rsid w:val="006F2007"/>
    <w:rsid w:val="006F3605"/>
    <w:rsid w:val="006F4899"/>
    <w:rsid w:val="006F779E"/>
    <w:rsid w:val="007210B8"/>
    <w:rsid w:val="00723C33"/>
    <w:rsid w:val="00726120"/>
    <w:rsid w:val="00730F69"/>
    <w:rsid w:val="00730FCB"/>
    <w:rsid w:val="007379E9"/>
    <w:rsid w:val="00745CC6"/>
    <w:rsid w:val="00746FA5"/>
    <w:rsid w:val="00751CF5"/>
    <w:rsid w:val="007521AF"/>
    <w:rsid w:val="00752A1F"/>
    <w:rsid w:val="0075546E"/>
    <w:rsid w:val="00755757"/>
    <w:rsid w:val="00756124"/>
    <w:rsid w:val="007576A4"/>
    <w:rsid w:val="0076081A"/>
    <w:rsid w:val="007637BB"/>
    <w:rsid w:val="007714EF"/>
    <w:rsid w:val="00775201"/>
    <w:rsid w:val="00775415"/>
    <w:rsid w:val="007769B5"/>
    <w:rsid w:val="0078053E"/>
    <w:rsid w:val="00781370"/>
    <w:rsid w:val="00781F39"/>
    <w:rsid w:val="00785AFF"/>
    <w:rsid w:val="00785DDF"/>
    <w:rsid w:val="0079158F"/>
    <w:rsid w:val="00794187"/>
    <w:rsid w:val="00796E89"/>
    <w:rsid w:val="007A16FB"/>
    <w:rsid w:val="007A189D"/>
    <w:rsid w:val="007B19D5"/>
    <w:rsid w:val="007B3680"/>
    <w:rsid w:val="007B36F0"/>
    <w:rsid w:val="007B684A"/>
    <w:rsid w:val="007C444B"/>
    <w:rsid w:val="007D1B21"/>
    <w:rsid w:val="007E080D"/>
    <w:rsid w:val="007E0D93"/>
    <w:rsid w:val="007F19AE"/>
    <w:rsid w:val="007F5473"/>
    <w:rsid w:val="007F6355"/>
    <w:rsid w:val="0080078E"/>
    <w:rsid w:val="00800DE4"/>
    <w:rsid w:val="00801793"/>
    <w:rsid w:val="0081126E"/>
    <w:rsid w:val="0081332A"/>
    <w:rsid w:val="008139EF"/>
    <w:rsid w:val="0082140E"/>
    <w:rsid w:val="00824603"/>
    <w:rsid w:val="00825935"/>
    <w:rsid w:val="008306F4"/>
    <w:rsid w:val="0083623D"/>
    <w:rsid w:val="008509D5"/>
    <w:rsid w:val="008555E5"/>
    <w:rsid w:val="008657D3"/>
    <w:rsid w:val="0087042E"/>
    <w:rsid w:val="0087746D"/>
    <w:rsid w:val="00877682"/>
    <w:rsid w:val="00881D29"/>
    <w:rsid w:val="008B12CE"/>
    <w:rsid w:val="008B2690"/>
    <w:rsid w:val="008B2927"/>
    <w:rsid w:val="008B595C"/>
    <w:rsid w:val="008B73CD"/>
    <w:rsid w:val="008D1B48"/>
    <w:rsid w:val="008D1DB6"/>
    <w:rsid w:val="008D2013"/>
    <w:rsid w:val="008D21AC"/>
    <w:rsid w:val="008D3C35"/>
    <w:rsid w:val="008D490E"/>
    <w:rsid w:val="008D72B9"/>
    <w:rsid w:val="008E224A"/>
    <w:rsid w:val="008F2A0B"/>
    <w:rsid w:val="008F4F8D"/>
    <w:rsid w:val="008F5E7B"/>
    <w:rsid w:val="009004DC"/>
    <w:rsid w:val="00900F9E"/>
    <w:rsid w:val="009030E7"/>
    <w:rsid w:val="00911DEE"/>
    <w:rsid w:val="00912A40"/>
    <w:rsid w:val="00912EFF"/>
    <w:rsid w:val="00934A73"/>
    <w:rsid w:val="0093521F"/>
    <w:rsid w:val="00936CDD"/>
    <w:rsid w:val="00947184"/>
    <w:rsid w:val="009518F0"/>
    <w:rsid w:val="00953B83"/>
    <w:rsid w:val="009542C5"/>
    <w:rsid w:val="009615EC"/>
    <w:rsid w:val="00962188"/>
    <w:rsid w:val="00967035"/>
    <w:rsid w:val="009757D5"/>
    <w:rsid w:val="009802C7"/>
    <w:rsid w:val="00983B9A"/>
    <w:rsid w:val="00985A13"/>
    <w:rsid w:val="00993552"/>
    <w:rsid w:val="0099711B"/>
    <w:rsid w:val="009A0479"/>
    <w:rsid w:val="009A51AB"/>
    <w:rsid w:val="009C04D5"/>
    <w:rsid w:val="009C0B65"/>
    <w:rsid w:val="009C0CE5"/>
    <w:rsid w:val="009C0F51"/>
    <w:rsid w:val="009C3635"/>
    <w:rsid w:val="009D0B9A"/>
    <w:rsid w:val="009D3CDF"/>
    <w:rsid w:val="009D7F27"/>
    <w:rsid w:val="009E11A4"/>
    <w:rsid w:val="009E48E7"/>
    <w:rsid w:val="009F1182"/>
    <w:rsid w:val="009F7E83"/>
    <w:rsid w:val="00A11700"/>
    <w:rsid w:val="00A14ADD"/>
    <w:rsid w:val="00A157B8"/>
    <w:rsid w:val="00A271F2"/>
    <w:rsid w:val="00A27FE3"/>
    <w:rsid w:val="00A4291F"/>
    <w:rsid w:val="00A45EA3"/>
    <w:rsid w:val="00A461DE"/>
    <w:rsid w:val="00A556C2"/>
    <w:rsid w:val="00A6061E"/>
    <w:rsid w:val="00A632ED"/>
    <w:rsid w:val="00A65363"/>
    <w:rsid w:val="00A82531"/>
    <w:rsid w:val="00A856CD"/>
    <w:rsid w:val="00A900BB"/>
    <w:rsid w:val="00A91CA2"/>
    <w:rsid w:val="00A93D33"/>
    <w:rsid w:val="00AA1EDA"/>
    <w:rsid w:val="00AA3042"/>
    <w:rsid w:val="00AA30FE"/>
    <w:rsid w:val="00AA34CD"/>
    <w:rsid w:val="00AB1482"/>
    <w:rsid w:val="00AB6411"/>
    <w:rsid w:val="00AB6BFA"/>
    <w:rsid w:val="00AD6374"/>
    <w:rsid w:val="00AD7293"/>
    <w:rsid w:val="00AE7FB8"/>
    <w:rsid w:val="00AF3222"/>
    <w:rsid w:val="00AF3A61"/>
    <w:rsid w:val="00AF647B"/>
    <w:rsid w:val="00AF64C7"/>
    <w:rsid w:val="00B02867"/>
    <w:rsid w:val="00B06132"/>
    <w:rsid w:val="00B127DA"/>
    <w:rsid w:val="00B153D4"/>
    <w:rsid w:val="00B27FB4"/>
    <w:rsid w:val="00B325B9"/>
    <w:rsid w:val="00B33101"/>
    <w:rsid w:val="00B35687"/>
    <w:rsid w:val="00B37BEE"/>
    <w:rsid w:val="00B42AF7"/>
    <w:rsid w:val="00B42B47"/>
    <w:rsid w:val="00B44564"/>
    <w:rsid w:val="00B4531F"/>
    <w:rsid w:val="00B4701B"/>
    <w:rsid w:val="00B47787"/>
    <w:rsid w:val="00B61340"/>
    <w:rsid w:val="00B61488"/>
    <w:rsid w:val="00B62971"/>
    <w:rsid w:val="00B6684C"/>
    <w:rsid w:val="00B72CBA"/>
    <w:rsid w:val="00B75BC8"/>
    <w:rsid w:val="00B824A4"/>
    <w:rsid w:val="00B825A9"/>
    <w:rsid w:val="00B877F1"/>
    <w:rsid w:val="00B97A0C"/>
    <w:rsid w:val="00BA01BF"/>
    <w:rsid w:val="00BA0C3A"/>
    <w:rsid w:val="00BA5696"/>
    <w:rsid w:val="00BB4F51"/>
    <w:rsid w:val="00BB610F"/>
    <w:rsid w:val="00BB737A"/>
    <w:rsid w:val="00BC3CBC"/>
    <w:rsid w:val="00BC6EB5"/>
    <w:rsid w:val="00BC774A"/>
    <w:rsid w:val="00BC7D98"/>
    <w:rsid w:val="00BD0516"/>
    <w:rsid w:val="00BD436A"/>
    <w:rsid w:val="00BD5D09"/>
    <w:rsid w:val="00BE3A70"/>
    <w:rsid w:val="00C015DC"/>
    <w:rsid w:val="00C0189A"/>
    <w:rsid w:val="00C01B18"/>
    <w:rsid w:val="00C04264"/>
    <w:rsid w:val="00C2380B"/>
    <w:rsid w:val="00C3034F"/>
    <w:rsid w:val="00C34470"/>
    <w:rsid w:val="00C353D4"/>
    <w:rsid w:val="00C361BC"/>
    <w:rsid w:val="00C36472"/>
    <w:rsid w:val="00C40E96"/>
    <w:rsid w:val="00C43BC0"/>
    <w:rsid w:val="00C520B8"/>
    <w:rsid w:val="00C600AB"/>
    <w:rsid w:val="00C62ED2"/>
    <w:rsid w:val="00C86CB9"/>
    <w:rsid w:val="00CA71A5"/>
    <w:rsid w:val="00CB3791"/>
    <w:rsid w:val="00CC30EC"/>
    <w:rsid w:val="00CD05A8"/>
    <w:rsid w:val="00CD23AD"/>
    <w:rsid w:val="00CE3A3E"/>
    <w:rsid w:val="00CE5DCE"/>
    <w:rsid w:val="00CF4CD3"/>
    <w:rsid w:val="00CF4FB3"/>
    <w:rsid w:val="00D031F5"/>
    <w:rsid w:val="00D032F2"/>
    <w:rsid w:val="00D06F17"/>
    <w:rsid w:val="00D10CB9"/>
    <w:rsid w:val="00D13AA3"/>
    <w:rsid w:val="00D2304E"/>
    <w:rsid w:val="00D24A74"/>
    <w:rsid w:val="00D24C2F"/>
    <w:rsid w:val="00D24EC1"/>
    <w:rsid w:val="00D24F60"/>
    <w:rsid w:val="00D27990"/>
    <w:rsid w:val="00D352B8"/>
    <w:rsid w:val="00D40DBC"/>
    <w:rsid w:val="00D47C0F"/>
    <w:rsid w:val="00D5464C"/>
    <w:rsid w:val="00D618CE"/>
    <w:rsid w:val="00D6216B"/>
    <w:rsid w:val="00D665D0"/>
    <w:rsid w:val="00D71462"/>
    <w:rsid w:val="00D72B5F"/>
    <w:rsid w:val="00D81FBD"/>
    <w:rsid w:val="00D82C6D"/>
    <w:rsid w:val="00D92D43"/>
    <w:rsid w:val="00D92F1E"/>
    <w:rsid w:val="00D97158"/>
    <w:rsid w:val="00DA32E5"/>
    <w:rsid w:val="00DA5231"/>
    <w:rsid w:val="00DA6011"/>
    <w:rsid w:val="00DB4758"/>
    <w:rsid w:val="00DB6063"/>
    <w:rsid w:val="00DC5332"/>
    <w:rsid w:val="00DC5B59"/>
    <w:rsid w:val="00DC631E"/>
    <w:rsid w:val="00DC6692"/>
    <w:rsid w:val="00DD05A3"/>
    <w:rsid w:val="00DD1B87"/>
    <w:rsid w:val="00DF14D0"/>
    <w:rsid w:val="00DF71F5"/>
    <w:rsid w:val="00E05193"/>
    <w:rsid w:val="00E06CD0"/>
    <w:rsid w:val="00E11595"/>
    <w:rsid w:val="00E12C3F"/>
    <w:rsid w:val="00E13E4C"/>
    <w:rsid w:val="00E22183"/>
    <w:rsid w:val="00E22262"/>
    <w:rsid w:val="00E226B1"/>
    <w:rsid w:val="00E24807"/>
    <w:rsid w:val="00E24E6F"/>
    <w:rsid w:val="00E31F2D"/>
    <w:rsid w:val="00E3407F"/>
    <w:rsid w:val="00E3427E"/>
    <w:rsid w:val="00E35BF1"/>
    <w:rsid w:val="00E36667"/>
    <w:rsid w:val="00E37423"/>
    <w:rsid w:val="00E44C45"/>
    <w:rsid w:val="00E570EE"/>
    <w:rsid w:val="00E572AE"/>
    <w:rsid w:val="00E6248E"/>
    <w:rsid w:val="00E6510A"/>
    <w:rsid w:val="00E90DD0"/>
    <w:rsid w:val="00E92B74"/>
    <w:rsid w:val="00E93CCE"/>
    <w:rsid w:val="00EA3F9A"/>
    <w:rsid w:val="00EA540E"/>
    <w:rsid w:val="00EA7257"/>
    <w:rsid w:val="00EB1644"/>
    <w:rsid w:val="00EB3358"/>
    <w:rsid w:val="00EC3495"/>
    <w:rsid w:val="00EC47A2"/>
    <w:rsid w:val="00EC6FF6"/>
    <w:rsid w:val="00ED118F"/>
    <w:rsid w:val="00ED348B"/>
    <w:rsid w:val="00ED70DB"/>
    <w:rsid w:val="00ED7E74"/>
    <w:rsid w:val="00EE0275"/>
    <w:rsid w:val="00EE37AE"/>
    <w:rsid w:val="00EF5637"/>
    <w:rsid w:val="00EF6FDF"/>
    <w:rsid w:val="00F11874"/>
    <w:rsid w:val="00F129D0"/>
    <w:rsid w:val="00F1595C"/>
    <w:rsid w:val="00F164D2"/>
    <w:rsid w:val="00F2011A"/>
    <w:rsid w:val="00F31196"/>
    <w:rsid w:val="00F34EBA"/>
    <w:rsid w:val="00F50663"/>
    <w:rsid w:val="00F51D38"/>
    <w:rsid w:val="00F5239E"/>
    <w:rsid w:val="00F552BC"/>
    <w:rsid w:val="00F5667F"/>
    <w:rsid w:val="00F6176A"/>
    <w:rsid w:val="00F65933"/>
    <w:rsid w:val="00F6725D"/>
    <w:rsid w:val="00F812E8"/>
    <w:rsid w:val="00F903C6"/>
    <w:rsid w:val="00FA6A60"/>
    <w:rsid w:val="00FA6EDA"/>
    <w:rsid w:val="00FB17FF"/>
    <w:rsid w:val="00FB1AC7"/>
    <w:rsid w:val="00FD37C3"/>
    <w:rsid w:val="00FD72E7"/>
    <w:rsid w:val="00FF0C17"/>
    <w:rsid w:val="00FF24AB"/>
    <w:rsid w:val="00FF4D14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B29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true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007C85"/>
    <w:rPr>
      <w:b/>
      <w:bCs/>
    </w:rPr>
  </w:style>
  <w:style w:customStyle="true" w:styleId="OdlomakpopisaChar" w:type="character">
    <w:name w:val="Odlomak popisa Char"/>
    <w:link w:val="Odlomakpopisa"/>
    <w:uiPriority w:val="34"/>
    <w:locked/>
    <w:rsid w:val="00D47C0F"/>
    <w:rPr>
      <w:sz w:val="24"/>
      <w:szCs w:val="24"/>
      <w:lang w:eastAsia="x-none" w:val="x-none"/>
    </w:rPr>
  </w:style>
  <w:style w:styleId="Odlomakpopisa" w:type="paragraph">
    <w:name w:val="List Paragraph"/>
    <w:basedOn w:val="Normal"/>
    <w:link w:val="OdlomakpopisaChar"/>
    <w:uiPriority w:val="34"/>
    <w:qFormat/>
    <w:rsid w:val="00D47C0F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basedOn w:val="Zadanifontodlomka"/>
    <w:uiPriority w:val="99"/>
    <w:semiHidden/>
    <w:rsid w:val="00E12C3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12C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C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C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C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B29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1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007C85"/>
    <w:rPr>
      <w:b/>
      <w:bCs/>
    </w:rPr>
  </w:style>
  <w:style w:customStyle="1" w:styleId="OdlomakpopisaChar" w:type="character">
    <w:name w:val="Odlomak popisa Char"/>
    <w:link w:val="Odlomakpopisa"/>
    <w:uiPriority w:val="34"/>
    <w:locked/>
    <w:rsid w:val="00D47C0F"/>
    <w:rPr>
      <w:sz w:val="24"/>
      <w:szCs w:val="24"/>
      <w:lang w:eastAsia="x-none" w:val="x-none"/>
    </w:rPr>
  </w:style>
  <w:style w:styleId="Odlomakpopisa" w:type="paragraph">
    <w:name w:val="List Paragraph"/>
    <w:basedOn w:val="Normal"/>
    <w:link w:val="OdlomakpopisaChar"/>
    <w:uiPriority w:val="34"/>
    <w:qFormat/>
    <w:rsid w:val="00D47C0F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basedOn w:val="Zadanifontodlomka"/>
    <w:uiPriority w:val="99"/>
    <w:semiHidden/>
    <w:rsid w:val="00E12C3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12C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C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C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C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54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6499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357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655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586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827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90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357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974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192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35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St-2939/2016-20</izvorni_sadrzaj>
    <derivirana_varijabla naziv="DomainObject.Oznaka_1">St-2939/2016-20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2939</izvorni_sadrzaj>
    <derivirana_varijabla naziv="DomainObject.Predmet.Broj_1">2939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St-2939/2016</izvorni_sadrzaj>
    <derivirana_varijabla naziv="DomainObject.Predmet.OznakaBroj_1">St-2939/2016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MATADOR j.d.o.o. za usluge</izvorni_sadrzaj>
    <derivirana_varijabla naziv="DomainObject.Predmet.StrankaFormated_1">  MATADOR j.d.o.o. za usluge</derivirana_varijabla>
  </DomainObject.Predmet.StrankaFormated>
  <DomainObject.Predmet.StrankaFormatedOIB>
    <izvorni_sadrzaj>  MATADOR j.d.o.o. za usluge, OIB 40691859326</izvorni_sadrzaj>
    <derivirana_varijabla naziv="DomainObject.Predmet.StrankaFormatedOIB_1">  MATADOR j.d.o.o. za usluge, OIB 40691859326</derivirana_varijabla>
  </DomainObject.Predmet.StrankaFormatedOIB>
  <DomainObject.Predmet.StrankaFormatedWithAdress>
    <izvorni_sadrzaj> MATADOR j.d.o.o. za usluge, Vatrogasna 52, 31000 Osijek</izvorni_sadrzaj>
    <derivirana_varijabla naziv="DomainObject.Predmet.StrankaFormatedWithAdress_1"> MATADOR j.d.o.o. za usluge, Vatrogasna 52, 31000 Osijek</derivirana_varijabla>
  </DomainObject.Predmet.StrankaFormatedWithAdress>
  <DomainObject.Predmet.StrankaFormatedWithAdressOIB>
    <izvorni_sadrzaj> MATADOR j.d.o.o. za usluge, OIB 40691859326, Vatrogasna 52, 31000 Osijek</izvorni_sadrzaj>
    <derivirana_varijabla naziv="DomainObject.Predmet.StrankaFormatedWithAdressOIB_1"> MATADOR j.d.o.o. za usluge, OIB 40691859326, Vatrogasna 52, 31000 Osijek</derivirana_varijabla>
  </DomainObject.Predmet.StrankaFormatedWithAdressOIB>
  <DomainObject.Predmet.StrankaWithAdress>
    <izvorni_sadrzaj>MATADOR j.d.o.o. za usluge Vatrogasna 52,31000 Osijek</izvorni_sadrzaj>
    <derivirana_varijabla naziv="DomainObject.Predmet.StrankaWithAdress_1">MATADOR j.d.o.o. za usluge Vatrogasna 52,31000 Osijek</derivirana_varijabla>
  </DomainObject.Predmet.StrankaWithAdress>
  <DomainObject.Predmet.StrankaWithAdressOIB>
    <izvorni_sadrzaj>MATADOR j.d.o.o. za usluge, OIB 40691859326, Vatrogasna 52,31000 Osijek</izvorni_sadrzaj>
    <derivirana_varijabla naziv="DomainObject.Predmet.StrankaWithAdressOIB_1">MATADOR j.d.o.o. za usluge, OIB 40691859326, Vatrogasna 52,31000 Osijek</derivirana_varijabla>
  </DomainObject.Predmet.StrankaWithAdressOIB>
  <DomainObject.Predmet.StrankaNazivFormated>
    <izvorni_sadrzaj>MATADOR j.d.o.o. za usluge</izvorni_sadrzaj>
    <derivirana_varijabla naziv="DomainObject.Predmet.StrankaNazivFormated_1">MATADOR j.d.o.o. za usluge</derivirana_varijabla>
  </DomainObject.Predmet.StrankaNazivFormated>
  <DomainObject.Predmet.StrankaNazivFormatedOIB>
    <izvorni_sadrzaj>MATADOR j.d.o.o. za usluge, OIB 40691859326</izvorni_sadrzaj>
    <derivirana_varijabla naziv="DomainObject.Predmet.StrankaNazivFormatedOIB_1">MATADOR j.d.o.o. za usluge, OIB 40691859326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MATADOR j.d.o.o. za usluge</item>
    </izvorni_sadrzaj>
    <derivirana_varijabla naziv="DomainObject.Predmet.StrankaListFormated_1">
      <item>MATADOR j.d.o.o. za usluge</item>
    </derivirana_varijabla>
  </DomainObject.Predmet.StrankaListFormated>
  <DomainObject.Predmet.StrankaListFormatedOIB>
    <izvorni_sadrzaj>
      <item>MATADOR j.d.o.o. za usluge, OIB 40691859326</item>
    </izvorni_sadrzaj>
    <derivirana_varijabla naziv="DomainObject.Predmet.StrankaListFormatedOIB_1">
      <item>MATADOR j.d.o.o. za usluge, OIB 40691859326</item>
    </derivirana_varijabla>
  </DomainObject.Predmet.StrankaListFormatedOIB>
  <DomainObject.Predmet.StrankaListFormatedWithAdress>
    <izvorni_sadrzaj>
      <item>MATADOR j.d.o.o. za usluge, Vatrogasna 52, 31000 Osijek</item>
    </izvorni_sadrzaj>
    <derivirana_varijabla naziv="DomainObject.Predmet.StrankaListFormatedWithAdress_1">
      <item>MATADOR j.d.o.o. za usluge, Vatrogasna 52, 31000 Osijek</item>
    </derivirana_varijabla>
  </DomainObject.Predmet.StrankaListFormatedWithAdress>
  <DomainObject.Predmet.StrankaListFormatedWithAdressOIB>
    <izvorni_sadrzaj>
      <item>MATADOR j.d.o.o. za usluge, OIB 40691859326, Vatrogasna 52, 31000 Osijek</item>
    </izvorni_sadrzaj>
    <derivirana_varijabla naziv="DomainObject.Predmet.StrankaListFormatedWithAdressOIB_1">
      <item>MATADOR j.d.o.o. za usluge, OIB 40691859326, Vatrogasna 52, 31000 Osijek</item>
    </derivirana_varijabla>
  </DomainObject.Predmet.StrankaListFormatedWithAdressOIB>
  <DomainObject.Predmet.StrankaListNazivFormated>
    <izvorni_sadrzaj>
      <item>MATADOR j.d.o.o. za usluge</item>
    </izvorni_sadrzaj>
    <derivirana_varijabla naziv="DomainObject.Predmet.StrankaListNazivFormated_1">
      <item>MATADOR j.d.o.o. za usluge</item>
    </derivirana_varijabla>
  </DomainObject.Predmet.StrankaListNazivFormated>
  <DomainObject.Predmet.StrankaListNazivFormatedOIB>
    <izvorni_sadrzaj>
      <item>MATADOR j.d.o.o. za usluge, OIB 40691859326</item>
    </izvorni_sadrzaj>
    <derivirana_varijabla naziv="DomainObject.Predmet.StrankaListNazivFormatedOIB_1">
      <item>MATADOR j.d.o.o. za usluge, OIB 40691859326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Anita Gaće</item>
      <item>FINA RC Osijek</item>
    </izvorni_sadrzaj>
    <derivirana_varijabla naziv="DomainObject.Predmet.OstaliListFormated_1">
      <item>Anita Gaće</item>
      <item>FINA RC Osijek</item>
    </derivirana_varijabla>
  </DomainObject.Predmet.OstaliListFormated>
  <DomainObject.Predmet.OstaliListFormatedOIB>
    <izvorni_sadrzaj>
      <item>Anita Gaće, OIB 97839026484</item>
      <item>FINA RC Osijek, OIB </item>
    </izvorni_sadrzaj>
    <derivirana_varijabla naziv="DomainObject.Predmet.OstaliListFormatedOIB_1">
      <item>Anita Gaće, OIB 97839026484</item>
      <item>FINA RC Osijek, OIB </item>
    </derivirana_varijabla>
  </DomainObject.Predmet.OstaliListFormatedOIB>
  <DomainObject.Predmet.OstaliListFormatedWithAdress>
    <izvorni_sadrzaj>
      <item>Anita Gaće, Vatrogasna 52, 31000 Osijek</item>
      <item>FINA RC Osijek, L. Jagera 3, 31000 Osijek</item>
    </izvorni_sadrzaj>
    <derivirana_varijabla naziv="DomainObject.Predmet.OstaliListFormatedWithAdress_1">
      <item>Anita Gaće, Vatrogasna 52, 31000 Osijek</item>
      <item>FINA RC Osijek, L. Jagera 3, 31000 Osijek</item>
    </derivirana_varijabla>
  </DomainObject.Predmet.OstaliListFormatedWithAdress>
  <DomainObject.Predmet.OstaliListFormatedWithAdressOIB>
    <izvorni_sadrzaj>
      <item>Anita Gaće, OIB 97839026484, Vatrogasna 52, 31000 Osijek</item>
      <item>FINA RC Osijek, OIB , L. Jagera 3, 31000 Osijek</item>
    </izvorni_sadrzaj>
    <derivirana_varijabla naziv="DomainObject.Predmet.OstaliListFormatedWithAdressOIB_1">
      <item>Anita Gaće, OIB 97839026484, Vatrogasna 52, 31000 Osijek</item>
      <item>FINA RC Osijek, OIB , L. Jagera 3, 31000 Osijek</item>
    </derivirana_varijabla>
  </DomainObject.Predmet.OstaliListFormatedWithAdressOIB>
  <DomainObject.Predmet.OstaliListNazivFormated>
    <izvorni_sadrzaj>
      <item>Anita Gaće</item>
      <item>FINA RC Osijek</item>
    </izvorni_sadrzaj>
    <derivirana_varijabla naziv="DomainObject.Predmet.OstaliListNazivFormated_1">
      <item>Anita Gaće</item>
      <item>FINA RC Osijek</item>
    </derivirana_varijabla>
  </DomainObject.Predmet.OstaliListNazivFormated>
  <DomainObject.Predmet.OstaliListNazivFormatedOIB>
    <izvorni_sadrzaj>
      <item>Anita Gaće, OIB 97839026484</item>
      <item>FINA RC Osijek, OIB </item>
    </izvorni_sadrzaj>
    <derivirana_varijabla naziv="DomainObject.Predmet.OstaliListNazivFormatedOIB_1">
      <item>Anita Gaće, OIB 97839026484</item>
      <item>FINA RC Osijek,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>St-2939/2016-20</izvorni_sadrzaj>
    <derivirana_varijabla naziv="DomainObject.PoslovniBrojDokumenta_1">St-2939/2016-20</derivirana_varijabla>
  </DomainObject.PoslovniBrojDokumenta>
  <DomainObject.Predmet.StrankaIDrugi>
    <izvorni_sadrzaj>MATADOR j.d.o.o. za usluge</izvorni_sadrzaj>
    <derivirana_varijabla naziv="DomainObject.Predmet.StrankaIDrugi_1">MATADOR j.d.o.o.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MATADOR j.d.o.o. za usluge, OIB 40691859326, Vatrogasna 52, 31000 Osijek</izvorni_sadrzaj>
    <derivirana_varijabla naziv="DomainObject.Predmet.StrankaIDrugiAdressOIB_1">MATADOR j.d.o.o. za usluge, OIB 40691859326, Vatrogasna 52,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MATADOR j.d.o.o. za usluge</item>
      <item>Anita Gaće</item>
      <item>FINA RC Osijek</item>
    </izvorni_sadrzaj>
    <derivirana_varijabla naziv="DomainObject.Predmet.SudioniciListNaziv_1">
      <item>MATADOR j.d.o.o. za usluge</item>
      <item>Anita Gaće</item>
      <item>FINA RC Osijek</item>
    </derivirana_varijabla>
  </DomainObject.Predmet.SudioniciListNaziv>
  <DomainObject.Predmet.SudioniciListAdressOIB>
    <izvorni_sadrzaj>
      <item>MATADOR j.d.o.o. za usluge, OIB 40691859326, Vatrogasna 52,31000 Osijek</item>
      <item>Anita Gaće, OIB 97839026484, Vatrogasna 52,31000 Osijek</item>
      <item>FINA RC Osijek, OIB , L. Jagera 3,31000 Osijek</item>
    </izvorni_sadrzaj>
    <derivirana_varijabla naziv="DomainObject.Predmet.SudioniciListAdressOIB_1">
      <item>MATADOR j.d.o.o. za usluge, OIB 40691859326, Vatrogasna 52,31000 Osijek</item>
      <item>Anita Gaće, OIB 97839026484, Vatrogasna 52,31000 Osijek</item>
      <item>FINA RC Osijek, OIB , L. Jagera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40691859326</item>
      <item>, OIB 97839026484</item>
      <item>, OIB </item>
    </izvorni_sadrzaj>
    <derivirana_varijabla naziv="DomainObject.Predmet.SudioniciListNazivOIB_1">
      <item>, OIB 40691859326</item>
      <item>, OIB 97839026484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6371DF-E106-48C4-BE95-0B3EAEFE1D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156</properties:Words>
  <properties:Characters>804</properties:Characters>
  <properties:Lines>56</properties:Lines>
  <properties:Paragraphs>16</properties:Paragraphs>
  <properties:TotalTime>179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V-St-213/01-</vt:lpstr>
    </vt:vector>
  </properties:TitlesOfParts>
  <properties:LinksUpToDate>false</properties:LinksUpToDate>
  <properties:CharactersWithSpaces>1000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2016-09-23T08:46:00Z</dcterms:created>
  <dc:creator>Korisnik</dc:creator>
  <cp:lastModifiedBy>Danijela Špeletić</cp:lastModifiedBy>
  <cp:lastPrinted>2017-06-09T12:36:00Z</cp:lastPrinted>
  <dcterms:modified xmlns:xsi="http://www.w3.org/2001/XMLSchema-instance" xsi:type="dcterms:W3CDTF">2017-08-24T10:21:00Z</dcterms:modified>
  <cp:revision>135</cp:revision>
  <dc:title>V-St-213/01-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St-2939/2016-20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