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1261a7" w14:paraId="01261a7" w:rsidRDefault="00E85BA1" w:rsidP="00E85BA1" w:rsidR="00E85BA1">
      <w:pPr>
        <w:tabs>
          <w:tab w:pos="6150" w:val="left"/>
          <w:tab w:pos="7932" w:val="left"/>
        </w:tabs>
        <w15:collapsed w:val="false"/>
        <w:rPr>
          <w:b/>
        </w:rPr>
      </w:pPr>
      <w:bookmarkStart w:name="_GoBack" w:id="0"/>
      <w:bookmarkEnd w:id="0"/>
    </w:p>
    <w:p w:rsidRDefault="00E85BA1" w:rsidP="00E85BA1" w:rsidR="00E85BA1" w:rsidRPr="00E85BA1">
      <w:pPr>
        <w:rPr>
          <w:b/>
        </w:rPr>
      </w:pPr>
      <w:r w:rsidRPr="00E85BA1">
        <w:rPr>
          <w:b/>
        </w:rPr>
        <w:t xml:space="preserve">              </w:t>
      </w:r>
      <w:r w:rsidRPr="00E85BA1">
        <w:rPr>
          <w:b/>
          <w:noProof/>
        </w:rPr>
        <w:drawing>
          <wp:inline distR="0" distL="0" distB="0" distT="0">
            <wp:extent cy="792000" cx="595960"/>
            <wp:effectExtent b="825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2000" cx="595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85BA1">
        <w:rPr>
          <w:b/>
        </w:rPr>
        <w:t xml:space="preserve">              </w:t>
      </w:r>
    </w:p>
    <w:p w:rsidRDefault="00E85BA1" w:rsidP="00E85BA1" w:rsidR="00E85BA1" w:rsidRPr="00E85BA1">
      <w:pPr>
        <w:rPr>
          <w:b/>
        </w:rPr>
      </w:pPr>
      <w:r w:rsidRPr="00E85BA1">
        <w:rPr>
          <w:b/>
        </w:rPr>
        <w:t xml:space="preserve">REPUBLIKA HRVATSKA </w:t>
      </w:r>
    </w:p>
    <w:p w:rsidRDefault="00E85BA1" w:rsidP="00E85BA1" w:rsidR="00E85BA1" w:rsidRPr="00E85BA1">
      <w:pPr>
        <w:rPr>
          <w:b/>
        </w:rPr>
      </w:pPr>
      <w:r w:rsidRPr="00E85BA1">
        <w:rPr>
          <w:b/>
        </w:rPr>
        <w:t>Trgovački sud u Zagrebu</w:t>
      </w:r>
    </w:p>
    <w:p w:rsidRDefault="00E85BA1" w:rsidP="00E85BA1" w:rsidR="00E85BA1" w:rsidRPr="00E85BA1">
      <w:pPr>
        <w:rPr>
          <w:b/>
        </w:rPr>
      </w:pPr>
      <w:r w:rsidRPr="00E85BA1">
        <w:rPr>
          <w:b/>
        </w:rPr>
        <w:t xml:space="preserve">Zagreb, </w:t>
      </w:r>
      <w:proofErr w:type="spellStart"/>
      <w:r w:rsidRPr="00E85BA1">
        <w:rPr>
          <w:b/>
        </w:rPr>
        <w:t>Amruševa</w:t>
      </w:r>
      <w:proofErr w:type="spellEnd"/>
      <w:r w:rsidRPr="00E85BA1">
        <w:rPr>
          <w:b/>
        </w:rPr>
        <w:t xml:space="preserve"> 2/II</w:t>
      </w:r>
      <w:r>
        <w:rPr>
          <w:b/>
        </w:rPr>
        <w:t xml:space="preserve"> ( p.p. 455 ) </w:t>
      </w:r>
    </w:p>
    <w:p w:rsidRDefault="00E85BA1" w:rsidP="00E85BA1" w:rsidR="00E85BA1" w:rsidRPr="00E85BA1">
      <w:pPr>
        <w:rPr>
          <w:b/>
        </w:rPr>
      </w:pPr>
    </w:p>
    <w:p w:rsidRDefault="00E85BA1" w:rsidP="00E85BA1" w:rsidR="00E85BA1" w:rsidRPr="00E85BA1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1A1DB3">
        <w:rPr>
          <w:b/>
        </w:rPr>
        <w:t xml:space="preserve">             </w:t>
      </w:r>
      <w:r w:rsidR="00BB319C">
        <w:rPr>
          <w:b/>
        </w:rPr>
        <w:t>44. St-</w:t>
      </w:r>
      <w:r w:rsidR="007949C3">
        <w:rPr>
          <w:b/>
        </w:rPr>
        <w:t>2</w:t>
      </w:r>
      <w:r w:rsidR="005D229A">
        <w:rPr>
          <w:b/>
        </w:rPr>
        <w:t>2</w:t>
      </w:r>
      <w:r w:rsidR="001F774E">
        <w:rPr>
          <w:b/>
        </w:rPr>
        <w:t>4</w:t>
      </w:r>
      <w:r w:rsidR="002C3168">
        <w:rPr>
          <w:b/>
        </w:rPr>
        <w:t xml:space="preserve">/17. </w:t>
      </w:r>
      <w:r w:rsidR="00F86DF1">
        <w:rPr>
          <w:b/>
        </w:rPr>
        <w:t xml:space="preserve"> </w:t>
      </w:r>
      <w:r>
        <w:rPr>
          <w:b/>
        </w:rPr>
        <w:t xml:space="preserve"> </w:t>
      </w:r>
    </w:p>
    <w:p w:rsidRDefault="00E85BA1" w:rsidP="00E7117C" w:rsidR="00E85BA1">
      <w:pPr>
        <w:jc w:val="both"/>
      </w:pPr>
    </w:p>
    <w:p w:rsidRDefault="00E85BA1" w:rsidP="00E7117C" w:rsidR="00E85BA1" w:rsidRPr="001D2FE6">
      <w:pPr>
        <w:jc w:val="both"/>
      </w:pPr>
      <w:r>
        <w:t xml:space="preserve"> </w:t>
      </w:r>
      <w:r>
        <w:tab/>
        <w:t>Trgovački sud u Zagrebu</w:t>
      </w:r>
      <w:r w:rsidR="001A1DB3">
        <w:t xml:space="preserve"> </w:t>
      </w:r>
      <w:r>
        <w:t>u skraćenom stečajnom postupku nad</w:t>
      </w:r>
      <w:r w:rsidR="0011796E">
        <w:t xml:space="preserve"> </w:t>
      </w:r>
      <w:r w:rsidR="005D229A">
        <w:t xml:space="preserve"> dužnikom</w:t>
      </w:r>
      <w:r w:rsidR="001F774E">
        <w:t xml:space="preserve"> VUČNA SLUŽBA GRICKO d.o.o., za prijevoz, iz Zaprešića, Ferde Livadića 11, </w:t>
      </w:r>
      <w:r w:rsidR="00595BD7">
        <w:t xml:space="preserve"> </w:t>
      </w:r>
      <w:r w:rsidR="001F774E">
        <w:t xml:space="preserve">OIB 55665456864, </w:t>
      </w:r>
      <w:r>
        <w:t xml:space="preserve">temeljem </w:t>
      </w:r>
      <w:r w:rsidR="00F64EE0">
        <w:t>od</w:t>
      </w:r>
      <w:r>
        <w:t xml:space="preserve">redbe članka 430. Stečajnog zakona (“Narodne novine” broj 71/15, dalje: SZ), dana </w:t>
      </w:r>
      <w:r w:rsidR="00E7117C">
        <w:t>9</w:t>
      </w:r>
      <w:r>
        <w:t>.  ožujka 2017.  objavljuje:</w:t>
      </w:r>
    </w:p>
    <w:p w:rsidRDefault="00E85BA1" w:rsidP="00E85BA1" w:rsidR="00E85BA1">
      <w:pPr>
        <w:jc w:val="center"/>
        <w:rPr>
          <w:b/>
        </w:rPr>
      </w:pPr>
    </w:p>
    <w:p w:rsidRDefault="00E85BA1" w:rsidP="00E85BA1" w:rsidR="00E85BA1">
      <w:pPr>
        <w:ind w:firstLine="708" w:left="2832"/>
        <w:rPr>
          <w:b/>
        </w:rPr>
      </w:pPr>
      <w:r>
        <w:rPr>
          <w:b/>
        </w:rPr>
        <w:t>O G L A S</w:t>
      </w:r>
    </w:p>
    <w:p w:rsidRDefault="00E85BA1" w:rsidP="00E85BA1" w:rsidR="00E85BA1">
      <w:pPr>
        <w:rPr>
          <w:b/>
        </w:rPr>
      </w:pPr>
    </w:p>
    <w:p w:rsidRDefault="00E85BA1" w:rsidP="009C5627" w:rsidR="00EB4353">
      <w:r w:rsidRPr="00E85BA1">
        <w:rPr>
          <w:b/>
        </w:rPr>
        <w:t xml:space="preserve">I </w:t>
      </w:r>
      <w:r>
        <w:tab/>
        <w:t>Za</w:t>
      </w:r>
      <w:r w:rsidR="00C94A3A">
        <w:t xml:space="preserve">  </w:t>
      </w:r>
      <w:r w:rsidR="001F774E">
        <w:t>dužnika</w:t>
      </w:r>
      <w:r w:rsidR="00595BD7">
        <w:t xml:space="preserve">  </w:t>
      </w:r>
      <w:r w:rsidR="001F774E">
        <w:t>VUČNA SLUŽBA GRICKO d.o.o., za prijevoz, iz Zaprešića, Ferde Livadića 11,  OIB 55665456864</w:t>
      </w:r>
      <w:r w:rsidR="00595BD7">
        <w:t xml:space="preserve"> </w:t>
      </w:r>
      <w:r w:rsidR="001F774E">
        <w:t xml:space="preserve">. </w:t>
      </w:r>
    </w:p>
    <w:p w:rsidRDefault="001F774E" w:rsidP="009C5627" w:rsidR="001F774E"/>
    <w:p w:rsidRDefault="006F33D5" w:rsidP="005D229A" w:rsidR="00E85BA1">
      <w:r w:rsidRPr="006F33D5">
        <w:t xml:space="preserve"> </w:t>
      </w:r>
      <w:r w:rsidR="00E85BA1" w:rsidRPr="00E85BA1">
        <w:rPr>
          <w:b/>
        </w:rPr>
        <w:t>II</w:t>
      </w:r>
      <w:r w:rsidR="00E85BA1">
        <w:tab/>
        <w:t>Iznos duga evidentiran na temelju neizvršenih osnova za plaćanje je</w:t>
      </w:r>
      <w:r w:rsidR="00EB4353">
        <w:t xml:space="preserve"> </w:t>
      </w:r>
      <w:r w:rsidR="001D47BD">
        <w:t xml:space="preserve"> </w:t>
      </w:r>
      <w:r w:rsidR="001F774E">
        <w:t xml:space="preserve">18.478,95 </w:t>
      </w:r>
      <w:r w:rsidR="00595BD7">
        <w:t xml:space="preserve"> </w:t>
      </w:r>
      <w:r w:rsidR="005D229A">
        <w:t xml:space="preserve"> kn. </w:t>
      </w:r>
    </w:p>
    <w:p w:rsidRDefault="005D229A" w:rsidP="005D229A" w:rsidR="005D229A"/>
    <w:p w:rsidRDefault="00E85BA1" w:rsidP="00E85BA1" w:rsidR="00E85BA1">
      <w:pPr>
        <w:jc w:val="both"/>
      </w:pPr>
      <w:r w:rsidRPr="00E85BA1">
        <w:rPr>
          <w:b/>
        </w:rPr>
        <w:t>III</w:t>
      </w:r>
      <w:r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E85BA1" w:rsidP="00E85BA1" w:rsidR="00E85BA1">
      <w:pPr>
        <w:ind w:firstLine="720"/>
        <w:jc w:val="both"/>
      </w:pPr>
    </w:p>
    <w:p w:rsidRDefault="00E85BA1" w:rsidP="00E85BA1" w:rsidR="00E85BA1">
      <w:pPr>
        <w:jc w:val="both"/>
      </w:pPr>
      <w:r w:rsidRPr="00E85BA1">
        <w:rPr>
          <w:b/>
        </w:rPr>
        <w:t>IV</w:t>
      </w:r>
      <w:r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E85BA1" w:rsidP="00E85BA1" w:rsidR="00E85BA1">
      <w:pPr>
        <w:pStyle w:val="Odlomakpopisa"/>
      </w:pPr>
    </w:p>
    <w:p w:rsidRDefault="00E85BA1" w:rsidP="00E85BA1" w:rsidR="00E85BA1">
      <w:pPr>
        <w:jc w:val="both"/>
      </w:pPr>
      <w:r w:rsidRPr="00E85BA1">
        <w:rPr>
          <w:b/>
        </w:rPr>
        <w:t>V</w:t>
      </w:r>
      <w:r>
        <w:t xml:space="preserve"> </w:t>
      </w:r>
      <w:r w:rsidR="001A1DB3">
        <w:t xml:space="preserve">        </w:t>
      </w:r>
      <w:r>
        <w:t>UPOZORENJE:</w:t>
      </w:r>
    </w:p>
    <w:p w:rsidRDefault="00E85BA1" w:rsidP="00E85BA1" w:rsidR="00E85BA1">
      <w:pPr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E85BA1" w:rsidP="00E85BA1" w:rsidR="00E85BA1">
      <w:pPr>
        <w:jc w:val="both"/>
      </w:pPr>
      <w:r>
        <w:t>U tom slučaju sud će po službenoj dužnosti donijeti rješenje o otvaranju i zaključenju skraćenog stečajnog postupka.</w:t>
      </w:r>
    </w:p>
    <w:p w:rsidRDefault="00E85BA1" w:rsidP="00E85BA1" w:rsidR="00E85BA1">
      <w:pPr>
        <w:jc w:val="center"/>
      </w:pPr>
    </w:p>
    <w:p w:rsidRDefault="00E85BA1" w:rsidP="00E85BA1" w:rsidR="00E85BA1">
      <w:pPr>
        <w:jc w:val="center"/>
      </w:pPr>
      <w:r>
        <w:t xml:space="preserve">Zagreb, </w:t>
      </w:r>
      <w:r w:rsidR="00E7117C">
        <w:t>9</w:t>
      </w:r>
      <w:r>
        <w:t xml:space="preserve">. ožujka 2017. </w:t>
      </w:r>
    </w:p>
    <w:p w:rsidRDefault="00E85BA1" w:rsidP="00E85BA1" w:rsidR="00E85BA1">
      <w:pPr>
        <w:jc w:val="right"/>
      </w:pPr>
      <w:r>
        <w:t xml:space="preserve">   </w:t>
      </w:r>
    </w:p>
    <w:p w:rsidRDefault="00E85BA1" w:rsidP="00E85BA1" w:rsidR="00E85BA1">
      <w:pPr>
        <w:ind w:firstLine="708" w:left="6372"/>
      </w:pPr>
      <w:r>
        <w:t>Sudac:</w:t>
      </w:r>
    </w:p>
    <w:p w:rsidRDefault="00E85BA1" w:rsidP="00E85BA1" w:rsidR="00E85BA1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Nada Nekić Plevko </w:t>
      </w:r>
    </w:p>
    <w:p w:rsidRDefault="00E85BA1" w:rsidP="00E85BA1" w:rsidR="00E85BA1">
      <w:pPr>
        <w:jc w:val="right"/>
      </w:pPr>
    </w:p>
    <w:sectPr w:rsidR="00E85BA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5BA1"/>
    <w:rsid w:val="0001528A"/>
    <w:rsid w:val="000654D2"/>
    <w:rsid w:val="000967FD"/>
    <w:rsid w:val="00097081"/>
    <w:rsid w:val="00112D37"/>
    <w:rsid w:val="0011796E"/>
    <w:rsid w:val="001440AE"/>
    <w:rsid w:val="001467AA"/>
    <w:rsid w:val="00171D7B"/>
    <w:rsid w:val="001A1DB3"/>
    <w:rsid w:val="001D2FE6"/>
    <w:rsid w:val="001D47BD"/>
    <w:rsid w:val="001F774E"/>
    <w:rsid w:val="00206D4B"/>
    <w:rsid w:val="00214F00"/>
    <w:rsid w:val="00274EF3"/>
    <w:rsid w:val="00284420"/>
    <w:rsid w:val="00286A9E"/>
    <w:rsid w:val="002A1F0B"/>
    <w:rsid w:val="002B02F3"/>
    <w:rsid w:val="002C3168"/>
    <w:rsid w:val="002C6061"/>
    <w:rsid w:val="0034682E"/>
    <w:rsid w:val="00370630"/>
    <w:rsid w:val="0037325D"/>
    <w:rsid w:val="003826A0"/>
    <w:rsid w:val="003A05C7"/>
    <w:rsid w:val="003D41E0"/>
    <w:rsid w:val="003E52A8"/>
    <w:rsid w:val="003E7223"/>
    <w:rsid w:val="0040615B"/>
    <w:rsid w:val="0045111A"/>
    <w:rsid w:val="004D2566"/>
    <w:rsid w:val="004F1768"/>
    <w:rsid w:val="00530B2C"/>
    <w:rsid w:val="00595BD7"/>
    <w:rsid w:val="005D0253"/>
    <w:rsid w:val="005D06E4"/>
    <w:rsid w:val="005D229A"/>
    <w:rsid w:val="0061418A"/>
    <w:rsid w:val="00616E29"/>
    <w:rsid w:val="0064031F"/>
    <w:rsid w:val="0064298F"/>
    <w:rsid w:val="00685999"/>
    <w:rsid w:val="006C1F35"/>
    <w:rsid w:val="006D27A1"/>
    <w:rsid w:val="006F33D5"/>
    <w:rsid w:val="0072791E"/>
    <w:rsid w:val="00790E30"/>
    <w:rsid w:val="007949C3"/>
    <w:rsid w:val="007D2E7F"/>
    <w:rsid w:val="007E38DC"/>
    <w:rsid w:val="00805289"/>
    <w:rsid w:val="0081192E"/>
    <w:rsid w:val="008439B9"/>
    <w:rsid w:val="008755D4"/>
    <w:rsid w:val="008946B6"/>
    <w:rsid w:val="008B23BA"/>
    <w:rsid w:val="008C1208"/>
    <w:rsid w:val="00922215"/>
    <w:rsid w:val="0095331A"/>
    <w:rsid w:val="00954B11"/>
    <w:rsid w:val="00974706"/>
    <w:rsid w:val="0097712D"/>
    <w:rsid w:val="009C5627"/>
    <w:rsid w:val="009E7232"/>
    <w:rsid w:val="009F313E"/>
    <w:rsid w:val="00A11D88"/>
    <w:rsid w:val="00A32673"/>
    <w:rsid w:val="00AA33B1"/>
    <w:rsid w:val="00AA4648"/>
    <w:rsid w:val="00AC4CBA"/>
    <w:rsid w:val="00AD25DE"/>
    <w:rsid w:val="00AE09BC"/>
    <w:rsid w:val="00AE7AAD"/>
    <w:rsid w:val="00BB319C"/>
    <w:rsid w:val="00C2711B"/>
    <w:rsid w:val="00C664BF"/>
    <w:rsid w:val="00C92E4E"/>
    <w:rsid w:val="00C94396"/>
    <w:rsid w:val="00C94A3A"/>
    <w:rsid w:val="00D27F8E"/>
    <w:rsid w:val="00D75D9B"/>
    <w:rsid w:val="00D86799"/>
    <w:rsid w:val="00DA7277"/>
    <w:rsid w:val="00DB354C"/>
    <w:rsid w:val="00DC3796"/>
    <w:rsid w:val="00DD1063"/>
    <w:rsid w:val="00DF7159"/>
    <w:rsid w:val="00E0079E"/>
    <w:rsid w:val="00E029F0"/>
    <w:rsid w:val="00E056C3"/>
    <w:rsid w:val="00E24689"/>
    <w:rsid w:val="00E517E4"/>
    <w:rsid w:val="00E60548"/>
    <w:rsid w:val="00E66C14"/>
    <w:rsid w:val="00E674A2"/>
    <w:rsid w:val="00E7117C"/>
    <w:rsid w:val="00E85BA1"/>
    <w:rsid w:val="00E91646"/>
    <w:rsid w:val="00EB4353"/>
    <w:rsid w:val="00EB6D67"/>
    <w:rsid w:val="00EC67A9"/>
    <w:rsid w:val="00ED3EE5"/>
    <w:rsid w:val="00ED566B"/>
    <w:rsid w:val="00EE58C7"/>
    <w:rsid w:val="00EE6D4A"/>
    <w:rsid w:val="00EF6B24"/>
    <w:rsid w:val="00F03748"/>
    <w:rsid w:val="00F31569"/>
    <w:rsid w:val="00F47078"/>
    <w:rsid w:val="00F478DB"/>
    <w:rsid w:val="00F4794D"/>
    <w:rsid w:val="00F51CAD"/>
    <w:rsid w:val="00F64EE0"/>
    <w:rsid w:val="00F65051"/>
    <w:rsid w:val="00F86DF1"/>
    <w:rsid w:val="00F916DC"/>
    <w:rsid w:val="00FF75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85BA1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85BA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85BA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85BA1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3156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31569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31569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31569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31569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85BA1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85BA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85BA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85BA1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3156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31569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31569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31569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31569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814441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ožujka 2017.</izvorni_sadrzaj>
    <derivirana_varijabla naziv="DomainObject.DatumDonosenjaOdluke_1">9.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224</izvorni_sadrzaj>
    <derivirana_varijabla naziv="DomainObject.Predmet.Broj_1">224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siječnja 2017.</izvorni_sadrzaj>
    <derivirana_varijabla naziv="DomainObject.Predmet.DatumOsnivanja_1">23.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St-224/2017</izvorni_sadrzaj>
    <derivirana_varijabla naziv="DomainObject.Predmet.OznakaBroj_1">St-224/2017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VUČNA SLUŽBA GRICKO d.o.o. zastupanog po punomoćniku Dražen Grisfelder</izvorni_sadrzaj>
    <derivirana_varijabla naziv="DomainObject.Predmet.ProtustrankaFormated_1">  VUČNA SLUŽBA GRICKO d.o.o. zastupanog po punomoćniku Dražen Grisfelder</derivirana_varijabla>
  </DomainObject.Predmet.ProtustrankaFormated>
  <DomainObject.Predmet.ProtustrankaFormatedOIB>
    <izvorni_sadrzaj>  VUČNA SLUŽBA GRICKO d.o.o., OIB 55665456864 zastupanog po punomoćniku Dražen Grisfelder</izvorni_sadrzaj>
    <derivirana_varijabla naziv="DomainObject.Predmet.ProtustrankaFormatedOIB_1">  VUČNA SLUŽBA GRICKO d.o.o., OIB 55665456864 zastupanog po punomoćniku Dražen Grisfelder</derivirana_varijabla>
  </DomainObject.Predmet.ProtustrankaFormatedOIB>
  <DomainObject.Predmet.ProtustrankaFormatedWithAdress>
    <izvorni_sadrzaj> VUČNA SLUŽBA GRICKO d.o.o., Ferde Livadića 11, 10290 Zaprešić zastupanog po punomoćniku Dražen Grisfelder</izvorni_sadrzaj>
    <derivirana_varijabla naziv="DomainObject.Predmet.ProtustrankaFormatedWithAdress_1"> VUČNA SLUŽBA GRICKO d.o.o., Ferde Livadića 11, 10290 Zaprešić zastupanog po punomoćniku Dražen Grisfelder</derivirana_varijabla>
  </DomainObject.Predmet.ProtustrankaFormatedWithAdress>
  <DomainObject.Predmet.ProtustrankaFormatedWithAdressOIB>
    <izvorni_sadrzaj> VUČNA SLUŽBA GRICKO d.o.o., OIB 55665456864, Ferde Livadića 11, 10290 Zaprešić zastupanog po punomoćniku Dražen Grisfelder</izvorni_sadrzaj>
    <derivirana_varijabla naziv="DomainObject.Predmet.ProtustrankaFormatedWithAdressOIB_1"> VUČNA SLUŽBA GRICKO d.o.o., OIB 55665456864, Ferde Livadića 11, 10290 Zaprešić zastupanog po punomoćniku Dražen Grisfelder</derivirana_varijabla>
  </DomainObject.Predmet.ProtustrankaFormatedWithAdressOIB>
  <DomainObject.Predmet.ProtustrankaWithAdress>
    <izvorni_sadrzaj>VUČNA SLUŽBA GRICKO d.o.o. Ferde Livadića 11, 10290 Zaprešić</izvorni_sadrzaj>
    <derivirana_varijabla naziv="DomainObject.Predmet.ProtustrankaWithAdress_1">VUČNA SLUŽBA GRICKO d.o.o. Ferde Livadića 11, 10290 Zaprešić</derivirana_varijabla>
  </DomainObject.Predmet.ProtustrankaWithAdress>
  <DomainObject.Predmet.ProtustrankaWithAdressOIB>
    <izvorni_sadrzaj>VUČNA SLUŽBA GRICKO d.o.o., OIB 55665456864, Ferde Livadića 11, 10290 Zaprešić</izvorni_sadrzaj>
    <derivirana_varijabla naziv="DomainObject.Predmet.ProtustrankaWithAdressOIB_1">VUČNA SLUŽBA GRICKO d.o.o., OIB 55665456864, Ferde Livadića 11, 10290 Zaprešić</derivirana_varijabla>
  </DomainObject.Predmet.ProtustrankaWithAdressOIB>
  <DomainObject.Predmet.ProtustrankaNazivFormated>
    <izvorni_sadrzaj>VUČNA SLUŽBA GRICKO d.o.o.</izvorni_sadrzaj>
    <derivirana_varijabla naziv="DomainObject.Predmet.ProtustrankaNazivFormated_1">VUČNA SLUŽBA GRICKO d.o.o.</derivirana_varijabla>
  </DomainObject.Predmet.ProtustrankaNazivFormated>
  <DomainObject.Predmet.ProtustrankaNazivFormatedOIB>
    <izvorni_sadrzaj>VUČNA SLUŽBA GRICKO d.o.o., OIB 55665456864</izvorni_sadrzaj>
    <derivirana_varijabla naziv="DomainObject.Predmet.ProtustrankaNazivFormatedOIB_1">VUČNA SLUŽBA GRICKO d.o.o., OIB 55665456864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44.St - N. Nekić Plevko</izvorni_sadrzaj>
    <derivirana_varijabla naziv="DomainObject.Predmet.Referada.Naziv_1">44.St - N. Nekić Plevko</derivirana_varijabla>
  </DomainObject.Predmet.Referada.Naziv>
  <DomainObject.Predmet.Referada.Oznaka>
    <izvorni_sadrzaj>44.St</izvorni_sadrzaj>
    <derivirana_varijabla naziv="DomainObject.Predmet.Referada.Oznaka_1">44.St</derivirana_varijabla>
  </DomainObject.Predmet.Referada.Oznaka>
  <DomainObject.Predmet.Referada.Prostorija.Naziv>
    <izvorni_sadrzaj>Soba DZ III 57</izvorni_sadrzaj>
    <derivirana_varijabla naziv="DomainObject.Predmet.Referada.Prostorija.Naziv_1">Soba DZ III 57</derivirana_varijabla>
  </DomainObject.Predmet.Referada.Prostorija.Naziv>
  <DomainObject.Predmet.Referada.Prostorija.Oznaka>
    <izvorni_sadrzaj>DZ III 57</izvorni_sadrzaj>
    <derivirana_varijabla naziv="DomainObject.Predmet.Referada.Prostorija.Oznaka_1">DZ III 57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centara Zagreb</izvorni_sadrzaj>
    <derivirana_varijabla naziv="DomainObject.Predmet.StrankaFormated_1">  FINA Regionalni centara Zagreb</derivirana_varijabla>
  </DomainObject.Predmet.StrankaFormated>
  <DomainObject.Predmet.StrankaFormatedOIB>
    <izvorni_sadrzaj>  FINA Regionalni centara Zagreb, OIB 85821130368</izvorni_sadrzaj>
    <derivirana_varijabla naziv="DomainObject.Predmet.StrankaFormatedOIB_1">  FINA Regionalni centara Zagreb, OIB 85821130368</derivirana_varijabla>
  </DomainObject.Predmet.StrankaFormatedOIB>
  <DomainObject.Predmet.StrankaFormatedWithAdress>
    <izvorni_sadrzaj> FINA Regionalni centara Zagreb, Trg svibanjskih žrtava 1995.1, 10000 Zagreb</izvorni_sadrzaj>
    <derivirana_varijabla naziv="DomainObject.Predmet.StrankaFormatedWithAdress_1"> FINA Regionalni centara Zagreb, Trg svibanjskih žrtava 1995.1, 10000 Zagreb</derivirana_varijabla>
  </DomainObject.Predmet.StrankaFormatedWithAdress>
  <DomainObject.Predmet.StrankaFormatedWithAdressOIB>
    <izvorni_sadrzaj> FINA Regionalni centara Zagreb, OIB 85821130368, Trg svibanjskih žrtava 1995.1, 10000 Zagreb</izvorni_sadrzaj>
    <derivirana_varijabla naziv="DomainObject.Predmet.StrankaFormatedWithAdressOIB_1"> FINA Regionalni centara Zagreb, OIB 85821130368, Trg svibanjskih žrtava 1995.1, 10000 Zagreb</derivirana_varijabla>
  </DomainObject.Predmet.StrankaFormatedWithAdressOIB>
  <DomainObject.Predmet.StrankaWithAdress>
    <izvorni_sadrzaj>FINA Regionalni centara Zagreb Trg svibanjskih žrtava 1995.1,10000 Zagreb</izvorni_sadrzaj>
    <derivirana_varijabla naziv="DomainObject.Predmet.StrankaWithAdress_1">FINA Regionalni centara Zagreb Trg svibanjskih žrtava 1995.1,10000 Zagreb</derivirana_varijabla>
  </DomainObject.Predmet.StrankaWithAdress>
  <DomainObject.Predmet.StrankaWithAdressOIB>
    <izvorni_sadrzaj>FINA Regionalni centara Zagreb, OIB 85821130368, Trg svibanjskih žrtava 1995.1,10000 Zagreb</izvorni_sadrzaj>
    <derivirana_varijabla naziv="DomainObject.Predmet.StrankaWithAdressOIB_1">FINA Regionalni centara Zagreb, OIB 85821130368, Trg svibanjskih žrtava 1995.1,10000 Zagreb</derivirana_varijabla>
  </DomainObject.Predmet.StrankaWithAdressOIB>
  <DomainObject.Predmet.StrankaNazivFormated>
    <izvorni_sadrzaj>FINA Regionalni centara Zagreb</izvorni_sadrzaj>
    <derivirana_varijabla naziv="DomainObject.Predmet.StrankaNazivFormated_1">FINA Regionalni centara Zagreb</derivirana_varijabla>
  </DomainObject.Predmet.StrankaNazivFormated>
  <DomainObject.Predmet.StrankaNazivFormatedOIB>
    <izvorni_sadrzaj>FINA Regionalni centara Zagreb, OIB 85821130368</izvorni_sadrzaj>
    <derivirana_varijabla naziv="DomainObject.Predmet.StrankaNazivFormatedOIB_1">FINA Regionalni centara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44.St - N. Nekić Plevko</izvorni_sadrzaj>
    <derivirana_varijabla naziv="DomainObject.Predmet.TrenutnaLokacijaSpisa.Naziv_1">44.St - N. Nekić Plevko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Mirt</izvorni_sadrzaj>
    <derivirana_varijabla naziv="DomainObject.Predmet.Zapisnicar_1">Jasna Mirt</derivirana_varijabla>
  </DomainObject.Predmet.Zapisnicar>
  <DomainObject.Predmet.StrankaListFormated>
    <izvorni_sadrzaj>
      <item>FINA Regionalni centara Zagreb</item>
    </izvorni_sadrzaj>
    <derivirana_varijabla naziv="DomainObject.Predmet.StrankaListFormated_1">
      <item>FINA Regionalni centara Zagreb</item>
    </derivirana_varijabla>
  </DomainObject.Predmet.StrankaListFormated>
  <DomainObject.Predmet.StrankaListFormatedOIB>
    <izvorni_sadrzaj>
      <item>FINA Regionalni centara Zagreb, OIB 85821130368</item>
    </izvorni_sadrzaj>
    <derivirana_varijabla naziv="DomainObject.Predmet.StrankaListFormatedOIB_1">
      <item>FINA Regionalni centara Zagreb, OIB 85821130368</item>
    </derivirana_varijabla>
  </DomainObject.Predmet.StrankaListFormatedOIB>
  <DomainObject.Predmet.StrankaListFormatedWithAdress>
    <izvorni_sadrzaj>
      <item>FINA Regionalni centara Zagreb, Trg svibanjskih žrtava 1995.1, 10000 Zagreb</item>
    </izvorni_sadrzaj>
    <derivirana_varijabla naziv="DomainObject.Predmet.StrankaListFormatedWithAdress_1">
      <item>FINA Regionalni centara Zagreb, Trg svibanjskih žrtava 1995.1, 10000 Zagreb</item>
    </derivirana_varijabla>
  </DomainObject.Predmet.StrankaListFormatedWithAdress>
  <DomainObject.Predmet.StrankaListFormatedWithAdressOIB>
    <izvorni_sadrzaj>
      <item>FINA Regionalni centara Zagreb, OIB 85821130368, Trg svibanjskih žrtava 1995.1, 10000 Zagreb</item>
    </izvorni_sadrzaj>
    <derivirana_varijabla naziv="DomainObject.Predmet.StrankaListFormatedWithAdressOIB_1">
      <item>FINA Regionalni centara Zagreb, OIB 85821130368, Trg svibanjskih žrtava 1995.1, 10000 Zagreb</item>
    </derivirana_varijabla>
  </DomainObject.Predmet.StrankaListFormatedWithAdressOIB>
  <DomainObject.Predmet.StrankaListNazivFormated>
    <izvorni_sadrzaj>
      <item>FINA Regionalni centara Zagreb</item>
    </izvorni_sadrzaj>
    <derivirana_varijabla naziv="DomainObject.Predmet.StrankaListNazivFormated_1">
      <item>FINA Regionalni centara Zagreb</item>
    </derivirana_varijabla>
  </DomainObject.Predmet.StrankaListNazivFormated>
  <DomainObject.Predmet.StrankaListNazivFormatedOIB>
    <izvorni_sadrzaj>
      <item>FINA Regionalni centara Zagreb, OIB 85821130368</item>
    </izvorni_sadrzaj>
    <derivirana_varijabla naziv="DomainObject.Predmet.StrankaListNazivFormatedOIB_1">
      <item>FINA Regionalni centara Zagreb, OIB 85821130368</item>
    </derivirana_varijabla>
  </DomainObject.Predmet.StrankaListNazivFormatedOIB>
  <DomainObject.Predmet.ProtuStrankaListFormated>
    <izvorni_sadrzaj>
      <item>VUČNA SLUŽBA GRICKO d.o.o. zastupanog po punomoćniku Dražen Grisfelder</item>
    </izvorni_sadrzaj>
    <derivirana_varijabla naziv="DomainObject.Predmet.ProtuStrankaListFormated_1">
      <item>VUČNA SLUŽBA GRICKO d.o.o. zastupanog po punomoćniku Dražen Grisfelder</item>
    </derivirana_varijabla>
  </DomainObject.Predmet.ProtuStrankaListFormated>
  <DomainObject.Predmet.ProtuStrankaListFormatedOIB>
    <izvorni_sadrzaj>
      <item>VUČNA SLUŽBA GRICKO d.o.o., OIB 55665456864 zastupanog po punomoćniku Dražen Grisfelder</item>
    </izvorni_sadrzaj>
    <derivirana_varijabla naziv="DomainObject.Predmet.ProtuStrankaListFormatedOIB_1">
      <item>VUČNA SLUŽBA GRICKO d.o.o., OIB 55665456864 zastupanog po punomoćniku Dražen Grisfelder</item>
    </derivirana_varijabla>
  </DomainObject.Predmet.ProtuStrankaListFormatedOIB>
  <DomainObject.Predmet.ProtuStrankaListFormatedWithAdress>
    <izvorni_sadrzaj>
      <item>VUČNA SLUŽBA GRICKO d.o.o., Ferde Livadića 11, 10290 Zaprešić zastupanog po punomoćniku Dražen Grisfelder</item>
    </izvorni_sadrzaj>
    <derivirana_varijabla naziv="DomainObject.Predmet.ProtuStrankaListFormatedWithAdress_1">
      <item>VUČNA SLUŽBA GRICKO d.o.o., Ferde Livadića 11, 10290 Zaprešić zastupanog po punomoćniku Dražen Grisfelder</item>
    </derivirana_varijabla>
  </DomainObject.Predmet.ProtuStrankaListFormatedWithAdress>
  <DomainObject.Predmet.ProtuStrankaListFormatedWithAdressOIB>
    <izvorni_sadrzaj>
      <item>VUČNA SLUŽBA GRICKO d.o.o., OIB 55665456864, Ferde Livadića 11, 10290 Zaprešić zastupanog po punomoćniku Dražen Grisfelder</item>
    </izvorni_sadrzaj>
    <derivirana_varijabla naziv="DomainObject.Predmet.ProtuStrankaListFormatedWithAdressOIB_1">
      <item>VUČNA SLUŽBA GRICKO d.o.o., OIB 55665456864, Ferde Livadića 11, 10290 Zaprešić zastupanog po punomoćniku Dražen Grisfelder</item>
    </derivirana_varijabla>
  </DomainObject.Predmet.ProtuStrankaListFormatedWithAdressOIB>
  <DomainObject.Predmet.ProtuStrankaListNazivFormated>
    <izvorni_sadrzaj>
      <item>VUČNA SLUŽBA GRICKO d.o.o.</item>
    </izvorni_sadrzaj>
    <derivirana_varijabla naziv="DomainObject.Predmet.ProtuStrankaListNazivFormated_1">
      <item>VUČNA SLUŽBA GRICKO d.o.o.</item>
    </derivirana_varijabla>
  </DomainObject.Predmet.ProtuStrankaListNazivFormated>
  <DomainObject.Predmet.ProtuStrankaListNazivFormatedOIB>
    <izvorni_sadrzaj>
      <item>VUČNA SLUŽBA GRICKO d.o.o., OIB 55665456864</item>
    </izvorni_sadrzaj>
    <derivirana_varijabla naziv="DomainObject.Predmet.ProtuStrankaListNazivFormatedOIB_1">
      <item>VUČNA SLUŽBA GRICKO d.o.o., OIB 55665456864</item>
    </derivirana_varijabla>
  </DomainObject.Predmet.ProtuStrankaListNazivFormatedOIB>
  <DomainObject.Predmet.OstaliListFormated>
    <izvorni_sadrzaj>
      <item>Dražen Grisfelder punomoćnik sudionika u postupku VUČNA SLUŽBA GRICKO d.o.o.</item>
    </izvorni_sadrzaj>
    <derivirana_varijabla naziv="DomainObject.Predmet.OstaliListFormated_1">
      <item>Dražen Grisfelder punomoćnik sudionika u postupku VUČNA SLUŽBA GRICKO d.o.o.</item>
    </derivirana_varijabla>
  </DomainObject.Predmet.OstaliListFormated>
  <DomainObject.Predmet.OstaliListFormatedOIB>
    <izvorni_sadrzaj>
      <item>Dražen Grisfelder, OIB 11642518511 punomoćnik sudionika u postupku VUČNA SLUŽBA GRICKO d.o.o.</item>
    </izvorni_sadrzaj>
    <derivirana_varijabla naziv="DomainObject.Predmet.OstaliListFormatedOIB_1">
      <item>Dražen Grisfelder, OIB 11642518511 punomoćnik sudionika u postupku VUČNA SLUŽBA GRICKO d.o.o.</item>
    </derivirana_varijabla>
  </DomainObject.Predmet.OstaliListFormatedOIB>
  <DomainObject.Predmet.OstaliListFormatedWithAdress>
    <izvorni_sadrzaj>
      <item>Dražen Grisfelder, Antunovac 1, 10000 Zagreb punomoćnik sudionika u postupku VUČNA SLUŽBA GRICKO d.o.o.</item>
    </izvorni_sadrzaj>
    <derivirana_varijabla naziv="DomainObject.Predmet.OstaliListFormatedWithAdress_1">
      <item>Dražen Grisfelder, Antunovac 1, 10000 Zagreb punomoćnik sudionika u postupku VUČNA SLUŽBA GRICKO d.o.o.</item>
    </derivirana_varijabla>
  </DomainObject.Predmet.OstaliListFormatedWithAdress>
  <DomainObject.Predmet.OstaliListFormatedWithAdressOIB>
    <izvorni_sadrzaj>
      <item>Dražen Grisfelder, OIB 11642518511, Antunovac 1, 10000 Zagreb punomoćnik sudionika u postupku VUČNA SLUŽBA GRICKO d.o.o.</item>
    </izvorni_sadrzaj>
    <derivirana_varijabla naziv="DomainObject.Predmet.OstaliListFormatedWithAdressOIB_1">
      <item>Dražen Grisfelder, OIB 11642518511, Antunovac 1, 10000 Zagreb punomoćnik sudionika u postupku VUČNA SLUŽBA GRICKO d.o.o.</item>
    </derivirana_varijabla>
  </DomainObject.Predmet.OstaliListFormatedWithAdressOIB>
  <DomainObject.Predmet.OstaliListNazivFormated>
    <izvorni_sadrzaj>
      <item>Dražen Grisfelder</item>
    </izvorni_sadrzaj>
    <derivirana_varijabla naziv="DomainObject.Predmet.OstaliListNazivFormated_1">
      <item>Dražen Grisfelder</item>
    </derivirana_varijabla>
  </DomainObject.Predmet.OstaliListNazivFormated>
  <DomainObject.Predmet.OstaliListNazivFormatedOIB>
    <izvorni_sadrzaj>
      <item>Dražen Grisfelder, OIB 11642518511</item>
    </izvorni_sadrzaj>
    <derivirana_varijabla naziv="DomainObject.Predmet.OstaliListNazivFormatedOIB_1">
      <item>Dražen Grisfelder, OIB 11642518511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ožujka 2017.</izvorni_sadrzaj>
    <derivirana_varijabla naziv="DomainObject.Datum_1">9.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centara Zagreb</izvorni_sadrzaj>
    <derivirana_varijabla naziv="DomainObject.Predmet.StrankaIDrugi_1">FINA Regionalni centara Zagreb</derivirana_varijabla>
  </DomainObject.Predmet.StrankaIDrugi>
  <DomainObject.Predmet.ProtustrankaIDrugi>
    <izvorni_sadrzaj>VUČNA SLUŽBA GRICKO d.o.o.</izvorni_sadrzaj>
    <derivirana_varijabla naziv="DomainObject.Predmet.ProtustrankaIDrugi_1">VUČNA SLUŽBA GRICKO d.o.o.</derivirana_varijabla>
  </DomainObject.Predmet.ProtustrankaIDrugi>
  <DomainObject.Predmet.StrankaIDrugiAdressOIB>
    <izvorni_sadrzaj>FINA Regionalni centara Zagreb, OIB 85821130368, Trg svibanjskih žrtava 1995.1, 10000 Zagreb</izvorni_sadrzaj>
    <derivirana_varijabla naziv="DomainObject.Predmet.StrankaIDrugiAdressOIB_1">FINA Regionalni centara Zagreb, OIB 85821130368, Trg svibanjskih žrtava 1995.1, 10000 Zagreb</derivirana_varijabla>
  </DomainObject.Predmet.StrankaIDrugiAdressOIB>
  <DomainObject.Predmet.ProtustrankaIDrugiAdressOIB>
    <izvorni_sadrzaj>VUČNA SLUŽBA GRICKO d.o.o., OIB 55665456864, Ferde Livadića 11, 10290 Zaprešić</izvorni_sadrzaj>
    <derivirana_varijabla naziv="DomainObject.Predmet.ProtustrankaIDrugiAdressOIB_1">VUČNA SLUŽBA GRICKO d.o.o., OIB 55665456864, Ferde Livadića 11,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centara Zagreb</item>
      <item>VUČNA SLUŽBA GRICKO d.o.o.</item>
      <item>Dražen Grisfelder</item>
    </izvorni_sadrzaj>
    <derivirana_varijabla naziv="DomainObject.Predmet.SudioniciListNaziv_1">
      <item>FINA Regionalni centara Zagreb</item>
      <item>VUČNA SLUŽBA GRICKO d.o.o.</item>
      <item>Dražen Grisfelder</item>
    </derivirana_varijabla>
  </DomainObject.Predmet.SudioniciListNaziv>
  <DomainObject.Predmet.SudioniciListAdressOIB>
    <izvorni_sadrzaj>
      <item>FINA Regionalni centara Zagreb, OIB 85821130368, Trg svibanjskih žrtava 1995.1,10000 Zagreb</item>
      <item>VUČNA SLUŽBA GRICKO d.o.o., OIB 55665456864, Ferde Livadića 11,10290 Zaprešić</item>
      <item>Dražen Grisfelder, OIB 11642518511, Antunovac 1,10000 Zagreb</item>
    </izvorni_sadrzaj>
    <derivirana_varijabla naziv="DomainObject.Predmet.SudioniciListAdressOIB_1">
      <item>FINA Regionalni centara Zagreb, OIB 85821130368, Trg svibanjskih žrtava 1995.1,10000 Zagreb</item>
      <item>VUČNA SLUŽBA GRICKO d.o.o., OIB 55665456864, Ferde Livadića 11,10290 Zaprešić</item>
      <item>Dražen Grisfelder, OIB 11642518511, Antunovac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55665456864</item>
      <item>, OIB 11642518511</item>
    </izvorni_sadrzaj>
    <derivirana_varijabla naziv="DomainObject.Predmet.SudioniciListNazivOIB_1">
      <item>, OIB 85821130368</item>
      <item>, OIB 55665456864</item>
      <item>, OIB 11642518511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257</properties:Words>
  <properties:Characters>1383</properties:Characters>
  <properties:Lines>41</properties:Lines>
  <properties:Paragraphs>16</properties:Paragraphs>
  <properties:TotalTime>45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2017-03-09T11:48:00Z</dcterms:created>
  <dc:creator>Nada Nekić Plevko</dc:creator>
  <cp:lastModifiedBy>Nada Nekić Plevko</cp:lastModifiedBy>
  <cp:lastPrinted>2017-03-09T09:12:00Z</cp:lastPrinted>
  <dcterms:modified xmlns:xsi="http://www.w3.org/2001/XMLSchema-instance" xsi:type="dcterms:W3CDTF">2017-03-09T12:34:00Z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