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c5f8" w14:paraId="b5cc5f8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F7C06">
        <w:t>75</w:t>
      </w:r>
      <w:r w:rsidR="00DE718A">
        <w:t>6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proofErr w:type="spellStart"/>
      <w:r w:rsidR="00DE718A">
        <w:t>ALTER</w:t>
      </w:r>
      <w:proofErr w:type="spellEnd"/>
      <w:r w:rsidR="00DE718A">
        <w:t xml:space="preserve"> MODUS </w:t>
      </w:r>
      <w:proofErr w:type="spellStart"/>
      <w:r w:rsidR="00DE718A">
        <w:t>INTERNATIONAL</w:t>
      </w:r>
      <w:proofErr w:type="spellEnd"/>
      <w:r w:rsidR="00DE718A">
        <w:t xml:space="preserve"> j.d.o.o. za trgovinu i usluge Velika Gorica, Braće Radić Odvojak 18, </w:t>
      </w:r>
      <w:proofErr w:type="spellStart"/>
      <w:r w:rsidR="00DE718A">
        <w:t>MBS</w:t>
      </w:r>
      <w:proofErr w:type="spellEnd"/>
      <w:r w:rsidR="00DE718A">
        <w:t xml:space="preserve">: 081016920, </w:t>
      </w:r>
      <w:proofErr w:type="spellStart"/>
      <w:r w:rsidR="00DE718A">
        <w:t>OIB</w:t>
      </w:r>
      <w:proofErr w:type="spellEnd"/>
      <w:r w:rsidR="00DE718A">
        <w:t xml:space="preserve">: 05284971700, </w:t>
      </w:r>
      <w:r w:rsidR="0079713C">
        <w:t xml:space="preserve">dana </w:t>
      </w:r>
      <w:r w:rsidR="00AF7C06">
        <w:t>1</w:t>
      </w:r>
      <w:r w:rsidR="00DE718A">
        <w:t>4</w:t>
      </w:r>
      <w:r w:rsidR="0023459F">
        <w:t>. studen</w:t>
      </w:r>
      <w:r w:rsidR="005376F4">
        <w:t>og</w:t>
      </w:r>
      <w:r w:rsidR="00D7772F">
        <w:t xml:space="preserve">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AF7C06" w:rsidP="00A247C1" w:rsidR="00AF7C06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F7C06" w:rsidP="007A31D3" w:rsidR="00AF7C06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5376F4">
        <w:rPr>
          <w:bCs/>
        </w:rPr>
        <w:t xml:space="preserve"> </w:t>
      </w:r>
      <w:proofErr w:type="spellStart"/>
      <w:r w:rsidR="00DE718A">
        <w:t>ALTER</w:t>
      </w:r>
      <w:proofErr w:type="spellEnd"/>
      <w:r w:rsidR="00DE718A">
        <w:t xml:space="preserve"> MODUS </w:t>
      </w:r>
      <w:proofErr w:type="spellStart"/>
      <w:r w:rsidR="00DE718A">
        <w:t>INTERNATIONAL</w:t>
      </w:r>
      <w:proofErr w:type="spellEnd"/>
      <w:r w:rsidR="00DE718A">
        <w:t xml:space="preserve"> j.d.o.o. za trgovinu i usluge Velika Gorica, Braće Radić Odvojak 18, </w:t>
      </w:r>
      <w:proofErr w:type="spellStart"/>
      <w:r w:rsidR="00DE718A">
        <w:t>MBS</w:t>
      </w:r>
      <w:proofErr w:type="spellEnd"/>
      <w:r w:rsidR="00DE718A">
        <w:t xml:space="preserve">: 081016920, </w:t>
      </w:r>
      <w:proofErr w:type="spellStart"/>
      <w:r w:rsidR="00DE718A">
        <w:t>OIB</w:t>
      </w:r>
      <w:proofErr w:type="spellEnd"/>
      <w:r w:rsidR="00DE718A">
        <w:t>: 05284971700.</w:t>
      </w:r>
      <w:r w:rsidR="005376F4">
        <w:t xml:space="preserve"> </w:t>
      </w:r>
      <w:r w:rsidR="00246653">
        <w:rPr>
          <w:bCs/>
        </w:rPr>
        <w:t xml:space="preserve"> 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246653">
        <w:t xml:space="preserve">Jelena Kordić, </w:t>
      </w:r>
      <w:proofErr w:type="spellStart"/>
      <w:r w:rsidR="00246653">
        <w:t>OIB</w:t>
      </w:r>
      <w:proofErr w:type="spellEnd"/>
      <w:r w:rsidR="00246653">
        <w:t xml:space="preserve">: 78573539971, </w:t>
      </w:r>
      <w:proofErr w:type="spellStart"/>
      <w:r w:rsidR="00246653">
        <w:t>Višenjevac</w:t>
      </w:r>
      <w:proofErr w:type="spellEnd"/>
      <w:r w:rsidR="00246653">
        <w:t xml:space="preserve">, </w:t>
      </w:r>
      <w:proofErr w:type="spellStart"/>
      <w:r w:rsidR="00246653">
        <w:t>E.Kvaternika</w:t>
      </w:r>
      <w:proofErr w:type="spellEnd"/>
      <w:r w:rsidR="00246653">
        <w:t xml:space="preserve">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DE718A">
        <w:t xml:space="preserve"> </w:t>
      </w:r>
      <w:proofErr w:type="spellStart"/>
      <w:r w:rsidR="00DE718A">
        <w:t>ALTER</w:t>
      </w:r>
      <w:proofErr w:type="spellEnd"/>
      <w:r w:rsidR="00DE718A">
        <w:t xml:space="preserve"> MODUS </w:t>
      </w:r>
      <w:proofErr w:type="spellStart"/>
      <w:r w:rsidR="00DE718A">
        <w:t>INTERNATIONAL</w:t>
      </w:r>
      <w:proofErr w:type="spellEnd"/>
      <w:r w:rsidR="00DE718A">
        <w:t xml:space="preserve"> j.d.o.o. za trgovinu i usluge Velika Gorica, Braće Radić Odvojak 18, </w:t>
      </w:r>
      <w:proofErr w:type="spellStart"/>
      <w:r w:rsidR="00DE718A">
        <w:t>MBS</w:t>
      </w:r>
      <w:proofErr w:type="spellEnd"/>
      <w:r w:rsidR="00DE718A">
        <w:t xml:space="preserve">: 081016920, </w:t>
      </w:r>
      <w:proofErr w:type="spellStart"/>
      <w:r w:rsidR="00DE718A">
        <w:t>OIB</w:t>
      </w:r>
      <w:proofErr w:type="spellEnd"/>
      <w:r w:rsidR="00DE718A">
        <w:t xml:space="preserve">: 05284971700. </w:t>
      </w:r>
      <w:r w:rsidR="0023459F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AF7C06" w:rsidR="00D7772F">
      <w:pPr>
        <w:pStyle w:val="Tijeloteksta"/>
        <w:tabs>
          <w:tab w:pos="4008" w:val="left"/>
        </w:tabs>
        <w:ind w:left="360"/>
        <w:rPr>
          <w:bCs/>
        </w:rPr>
      </w:pPr>
      <w:r>
        <w:rPr>
          <w:bCs/>
        </w:rPr>
        <w:t xml:space="preserve">      </w:t>
      </w:r>
      <w:r w:rsidR="00AF7C06">
        <w:rPr>
          <w:bCs/>
        </w:rPr>
        <w:tab/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AF7C06" w:rsidP="00172559" w:rsidR="00AF7C06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AF7C06">
        <w:rPr>
          <w:bCs/>
        </w:rPr>
        <w:t>23</w:t>
      </w:r>
      <w:r w:rsidR="0023459F">
        <w:rPr>
          <w:bCs/>
        </w:rPr>
        <w:t>. ožujka</w:t>
      </w:r>
      <w:r w:rsidR="00B31C34">
        <w:rPr>
          <w:bCs/>
        </w:rPr>
        <w:t xml:space="preserve"> </w:t>
      </w:r>
      <w:r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DE718A">
        <w:rPr>
          <w:bCs/>
        </w:rPr>
        <w:t>553</w:t>
      </w:r>
      <w:r w:rsidR="00486D78">
        <w:rPr>
          <w:bCs/>
        </w:rPr>
        <w:t xml:space="preserve"> od </w:t>
      </w:r>
      <w:r w:rsidR="00AF7C06">
        <w:rPr>
          <w:bCs/>
        </w:rPr>
        <w:t>2</w:t>
      </w:r>
      <w:r w:rsidR="00DE718A">
        <w:rPr>
          <w:bCs/>
        </w:rPr>
        <w:t>0</w:t>
      </w:r>
      <w:r w:rsidR="0023459F">
        <w:rPr>
          <w:bCs/>
        </w:rPr>
        <w:t>. ožujka</w:t>
      </w:r>
      <w:r>
        <w:rPr>
          <w:bCs/>
        </w:rPr>
        <w:t xml:space="preserve"> 2017. nad stečajnim dužnikom</w:t>
      </w:r>
      <w:r w:rsidR="0023459F">
        <w:rPr>
          <w:bCs/>
        </w:rPr>
        <w:t xml:space="preserve"> </w:t>
      </w:r>
      <w:proofErr w:type="spellStart"/>
      <w:r w:rsidR="00DE718A">
        <w:t>ALTER</w:t>
      </w:r>
      <w:proofErr w:type="spellEnd"/>
      <w:r w:rsidR="00DE718A">
        <w:t xml:space="preserve"> MODUS </w:t>
      </w:r>
      <w:proofErr w:type="spellStart"/>
      <w:r w:rsidR="00DE718A">
        <w:t>INTERNATIONAL</w:t>
      </w:r>
      <w:proofErr w:type="spellEnd"/>
      <w:r w:rsidR="00DE718A">
        <w:t xml:space="preserve"> j.d.o.o. za trgovinu i usluge Velika Gorica, Braće Radić Odvojak 18, </w:t>
      </w:r>
      <w:proofErr w:type="spellStart"/>
      <w:r w:rsidR="00DE718A">
        <w:t>MBS</w:t>
      </w:r>
      <w:proofErr w:type="spellEnd"/>
      <w:r w:rsidR="00DE718A">
        <w:t xml:space="preserve">: 081016920, </w:t>
      </w:r>
      <w:proofErr w:type="spellStart"/>
      <w:r w:rsidR="00DE718A">
        <w:t>OIB</w:t>
      </w:r>
      <w:proofErr w:type="spellEnd"/>
      <w:r w:rsidR="00DE718A">
        <w:t>: 05284971700.</w:t>
      </w:r>
      <w:r w:rsidR="0023459F">
        <w:t xml:space="preserve"> </w:t>
      </w:r>
      <w:r>
        <w:t xml:space="preserve"> </w:t>
      </w:r>
      <w:r w:rsidR="00B31C34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23459F">
        <w:t>7</w:t>
      </w:r>
      <w:r w:rsidR="00AF7C06">
        <w:t>5</w:t>
      </w:r>
      <w:r w:rsidR="00DE718A">
        <w:t>6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AF7C06">
        <w:t>6</w:t>
      </w:r>
      <w:r w:rsidR="0023459F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23459F">
        <w:t>7</w:t>
      </w:r>
      <w:r w:rsidR="00AF7C06">
        <w:t>5</w:t>
      </w:r>
      <w:r w:rsidR="00DE718A">
        <w:t>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DE718A">
        <w:t>14.</w:t>
      </w:r>
      <w:r w:rsidR="0023459F">
        <w:t xml:space="preserve"> studeni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59F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01D70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5489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376F4"/>
    <w:rsid w:val="005437AE"/>
    <w:rsid w:val="00550133"/>
    <w:rsid w:val="00556098"/>
    <w:rsid w:val="0056495B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AF7C06"/>
    <w:rsid w:val="00B24B41"/>
    <w:rsid w:val="00B31C34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DE718A"/>
    <w:rsid w:val="00E06819"/>
    <w:rsid w:val="00E23AF8"/>
    <w:rsid w:val="00E571A6"/>
    <w:rsid w:val="00E60C19"/>
    <w:rsid w:val="00E70E4B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01D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1D7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D7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D7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01D7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1D7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D7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D7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ALTER MODUS INTERNATIONAL j.d.o.o. za trgovinu i usluge</izvorni_sadrzaj>
    <derivirana_varijabla naziv="DomainObject.Predmet.ProtustrankaFormated_1">  ALTER MODUS INTERNATIONAL j.d.o.o. za trgovinu i usluge</derivirana_varijabla>
  </DomainObject.Predmet.ProtustrankaFormated>
  <DomainObject.Predmet.ProtustrankaFormatedOIB>
    <izvorni_sadrzaj>  ALTER MODUS INTERNATIONAL j.d.o.o. za trgovinu i usluge, OIB 05284971700</izvorni_sadrzaj>
    <derivirana_varijabla naziv="DomainObject.Predmet.ProtustrankaFormatedOIB_1">  ALTER MODUS INTERNATIONAL j.d.o.o. za trgovinu i usluge, OIB 05284971700</derivirana_varijabla>
  </DomainObject.Predmet.ProtustrankaFormatedOIB>
  <DomainObject.Predmet.ProtustrankaFormatedWithAdress>
    <izvorni_sadrzaj> ALTER MODUS INTERNATIONAL j.d.o.o. za trgovinu i usluge, Braće Radić Odvojak 18, 10410 Velika Gorica</izvorni_sadrzaj>
    <derivirana_varijabla naziv="DomainObject.Predmet.ProtustrankaFormatedWithAdress_1"> ALTER MODUS INTERNATIONAL j.d.o.o. za trgovinu i usluge, Braće Radić Odvojak 18, 10410 Velika Gorica</derivirana_varijabla>
  </DomainObject.Predmet.ProtustrankaFormatedWithAdress>
  <DomainObject.Predmet.ProtustrankaFormatedWithAdressOIB>
    <izvorni_sadrzaj> ALTER MODUS INTERNATIONAL j.d.o.o. za trgovinu i usluge, OIB 05284971700, Braće Radić Odvojak 18, 10410 Velika Gorica</izvorni_sadrzaj>
    <derivirana_varijabla naziv="DomainObject.Predmet.ProtustrankaFormatedWithAdressOIB_1"> ALTER MODUS INTERNATIONAL j.d.o.o. za trgovinu i usluge, OIB 05284971700, Braće Radić Odvojak 18, 10410 Velika Gorica</derivirana_varijabla>
  </DomainObject.Predmet.ProtustrankaFormatedWithAdressOIB>
  <DomainObject.Predmet.ProtustrankaWithAdress>
    <izvorni_sadrzaj>ALTER MODUS INTERNATIONAL j.d.o.o. za trgovinu i usluge Braće Radić Odvojak 18, 10410 Velika Gorica</izvorni_sadrzaj>
    <derivirana_varijabla naziv="DomainObject.Predmet.ProtustrankaWithAdress_1">ALTER MODUS INTERNATIONAL j.d.o.o. za trgovinu i usluge Braće Radić Odvojak 18, 10410 Velika Gorica</derivirana_varijabla>
  </DomainObject.Predmet.ProtustrankaWithAdress>
  <DomainObject.Predmet.ProtustrankaWithAdressOIB>
    <izvorni_sadrzaj>ALTER MODUS INTERNATIONAL j.d.o.o. za trgovinu i usluge, OIB 05284971700, Braće Radić Odvojak 18, 10410 Velika Gorica</izvorni_sadrzaj>
    <derivirana_varijabla naziv="DomainObject.Predmet.ProtustrankaWithAdressOIB_1">ALTER MODUS INTERNATIONAL j.d.o.o. za trgovinu i usluge, OIB 05284971700, Braće Radić Odvojak 18, 10410 Velika Gorica</derivirana_varijabla>
  </DomainObject.Predmet.ProtustrankaWithAdressOIB>
  <DomainObject.Predmet.ProtustrankaNazivFormated>
    <izvorni_sadrzaj>ALTER MODUS INTERNATIONAL j.d.o.o. za trgovinu i usluge</izvorni_sadrzaj>
    <derivirana_varijabla naziv="DomainObject.Predmet.ProtustrankaNazivFormated_1">ALTER MODUS INTERNATIONAL j.d.o.o. za trgovinu i usluge</derivirana_varijabla>
  </DomainObject.Predmet.ProtustrankaNazivFormated>
  <DomainObject.Predmet.ProtustrankaNazivFormatedOIB>
    <izvorni_sadrzaj>ALTER MODUS INTERNATIONAL j.d.o.o. za trgovinu i usluge, OIB 05284971700</izvorni_sadrzaj>
    <derivirana_varijabla naziv="DomainObject.Predmet.ProtustrankaNazivFormatedOIB_1">ALTER MODUS INTERNATIONAL j.d.o.o. za trgovinu i usluge, OIB 05284971700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MODUS INTERNATIONAL j.d.o.o. za trgovinu i usluge</item>
    </izvorni_sadrzaj>
    <derivirana_varijabla naziv="DomainObject.Predmet.ProtuStrankaListFormated_1">
      <item>ALTER MODUS INTERNATIONAL j.d.o.o. za trgovinu i usluge</item>
    </derivirana_varijabla>
  </DomainObject.Predmet.ProtuStrankaListFormated>
  <DomainObject.Predmet.ProtuStrankaListFormatedOIB>
    <izvorni_sadrzaj>
      <item>ALTER MODUS INTERNATIONAL j.d.o.o. za trgovinu i usluge, OIB 05284971700</item>
    </izvorni_sadrzaj>
    <derivirana_varijabla naziv="DomainObject.Predmet.ProtuStrankaListFormatedOIB_1">
      <item>ALTER MODUS INTERNATIONAL j.d.o.o. za trgovinu i usluge, OIB 05284971700</item>
    </derivirana_varijabla>
  </DomainObject.Predmet.ProtuStrankaListFormatedOIB>
  <DomainObject.Predmet.ProtuStrankaListFormatedWithAdress>
    <izvorni_sadrzaj>
      <item>ALTER MODUS INTERNATIONAL j.d.o.o. za trgovinu i usluge, Braće Radić Odvojak 18, 10410 Velika Gorica</item>
    </izvorni_sadrzaj>
    <derivirana_varijabla naziv="DomainObject.Predmet.ProtuStrankaListFormatedWithAdress_1">
      <item>ALTER MODUS INTERNATIONAL j.d.o.o. za trgovinu i usluge, Braće Radić Odvojak 18, 10410 Velika Gorica</item>
    </derivirana_varijabla>
  </DomainObject.Predmet.ProtuStrankaListFormatedWithAdress>
  <DomainObject.Predmet.ProtuStrankaListFormatedWithAdressOIB>
    <izvorni_sadrzaj>
      <item>ALTER MODUS INTERNATIONAL j.d.o.o. za trgovinu i usluge, OIB 05284971700, Braće Radić Odvojak 18, 10410 Velika Gorica</item>
    </izvorni_sadrzaj>
    <derivirana_varijabla naziv="DomainObject.Predmet.ProtuStrankaListFormatedWithAdressOIB_1">
      <item>ALTER MODUS INTERNATIONAL j.d.o.o. za trgovinu i usluge, OIB 05284971700, Braće Radić Odvojak 18, 10410 Velika Gorica</item>
    </derivirana_varijabla>
  </DomainObject.Predmet.ProtuStrankaListFormatedWithAdressOIB>
  <DomainObject.Predmet.ProtuStrankaListNazivFormated>
    <izvorni_sadrzaj>
      <item>ALTER MODUS INTERNATIONAL j.d.o.o. za trgovinu i usluge</item>
    </izvorni_sadrzaj>
    <derivirana_varijabla naziv="DomainObject.Predmet.ProtuStrankaListNazivFormated_1">
      <item>ALTER MODUS INTERNATIONAL j.d.o.o. za trgovinu i usluge</item>
    </derivirana_varijabla>
  </DomainObject.Predmet.ProtuStrankaListNazivFormated>
  <DomainObject.Predmet.ProtuStrankaListNazivFormatedOIB>
    <izvorni_sadrzaj>
      <item>ALTER MODUS INTERNATIONAL j.d.o.o. za trgovinu i usluge, OIB 05284971700</item>
    </izvorni_sadrzaj>
    <derivirana_varijabla naziv="DomainObject.Predmet.ProtuStrankaListNazivFormatedOIB_1">
      <item>ALTER MODUS INTERNATIONAL j.d.o.o. za trgovinu i usluge, OIB 05284971700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MODUS INTERNATIONAL j.d.o.o. za trgovinu i usluge</izvorni_sadrzaj>
    <derivirana_varijabla naziv="DomainObject.Predmet.ProtustrankaIDrugi_1">ALTER MODUS INTERNATIONAL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ALTER MODUS INTERNATIONAL j.d.o.o. za trgovinu i usluge, OIB 05284971700, Braće Radić Odvojak 18, 10410 Velika Gorica</izvorni_sadrzaj>
    <derivirana_varijabla naziv="DomainObject.Predmet.ProtustrankaIDrugiAdressOIB_1">ALTER MODUS INTERNATIONAL j.d.o.o. za trgovinu i usluge, OIB 05284971700, Braće Radić Odvojak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 MODUS INTERNATIONAL j.d.o.o. za trgovinu i usluge</item>
      <item>FINA Regionalni centar Zagreb</item>
    </izvorni_sadrzaj>
    <derivirana_varijabla naziv="DomainObject.Predmet.SudioniciListNaziv_1">
      <item>ALTER MODUS INTERNATIONAL j.d.o.o. za trgovinu i usluge</item>
      <item>FINA Regionalni centar Zagreb</item>
    </derivirana_varijabla>
  </DomainObject.Predmet.SudioniciListNaziv>
  <DomainObject.Predmet.SudioniciListAdressOIB>
    <izvorni_sadrzaj>
      <item>ALTER MODUS INTERNATIONAL j.d.o.o. za trgovinu i usluge, OIB 05284971700, Braće Radić Odvojak 18,10410 Velika Gorica</item>
      <item>FINA Regionalni centar Zagreb, OIB 85821130368, Trg svibanjskih žrtava 1995. br. 1,10000 Zagreb</item>
    </izvorni_sadrzaj>
    <derivirana_varijabla naziv="DomainObject.Predmet.SudioniciListAdressOIB_1">
      <item>ALTER MODUS INTERNATIONAL j.d.o.o. za trgovinu i usluge, OIB 05284971700, Braće Radić Odvojak 18,10410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05284971700</item>
      <item>, OIB 85821130368</item>
    </izvorni_sadrzaj>
    <derivirana_varijabla naziv="DomainObject.Predmet.SudioniciListNazivOIB_1">
      <item>, OIB 05284971700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A0231-2C2A-4FF5-9ECB-4FC6BFD21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3245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2017-11-14T08:22:00Z</dcterms:created>
  <dc:creator>Korisnik</dc:creator>
  <cp:lastModifiedBy>Ljiljana Floršić</cp:lastModifiedBy>
  <cp:lastPrinted>2017-11-14T08:22:00Z</cp:lastPrinted>
  <dcterms:modified xmlns:xsi="http://www.w3.org/2001/XMLSchema-instance" xsi:type="dcterms:W3CDTF">2017-11-14T08:23:00Z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