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b8b8" w14:paraId="7c7b8b8" w:rsidRDefault="005078C7" w:rsidP="005078C7" w:rsidR="005078C7">
      <w:pPr>
        <w15:collapsed w:val="false"/>
      </w:pPr>
    </w:p>
    <w:p w:rsidRDefault="002B1F11" w:rsidP="005078C7" w:rsidR="002B1F11"/>
    <w:p w:rsidRDefault="002B1F11" w:rsidP="005078C7" w:rsidR="002B1F11" w:rsidRPr="0051311D"/>
    <w:p w:rsidRDefault="005078C7" w:rsidP="005078C7" w:rsidR="005078C7" w:rsidRPr="0051311D"/>
    <w:p w:rsidRDefault="006B6A09" w:rsidR="006B6A0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smartTag w:element="metricconverter" w:uri="urn:schemas-microsoft-com:office:smarttags">
        <w:smartTagPr>
          <w:attr w:val="72 St" w:name="ProductID"/>
        </w:smartTagPr>
        <w:r w:rsidR="004D24EB" w:rsidRPr="005779C6">
          <w:t>72 St</w:t>
        </w:r>
      </w:smartTag>
      <w:r w:rsidR="004D24EB" w:rsidRPr="005779C6">
        <w:t xml:space="preserve"> -</w:t>
      </w:r>
      <w:r w:rsidR="002539EB">
        <w:t>1126/2013</w:t>
      </w:r>
      <w:r w:rsidR="006B6A09">
        <w:t>-46</w:t>
      </w:r>
    </w:p>
    <w:p w:rsidRDefault="002539EB" w:rsidP="005078C7" w:rsidR="002539EB"/>
    <w:p w:rsidRDefault="002539EB" w:rsidP="002539EB" w:rsidR="002539EB" w:rsidRPr="0051311D">
      <w:pPr>
        <w:jc w:val="center"/>
      </w:pPr>
      <w:r w:rsidRPr="0051311D">
        <w:t>REPUBLIKA HRVATSKA</w:t>
      </w:r>
    </w:p>
    <w:p w:rsidRDefault="004D24EB" w:rsidP="004D24EB" w:rsidR="004D24EB" w:rsidRPr="006B6A09">
      <w:pPr>
        <w:ind w:left="3540"/>
      </w:pPr>
      <w:r w:rsidRPr="006B6A09">
        <w:t xml:space="preserve">Z A K LJ U Č A K </w:t>
      </w:r>
    </w:p>
    <w:p w:rsidRDefault="005078C7" w:rsidP="005078C7" w:rsidR="005078C7" w:rsidRPr="0051311D"/>
    <w:p w:rsidRDefault="002539EB" w:rsidP="00726E50" w:rsidR="00726E50">
      <w:pPr>
        <w:jc w:val="both"/>
      </w:pPr>
      <w:r w:rsidRPr="002539EB">
        <w:rPr>
          <w:lang w:val="pt-BR"/>
        </w:rPr>
        <w:t>Trgovački sud u Zagrebu, po stečajnom sucu Nikoli Ribarić, u stečajnom postupku nad dužnikom BARKA S.J. d.o.o., Zagreb, Ilica 51, OIB: 61582365723, MBS: 080261507, dana 15. siječnja 201</w:t>
      </w:r>
      <w:r w:rsidR="00246ADE">
        <w:rPr>
          <w:lang w:val="pt-BR"/>
        </w:rPr>
        <w:t>6</w:t>
      </w:r>
      <w:r w:rsidRPr="002539EB">
        <w:rPr>
          <w:lang w:val="pt-BR"/>
        </w:rPr>
        <w:t>. godine</w:t>
      </w:r>
    </w:p>
    <w:p w:rsidRDefault="00726E50" w:rsidP="00726E50" w:rsidR="00726E5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726E50" w:rsidP="00726E50" w:rsidR="00726E50">
      <w:pPr>
        <w:ind w:firstLine="720"/>
        <w:jc w:val="both"/>
      </w:pPr>
    </w:p>
    <w:p w:rsidRDefault="00726E50" w:rsidP="00726E50" w:rsidR="00726E50" w:rsidRPr="00672D48">
      <w:pPr>
        <w:ind w:firstLine="720"/>
        <w:jc w:val="both"/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2539EB" w:rsidP="00A5777C" w:rsidR="00A77317" w:rsidRPr="0051311D">
      <w:pPr>
        <w:jc w:val="center"/>
        <w:rPr>
          <w:b/>
        </w:rPr>
      </w:pPr>
      <w:r>
        <w:rPr>
          <w:b/>
        </w:rPr>
        <w:t>16</w:t>
      </w:r>
      <w:r w:rsidR="00A22E70" w:rsidRPr="0051311D">
        <w:rPr>
          <w:b/>
        </w:rPr>
        <w:t>.</w:t>
      </w:r>
      <w:r>
        <w:rPr>
          <w:b/>
        </w:rPr>
        <w:t xml:space="preserve"> veljače</w:t>
      </w:r>
      <w:r w:rsidR="00A22E70" w:rsidRPr="0051311D">
        <w:rPr>
          <w:b/>
        </w:rPr>
        <w:t xml:space="preserve"> 20</w:t>
      </w:r>
      <w:r w:rsidR="004D24EB">
        <w:rPr>
          <w:b/>
        </w:rPr>
        <w:t>1</w:t>
      </w:r>
      <w:r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>
        <w:rPr>
          <w:b/>
        </w:rPr>
        <w:t>11,30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2539EB">
        <w:t>dvorana 96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2539EB">
        <w:t>15</w:t>
      </w:r>
      <w:r w:rsidR="005078C7" w:rsidRPr="0051311D">
        <w:t>.</w:t>
      </w:r>
      <w:r w:rsidR="00726E50">
        <w:t xml:space="preserve"> s</w:t>
      </w:r>
      <w:r w:rsidR="002539EB">
        <w:t>iječnja</w:t>
      </w:r>
      <w:r w:rsidR="005078C7" w:rsidRPr="0051311D">
        <w:t xml:space="preserve"> 201</w:t>
      </w:r>
      <w:r w:rsidR="002539EB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6B6A09" w:rsidP="00E91121" w:rsidR="006B6A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6A09" w:rsidP="00E91121" w:rsidR="006B6A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Start w:name="_GoBack" w:id="0"/>
      <w:r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6B6A09" w:rsidP="00E91121" w:rsidR="006B6A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6A09" w:rsidP="00E91121" w:rsidR="006B6A0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B6A09" w:rsidP="00E91121" w:rsidR="006B6A0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bookmarkEnd w:id="0"/>
    <w:p w:rsidRDefault="006B6A09" w:rsidP="00597BE1" w:rsidR="006B6A0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1427" w:rsidP="002539EB" w:rsidR="00171427">
      <w:pPr>
        <w:pStyle w:val="Tijeloteksta"/>
        <w:ind w:left="5760"/>
      </w:pPr>
    </w:p>
    <w:p w:rsidRDefault="001E1BF0" w:rsidR="001E1BF0">
      <w:pPr>
        <w:pStyle w:val="Tijeloteksta"/>
        <w:ind w:left="5760"/>
      </w:pPr>
    </w:p>
    <w:p w:rsidRDefault="001E1BF0" w:rsidP="00F90004" w:rsidR="001E1BF0">
      <w:pPr>
        <w:pStyle w:val="Tijeloteksta"/>
        <w:ind w:left="5760"/>
      </w:pPr>
      <w:r>
        <w:t xml:space="preserve"> </w:t>
      </w:r>
    </w:p>
    <w:p w:rsidRDefault="00171427" w:rsidP="005078C7" w:rsidR="00171427"/>
    <w:p w:rsidRDefault="00171427" w:rsidP="005078C7" w:rsidR="00171427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6B6A09" w:rsidP="005078C7" w:rsidR="006B6A09"/>
    <w:p w:rsidRDefault="00AC0862" w:rsidP="005078C7" w:rsidR="005078C7">
      <w:r>
        <w:t xml:space="preserve">DNA: </w:t>
      </w:r>
    </w:p>
    <w:p w:rsidRDefault="007F4FB1" w:rsidP="005078C7" w:rsidR="007F4FB1">
      <w:r>
        <w:t>stečajni upravitelj</w:t>
      </w:r>
      <w:r w:rsidR="007A28BC">
        <w:t xml:space="preserve"> Antonija Galić</w:t>
      </w:r>
    </w:p>
    <w:p w:rsidRDefault="00AC0862" w:rsidP="005078C7" w:rsidR="00AC0862">
      <w:r>
        <w:t>ŽDO Zagreb</w:t>
      </w:r>
    </w:p>
    <w:p w:rsidRDefault="002539EB" w:rsidP="005078C7" w:rsidR="002539EB">
      <w:r>
        <w:t>E oglasna ploča</w:t>
      </w:r>
    </w:p>
    <w:p w:rsidRDefault="00AC0862" w:rsidP="005078C7" w:rsidR="00AC0862" w:rsidRPr="0051311D">
      <w:r>
        <w:t>spis</w:t>
      </w: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71427"/>
    <w:rsid w:val="001E1BF0"/>
    <w:rsid w:val="001E2CEA"/>
    <w:rsid w:val="00246ADE"/>
    <w:rsid w:val="002539EB"/>
    <w:rsid w:val="00281A2C"/>
    <w:rsid w:val="002B1F11"/>
    <w:rsid w:val="002B36C2"/>
    <w:rsid w:val="0046020C"/>
    <w:rsid w:val="004633B7"/>
    <w:rsid w:val="004C61A7"/>
    <w:rsid w:val="004D24EB"/>
    <w:rsid w:val="005078C7"/>
    <w:rsid w:val="0051311D"/>
    <w:rsid w:val="005447B3"/>
    <w:rsid w:val="005630FC"/>
    <w:rsid w:val="00592F81"/>
    <w:rsid w:val="00645828"/>
    <w:rsid w:val="006B6A09"/>
    <w:rsid w:val="0070619C"/>
    <w:rsid w:val="00726E50"/>
    <w:rsid w:val="00727700"/>
    <w:rsid w:val="0077146B"/>
    <w:rsid w:val="007A28BC"/>
    <w:rsid w:val="007F4FB1"/>
    <w:rsid w:val="00810AC1"/>
    <w:rsid w:val="008E31ED"/>
    <w:rsid w:val="009151C4"/>
    <w:rsid w:val="009D1631"/>
    <w:rsid w:val="00A22E70"/>
    <w:rsid w:val="00A5777C"/>
    <w:rsid w:val="00A66BD2"/>
    <w:rsid w:val="00A77317"/>
    <w:rsid w:val="00AC0862"/>
    <w:rsid w:val="00B322F7"/>
    <w:rsid w:val="00BB4D3C"/>
    <w:rsid w:val="00CE6BEC"/>
    <w:rsid w:val="00F05DA3"/>
    <w:rsid w:val="00F90004"/>
    <w:rsid w:val="00FE29C2"/>
    <w:rsid w:val="00F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6B6A0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B6A0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6B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6B6A0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B6A0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6B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St-1126/2013-46</izvorni_sadrzaj>
    <derivirana_varijabla naziv="DomainObject.Oznaka_1">St-1126/2013-46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St-1126/2013</izvorni_sadrzaj>
    <derivirana_varijabla naziv="DomainObject.Predmet.OznakaBroj_1">St-1126/2013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BARKA S.J. d.o.o. za trgovinu</izvorni_sadrzaj>
    <derivirana_varijabla naziv="DomainObject.Predmet.ProtustrankaFormated_1">  BARKA S.J. d.o.o. za trgovinu</derivirana_varijabla>
  </DomainObject.Predmet.ProtustrankaFormated>
  <DomainObject.Predmet.ProtustrankaFormatedOIB>
    <izvorni_sadrzaj>  BARKA S.J. d.o.o. za trgovinu, OIB 61582365723</izvorni_sadrzaj>
    <derivirana_varijabla naziv="DomainObject.Predmet.ProtustrankaFormatedOIB_1">  BARKA S.J. d.o.o. za trgovinu, OIB 61582365723</derivirana_varijabla>
  </DomainObject.Predmet.ProtustrankaFormatedOIB>
  <DomainObject.Predmet.ProtustrankaFormatedWithAdress>
    <izvorni_sadrzaj> BARKA S.J. d.o.o. za trgovinu, ILICA 51, 10000 Zagreb</izvorni_sadrzaj>
    <derivirana_varijabla naziv="DomainObject.Predmet.ProtustrankaFormatedWithAdress_1"> BARKA S.J. d.o.o. za trgovinu, ILICA 51, 10000 Zagreb</derivirana_varijabla>
  </DomainObject.Predmet.ProtustrankaFormatedWithAdress>
  <DomainObject.Predmet.ProtustrankaFormatedWithAdressOIB>
    <izvorni_sadrzaj> BARKA S.J. d.o.o. za trgovinu, OIB 61582365723, ILICA 51, 10000 Zagreb</izvorni_sadrzaj>
    <derivirana_varijabla naziv="DomainObject.Predmet.ProtustrankaFormatedWithAdressOIB_1"> BARKA S.J. d.o.o. za trgovinu, OIB 61582365723, ILICA 51, 10000 Zagreb</derivirana_varijabla>
  </DomainObject.Predmet.ProtustrankaFormatedWithAdressOIB>
  <DomainObject.Predmet.ProtustrankaWithAdress>
    <izvorni_sadrzaj>BARKA S.J. d.o.o. za trgovinu ILICA 51, 10000 Zagreb</izvorni_sadrzaj>
    <derivirana_varijabla naziv="DomainObject.Predmet.ProtustrankaWithAdress_1">BARKA S.J. d.o.o. za trgovinu ILICA 51, 10000 Zagreb</derivirana_varijabla>
  </DomainObject.Predmet.ProtustrankaWithAdress>
  <DomainObject.Predmet.ProtustrankaWithAdressOIB>
    <izvorni_sadrzaj>BARKA S.J. d.o.o. za trgovinu, OIB 61582365723, ILICA 51, 10000 Zagreb</izvorni_sadrzaj>
    <derivirana_varijabla naziv="DomainObject.Predmet.ProtustrankaWithAdressOIB_1">BARKA S.J. d.o.o. za trgovinu, OIB 61582365723, ILICA 51, 10000 Zagreb</derivirana_varijabla>
  </DomainObject.Predmet.ProtustrankaWithAdressOIB>
  <DomainObject.Predmet.ProtustrankaNazivFormated>
    <izvorni_sadrzaj>BARKA S.J. d.o.o. za trgovinu</izvorni_sadrzaj>
    <derivirana_varijabla naziv="DomainObject.Predmet.ProtustrankaNazivFormated_1">BARKA S.J. d.o.o. za trgovinu</derivirana_varijabla>
  </DomainObject.Predmet.ProtustrankaNazivFormated>
  <DomainObject.Predmet.ProtustrankaNazivFormatedOIB>
    <izvorni_sadrzaj>BARKA S.J. d.o.o. za trgovinu, OIB 61582365723</izvorni_sadrzaj>
    <derivirana_varijabla naziv="DomainObject.Predmet.ProtustrankaNazivFormatedOIB_1">BARKA S.J. d.o.o. za trgovinu, OIB 61582365723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BARKA S.J. d.o.o. za trgovinu</item>
    </izvorni_sadrzaj>
    <derivirana_varijabla naziv="DomainObject.Predmet.ProtuStrankaListFormated_1">
      <item>BARKA S.J. d.o.o. za trgovinu</item>
    </derivirana_varijabla>
  </DomainObject.Predmet.ProtuStrankaListFormated>
  <DomainObject.Predmet.ProtuStrankaListFormatedOIB>
    <izvorni_sadrzaj>
      <item>BARKA S.J. d.o.o. za trgovinu, OIB 61582365723</item>
    </izvorni_sadrzaj>
    <derivirana_varijabla naziv="DomainObject.Predmet.ProtuStrankaListFormatedOIB_1">
      <item>BARKA S.J. d.o.o. za trgovinu, OIB 61582365723</item>
    </derivirana_varijabla>
  </DomainObject.Predmet.ProtuStrankaListFormatedOIB>
  <DomainObject.Predmet.ProtuStrankaListFormatedWithAdress>
    <izvorni_sadrzaj>
      <item>BARKA S.J. d.o.o. za trgovinu, ILICA 51, 10000 Zagreb</item>
    </izvorni_sadrzaj>
    <derivirana_varijabla naziv="DomainObject.Predmet.ProtuStrankaListFormatedWithAdress_1">
      <item>BARKA S.J. d.o.o. za trgovinu, ILICA 51, 10000 Zagreb</item>
    </derivirana_varijabla>
  </DomainObject.Predmet.ProtuStrankaListFormatedWithAdress>
  <DomainObject.Predmet.ProtuStrankaListFormatedWithAdressOIB>
    <izvorni_sadrzaj>
      <item>BARKA S.J. d.o.o. za trgovinu, OIB 61582365723, ILICA 51, 10000 Zagreb</item>
    </izvorni_sadrzaj>
    <derivirana_varijabla naziv="DomainObject.Predmet.ProtuStrankaListFormatedWithAdressOIB_1">
      <item>BARKA S.J. d.o.o. za trgovinu, OIB 61582365723, ILICA 51, 10000 Zagreb</item>
    </derivirana_varijabla>
  </DomainObject.Predmet.ProtuStrankaListFormatedWithAdressOIB>
  <DomainObject.Predmet.ProtuStrankaListNazivFormated>
    <izvorni_sadrzaj>
      <item>BARKA S.J. d.o.o. za trgovinu</item>
    </izvorni_sadrzaj>
    <derivirana_varijabla naziv="DomainObject.Predmet.ProtuStrankaListNazivFormated_1">
      <item>BARKA S.J. d.o.o. za trgovinu</item>
    </derivirana_varijabla>
  </DomainObject.Predmet.ProtuStrankaListNazivFormated>
  <DomainObject.Predmet.ProtuStrankaListNazivFormatedOIB>
    <izvorni_sadrzaj>
      <item>BARKA S.J. d.o.o. za trgovinu, OIB 61582365723</item>
    </izvorni_sadrzaj>
    <derivirana_varijabla naziv="DomainObject.Predmet.ProtuStrankaListNazivFormatedOIB_1">
      <item>BARKA S.J. d.o.o. za trgovinu, OIB 61582365723</item>
    </derivirana_varijabla>
  </DomainObject.Predmet.ProtuStrankaListNazivFormatedOIB>
  <DomainObject.Predmet.OstaliListFormated>
    <izvorni_sadrzaj>
      <item>GRAD SPLIT</item>
      <item>ŽILNIK d.o.o.</item>
      <item>GRAD ZAGREB</item>
      <item>Antonija Galić</item>
      <item>ŽUPANIJSKO DRŽAVNO ODVJETNIŠTVO U ZAGREBU</item>
    </izvorni_sadrzaj>
    <derivirana_varijabla naziv="DomainObject.Predmet.OstaliListFormated_1">
      <item>GRAD SPLIT</item>
      <item>ŽILNIK d.o.o.</item>
      <item>GRAD ZAGREB</item>
      <item>Antonija Galić</item>
      <item>ŽUPANIJSKO DRŽAVNO ODVJETNIŠTVO U ZAGREBU</item>
    </derivirana_varijabla>
  </DomainObject.Predmet.OstaliListFormated>
  <DomainObject.Predmet.OstaliListFormatedOIB>
    <izvorni_sadrzaj>
      <item>GRAD SPLIT</item>
      <item>ŽILNIK d.o.o.</item>
      <item>GRAD ZAGREB</item>
      <item>Antonija Galić, OIB 64334764434</item>
      <item>ŽUPANIJSKO DRŽAVNO ODVJETNIŠTVO U ZAGREBU, OIB 16488001145</item>
    </izvorni_sadrzaj>
    <derivirana_varijabla naziv="DomainObject.Predmet.OstaliListFormatedOIB_1">
      <item>GRAD SPLIT</item>
      <item>ŽILNIK d.o.o.</item>
      <item>GRAD ZAGREB</item>
      <item>Antonija Galić, OIB 64334764434</item>
      <item>ŽUPANIJSKO DRŽAVNO ODVJETNIŠTVO U ZAGREBU, OIB 16488001145</item>
    </derivirana_varijabla>
  </DomainObject.Predmet.OstaliListFormatedOIB>
  <DomainObject.Predmet.OstaliListFormatedWithAdress>
    <izvorni_sadrzaj>
      <item>GRAD SPLIT, Branimirova obala 17, 21000 Split</item>
      <item>ŽILNIK d.o.o., Prilaz V. Brajkovića 6, 10000 Zagreb</item>
      <item>GRAD ZAGREB, Trg Stjepana Radića 1, 10000 Zagreb</item>
      <item>Antonija Galić, Selska cesta 3, 10000 Zagreb</item>
      <item>ŽUPANIJSKO DRŽAVNO ODVJETNIŠTVO U ZAGREBU, Savska Cesta 41, 10000 Zagreb</item>
    </izvorni_sadrzaj>
    <derivirana_varijabla naziv="DomainObject.Predmet.OstaliListFormatedWithAdress_1">
      <item>GRAD SPLIT, Branimirova obala 17, 21000 Split</item>
      <item>ŽILNIK d.o.o., Prilaz V. Brajkovića 6, 10000 Zagreb</item>
      <item>GRAD ZAGREB, Trg Stjepana Radića 1, 10000 Zagreb</item>
      <item>Antonija Galić, Selska cesta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GRAD SPLIT, Branimirova obala 17, 21000 Split</item>
      <item>ŽILNIK d.o.o., Prilaz V. Brajkovića 6, 10000 Zagreb</item>
      <item>GRAD ZAGREB, Trg Stjepana Radića 1, 10000 Zagreb</item>
      <item>Antonija Galić, OIB 64334764434, Selska cesta 3, 10000 Zagreb</item>
      <item>ŽUPANIJSKO DRŽAVNO ODVJETNIŠTVO U ZAGREBU, OIB 16488001145, Savska Cesta 41, 10000 Zagreb</item>
    </izvorni_sadrzaj>
    <derivirana_varijabla naziv="DomainObject.Predmet.OstaliListFormatedWithAdressOIB_1">
      <item>GRAD SPLIT, Branimirova obala 17, 21000 Split</item>
      <item>ŽILNIK d.o.o., Prilaz V. Brajkovića 6, 10000 Zagreb</item>
      <item>GRAD ZAGREB, Trg Stjepana Radića 1, 10000 Zagreb</item>
      <item>Antonija Galić, OIB 64334764434, Selska cesta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GRAD SPLIT</item>
      <item>ŽILNIK d.o.o.</item>
      <item>GRAD ZAGREB</item>
      <item>Antonija Galić</item>
      <item>ŽUPANIJSKO DRŽAVNO ODVJETNIŠTVO U ZAGREBU</item>
    </izvorni_sadrzaj>
    <derivirana_varijabla naziv="DomainObject.Predmet.OstaliListNazivFormated_1">
      <item>GRAD SPLIT</item>
      <item>ŽILNIK d.o.o.</item>
      <item>GRAD ZAGREB</item>
      <item>Antonija Galić</item>
      <item>ŽUPANIJSKO DRŽAVNO ODVJETNIŠTVO U ZAGREBU</item>
    </derivirana_varijabla>
  </DomainObject.Predmet.OstaliListNazivFormated>
  <DomainObject.Predmet.OstaliListNazivFormatedOIB>
    <izvorni_sadrzaj>
      <item>GRAD SPLIT</item>
      <item>ŽILNIK d.o.o.</item>
      <item>GRAD ZAGREB</item>
      <item>Antonija Galić, OIB 64334764434</item>
      <item>ŽUPANIJSKO DRŽAVNO ODVJETNIŠTVO U ZAGREBU, OIB 16488001145</item>
    </izvorni_sadrzaj>
    <derivirana_varijabla naziv="DomainObject.Predmet.OstaliListNazivFormatedOIB_1">
      <item>GRAD SPLIT</item>
      <item>ŽILNIK d.o.o.</item>
      <item>GRAD ZAGREB</item>
      <item>Antonija Galić, OIB 64334764434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St-1126/2013-46</izvorni_sadrzaj>
    <derivirana_varijabla naziv="DomainObject.PoslovniBrojDokumenta_1">St-1126/2013-46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BARKA S.J. d.o.o. za trgovinu</izvorni_sadrzaj>
    <derivirana_varijabla naziv="DomainObject.Predmet.ProtustrankaIDrugi_1">BARKA S.J. d.o.o. za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BARKA S.J. d.o.o. za trgovinu, OIB 61582365723, ILICA 51, 10000 Zagreb</izvorni_sadrzaj>
    <derivirana_varijabla naziv="DomainObject.Predmet.ProtustrankaIDrugiAdressOIB_1">BARKA S.J. d.o.o. za trgovinu, OIB 61582365723, ILICA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 S.J. d.o.o. za trgovinu</item>
      <item>FINA ZAGREB</item>
      <item>GRAD SPLIT</item>
      <item>ŽILNIK d.o.o.</item>
      <item>GRAD ZAGREB</item>
      <item>Antonija Galić</item>
      <item>ŽUPANIJSKO DRŽAVNO ODVJETNIŠTVO U ZAGREBU</item>
    </izvorni_sadrzaj>
    <derivirana_varijabla naziv="DomainObject.Predmet.SudioniciListNaziv_1">
      <item>BARKA S.J. d.o.o. za trgovinu</item>
      <item>FINA ZAGREB</item>
      <item>GRAD SPLIT</item>
      <item>ŽILNIK d.o.o.</item>
      <item>GRAD ZAGREB</item>
      <item>Antonija Galić</item>
      <item>ŽUPANIJSKO DRŽAVNO ODVJETNIŠTVO U ZAGREBU</item>
    </derivirana_varijabla>
  </DomainObject.Predmet.SudioniciListNaziv>
  <DomainObject.Predmet.SudioniciListAdressOIB>
    <izvorni_sadrzaj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Antonija Galić, OIB 64334764434, Selska cesta 3,10000 Zagreb</item>
      <item>ŽUPANIJSKO DRŽAVNO ODVJETNIŠTVO U ZAGREBU, OIB 16488001145, Savska Cesta 41,10000 Zagreb</item>
    </izvorni_sadrzaj>
    <derivirana_varijabla naziv="DomainObject.Predmet.SudioniciListAdressOIB_1"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Antonija Galić, OIB 64334764434, Selska cesta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61582365723</item>
      <item>, OIB 85821130368</item>
      <item>, OIB null</item>
      <item>, OIB null</item>
      <item>, OIB null</item>
      <item>, OIB null</item>
      <item>, OIB 64334764434</item>
    </izvorni_sadrzaj>
    <derivirana_varijabla naziv="DomainObject.Predmet.SudioniciListNazivOIB_1">
      <item>, OIB 61582365723</item>
      <item>, OIB 85821130368</item>
      <item>, OIB null</item>
      <item>, OIB null</item>
      <item>, OIB null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147</properties:Words>
  <properties:Characters>776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2016-01-18T12:17:00Z</dcterms:created>
  <dc:creator>nribaric</dc:creator>
  <cp:lastModifiedBy>Jadranka Zelić</cp:lastModifiedBy>
  <cp:lastPrinted>2016-01-18T12:28:00Z</cp:lastPrinted>
  <dcterms:modified xmlns:xsi="http://www.w3.org/2001/XMLSchema-instance" xsi:type="dcterms:W3CDTF">2016-01-18T12:28:00Z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St-1126/2013-46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