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8c1c" w14:paraId="0c48c1c" w:rsidRDefault="00C91B40" w:rsidP="00300216" w:rsidR="00300216">
      <w:pPr>
        <w:jc w:val="right"/>
        <w15:collapsed w:val="false"/>
      </w:pPr>
      <w:bookmarkStart w:name="_GoBack" w:id="0"/>
      <w:bookmarkEnd w:id="0"/>
      <w:r>
        <w:t>Poslovni broj: 1</w:t>
      </w:r>
      <w:r w:rsidR="00300216">
        <w:t xml:space="preserve"> St-</w:t>
      </w:r>
      <w:r w:rsidR="0043633E">
        <w:t>37</w:t>
      </w:r>
      <w:r w:rsidR="00EA5DE0">
        <w:t>/1</w:t>
      </w:r>
      <w:r w:rsidR="002910ED">
        <w:t>5</w:t>
      </w:r>
      <w:r w:rsidR="00EA5DE0">
        <w:t>-3</w:t>
      </w:r>
    </w:p>
    <w:p w:rsidRDefault="002910ED" w:rsidP="002910ED" w:rsidR="002910ED">
      <w:r>
        <w:rPr>
          <w:noProof/>
        </w:rPr>
        <w:t xml:space="preserve">                    </w:t>
      </w:r>
      <w:r w:rsidR="0043633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0ED" w:rsidP="002910ED" w:rsidR="002910ED">
      <w:r>
        <w:t xml:space="preserve">         REPUBLIKA HRVATSKA</w:t>
      </w:r>
    </w:p>
    <w:p w:rsidRDefault="002910ED" w:rsidP="002910ED" w:rsidR="002910ED">
      <w:r>
        <w:t xml:space="preserve"> TRGOVAČKI SUD U VARAŽDINU</w:t>
      </w:r>
    </w:p>
    <w:p w:rsidRDefault="00F7267C" w:rsidP="002910ED" w:rsidR="00F7267C"/>
    <w:p w:rsidRDefault="00300216" w:rsidP="00300216" w:rsidR="00300216">
      <w:pPr>
        <w:jc w:val="right"/>
      </w:pPr>
    </w:p>
    <w:p w:rsidRDefault="00E02D62" w:rsidP="00E02D62" w:rsidR="00E02D62">
      <w:pPr>
        <w:jc w:val="center"/>
      </w:pPr>
      <w:r>
        <w:t>R E P U B L I K A   H R V A T S K A</w:t>
      </w:r>
    </w:p>
    <w:p w:rsidRDefault="00E02D62" w:rsidP="00300216" w:rsidR="00E02D62">
      <w:pPr>
        <w:jc w:val="right"/>
      </w:pPr>
    </w:p>
    <w:p w:rsidRDefault="00300216" w:rsidP="00300216" w:rsidR="00300216">
      <w:pPr>
        <w:jc w:val="center"/>
      </w:pPr>
      <w:r>
        <w:t>R J E Š E N J E</w:t>
      </w:r>
    </w:p>
    <w:p w:rsidRDefault="00300216" w:rsidP="0043633E" w:rsidR="00300216"/>
    <w:p w:rsidRDefault="0043633E" w:rsidP="0043633E" w:rsidR="0043633E"/>
    <w:p w:rsidRDefault="00300216" w:rsidP="00300216" w:rsidR="00300216">
      <w:pPr>
        <w:jc w:val="both"/>
      </w:pPr>
      <w:r>
        <w:tab/>
        <w:t xml:space="preserve">TRGOVAČKI SUD U VARAŽDINU, po sucu toga suda </w:t>
      </w:r>
      <w:r w:rsidR="0043633E">
        <w:t>Radovanu Raduki</w:t>
      </w:r>
      <w:r>
        <w:t xml:space="preserve">, kao stečajnom sucu, u stečajnom predmetu u povodu prijedloga predlagatelja </w:t>
      </w:r>
      <w:r w:rsidR="00EA5DE0">
        <w:t xml:space="preserve">Republika Hrvatska, Ministarstvo financija, Porezna uprava, Područni ured </w:t>
      </w:r>
      <w:r w:rsidR="002910ED">
        <w:t xml:space="preserve">Sjeverna Hrvatska, ispostava </w:t>
      </w:r>
      <w:r w:rsidR="0043633E">
        <w:t>Varaždin</w:t>
      </w:r>
      <w:r>
        <w:t>, za pokretanje skraćenog stečajnog postupka protiv društva</w:t>
      </w:r>
      <w:r w:rsidR="00EA5DE0">
        <w:t xml:space="preserve"> </w:t>
      </w:r>
      <w:r w:rsidR="0043633E">
        <w:t>OLIMPIJA d.o.o., Lipovnik, Lipovnik 25, OIB: 82845738679</w:t>
      </w:r>
      <w:r w:rsidR="00AD4333">
        <w:t xml:space="preserve">, </w:t>
      </w:r>
      <w:r>
        <w:t xml:space="preserve"> dana </w:t>
      </w:r>
      <w:r w:rsidR="0043633E">
        <w:t>26</w:t>
      </w:r>
      <w:r>
        <w:t xml:space="preserve">. </w:t>
      </w:r>
      <w:r w:rsidR="0043633E">
        <w:t>listopada</w:t>
      </w:r>
      <w:r>
        <w:t xml:space="preserve"> 201</w:t>
      </w:r>
      <w:r w:rsidR="002910ED">
        <w:t>5</w:t>
      </w:r>
      <w:r>
        <w:t>. godine,</w:t>
      </w:r>
    </w:p>
    <w:p w:rsidRDefault="00F7267C" w:rsidP="00300216" w:rsidR="00F7267C">
      <w:pPr>
        <w:jc w:val="both"/>
      </w:pPr>
    </w:p>
    <w:p w:rsidRDefault="00E02D62" w:rsidP="00300216" w:rsidR="00E02D62">
      <w:pPr>
        <w:jc w:val="both"/>
      </w:pPr>
    </w:p>
    <w:p w:rsidRDefault="00BF0AD1" w:rsidP="0043633E" w:rsidR="00F7267C">
      <w:pPr>
        <w:jc w:val="center"/>
      </w:pPr>
      <w:r>
        <w:t>r</w:t>
      </w:r>
      <w:r w:rsidR="00300216">
        <w:t xml:space="preserve"> i j e š i o   j e</w:t>
      </w:r>
    </w:p>
    <w:p w:rsidRDefault="00300216" w:rsidP="00300216" w:rsidR="00300216">
      <w:pPr>
        <w:jc w:val="center"/>
      </w:pPr>
    </w:p>
    <w:p w:rsidRDefault="00300216" w:rsidP="00300216" w:rsidR="00300216">
      <w:pPr>
        <w:jc w:val="both"/>
      </w:pPr>
      <w:r>
        <w:tab/>
        <w:t>Pokreće se skraćeni stečajni postupak nad dužnikom</w:t>
      </w:r>
      <w:r w:rsidR="00AD4333">
        <w:t xml:space="preserve"> </w:t>
      </w:r>
      <w:r w:rsidR="0043633E">
        <w:t>OLIMPIJA d.o.o., Lipovnik, Lipovnik 25, OIB: 82845738679</w:t>
      </w:r>
      <w:r w:rsidR="00E02D62">
        <w:t>.</w:t>
      </w:r>
    </w:p>
    <w:p w:rsidRDefault="00F7267C" w:rsidP="00300216" w:rsidR="00F7267C">
      <w:pPr>
        <w:jc w:val="both"/>
      </w:pPr>
    </w:p>
    <w:p w:rsidRDefault="00300216" w:rsidP="00300216" w:rsidR="00300216">
      <w:pPr>
        <w:jc w:val="both"/>
      </w:pPr>
    </w:p>
    <w:p w:rsidRDefault="00300216" w:rsidP="00300216" w:rsidR="00300216">
      <w:pPr>
        <w:jc w:val="center"/>
      </w:pPr>
      <w:r>
        <w:t>Obrazloženje</w:t>
      </w:r>
    </w:p>
    <w:p w:rsidRDefault="00300216" w:rsidP="0043633E" w:rsidR="00300216"/>
    <w:p w:rsidRDefault="00300216" w:rsidP="00300216" w:rsidR="00300216">
      <w:pPr>
        <w:jc w:val="both"/>
      </w:pPr>
      <w:r>
        <w:tab/>
        <w:t xml:space="preserve">Republika Hrvatska, Ministarstvo financija, Porezna uprava, </w:t>
      </w:r>
      <w:r w:rsidR="002910ED">
        <w:t xml:space="preserve">Područni ured Sjeverna Hrvatska, ispostava </w:t>
      </w:r>
      <w:r w:rsidR="0043633E">
        <w:t>Varaždin,</w:t>
      </w:r>
      <w:r>
        <w:t xml:space="preserve"> podnijela je zahtjev za pokretanje skraćenog stečajnog postupka nad dužnikom</w:t>
      </w:r>
      <w:r w:rsidR="00E02D62">
        <w:t xml:space="preserve"> </w:t>
      </w:r>
      <w:r w:rsidR="0043633E">
        <w:t>OLIMPIJA d.o.o., Lipovnik, Lipovnik 25, OIB: 82845738679</w:t>
      </w:r>
      <w:r>
        <w:t xml:space="preserve">. U zahtjevu navodi da dužnik nema zaposlenih, </w:t>
      </w:r>
      <w:r w:rsidR="00AD4333">
        <w:t>da je račun</w:t>
      </w:r>
      <w:r w:rsidR="0043633E">
        <w:t xml:space="preserve"> dužnika neprekidno blokiran 2126</w:t>
      </w:r>
      <w:r w:rsidR="002910ED">
        <w:t xml:space="preserve"> dana, </w:t>
      </w:r>
      <w:r w:rsidR="0043633E">
        <w:t>te da na dan 25.03</w:t>
      </w:r>
      <w:r w:rsidR="00D169D7">
        <w:t>.2015.</w:t>
      </w:r>
      <w:r w:rsidR="00AD4333">
        <w:t xml:space="preserve">g. tražbine Ministarstva financija-Porezne uprave iznose ukupno </w:t>
      </w:r>
      <w:r w:rsidR="0043633E">
        <w:t>299.900,04</w:t>
      </w:r>
      <w:r w:rsidR="00AD4333">
        <w:t xml:space="preserve"> kn. </w:t>
      </w:r>
      <w:r w:rsidR="00D169D7">
        <w:t>S</w:t>
      </w:r>
      <w:r w:rsidR="003F6ECF">
        <w:t xml:space="preserve">lijedom svega naprijed navedenog </w:t>
      </w:r>
      <w:r w:rsidR="00D3753D">
        <w:t>ispunjeni</w:t>
      </w:r>
      <w:r w:rsidR="00D169D7">
        <w:t xml:space="preserve"> su</w:t>
      </w:r>
      <w:r w:rsidR="00D3753D">
        <w:t xml:space="preserve"> uvjeti za pokretanje skraćenog stečajnog postupka iz čl. 335.a Stečajnog zakona </w:t>
      </w:r>
      <w:r w:rsidR="00BF0AD1">
        <w:t>(N.N. 44/96, 29/99, 129/00, 123/03, 82/06, 116/10, 25/12 i 133/12, dalje skraćeno: SZ-a).</w:t>
      </w:r>
    </w:p>
    <w:p w:rsidRDefault="00D3753D" w:rsidP="0043633E" w:rsidR="00D169D7">
      <w:pPr>
        <w:jc w:val="both"/>
      </w:pPr>
      <w:r>
        <w:tab/>
        <w:t xml:space="preserve">Za navedene tvrdnje predlagatelj </w:t>
      </w:r>
      <w:r w:rsidR="0043633E">
        <w:t>je priložio odgovarajuće dokaze.</w:t>
      </w:r>
      <w:r>
        <w:tab/>
      </w:r>
    </w:p>
    <w:p w:rsidRDefault="00D169D7" w:rsidP="00300216" w:rsidR="00D169D7">
      <w:pPr>
        <w:jc w:val="both"/>
      </w:pPr>
    </w:p>
    <w:p w:rsidRDefault="00D3753D" w:rsidP="00D169D7" w:rsidR="00D3753D">
      <w:pPr>
        <w:ind w:firstLine="708"/>
        <w:jc w:val="both"/>
      </w:pPr>
      <w:r>
        <w:t>Stoga je sud, primjenom čl. 335.a st. 1. SZ-a odlučio kao u izreci.</w:t>
      </w:r>
    </w:p>
    <w:p w:rsidRDefault="00F7267C" w:rsidP="00300216" w:rsidR="00F7267C">
      <w:pPr>
        <w:jc w:val="both"/>
      </w:pPr>
    </w:p>
    <w:p w:rsidRDefault="00300216" w:rsidP="00300216" w:rsidR="00300216">
      <w:pPr>
        <w:jc w:val="both"/>
      </w:pPr>
    </w:p>
    <w:p w:rsidRDefault="00D3753D" w:rsidP="00546DDA" w:rsidR="00D3753D">
      <w:pPr>
        <w:jc w:val="center"/>
      </w:pPr>
      <w:r>
        <w:t xml:space="preserve">U Varaždinu, </w:t>
      </w:r>
      <w:r w:rsidR="0043633E">
        <w:t>26</w:t>
      </w:r>
      <w:r>
        <w:t xml:space="preserve">. </w:t>
      </w:r>
      <w:r w:rsidR="0043633E">
        <w:t>listopada</w:t>
      </w:r>
      <w:r>
        <w:t xml:space="preserve"> 201</w:t>
      </w:r>
      <w:r w:rsidR="00D169D7">
        <w:t>5</w:t>
      </w:r>
      <w:r>
        <w:t>. godine</w:t>
      </w:r>
    </w:p>
    <w:p w:rsidRDefault="00F7267C" w:rsidP="00546DDA" w:rsidR="00F7267C">
      <w:pPr>
        <w:jc w:val="center"/>
      </w:pPr>
    </w:p>
    <w:p w:rsidRDefault="00E02D62" w:rsidP="00EC6B09" w:rsidR="00E02D62"/>
    <w:p w:rsidRDefault="00D3753D" w:rsidP="00D3753D" w:rsidR="00D3753D">
      <w:pPr>
        <w:jc w:val="both"/>
      </w:pPr>
      <w:r>
        <w:t xml:space="preserve">                                                                                     </w:t>
      </w:r>
      <w:r w:rsidR="00E02D62">
        <w:t xml:space="preserve">                </w:t>
      </w:r>
      <w:r>
        <w:t>STEČAJNI SUDAC:</w:t>
      </w:r>
    </w:p>
    <w:p w:rsidRDefault="00D3753D" w:rsidP="00236600" w:rsidR="00E02D62">
      <w:pPr>
        <w:jc w:val="both"/>
      </w:pPr>
      <w:r>
        <w:t xml:space="preserve">                                                                                            </w:t>
      </w:r>
      <w:r w:rsidR="0043633E">
        <w:t xml:space="preserve">          </w:t>
      </w:r>
      <w:r w:rsidR="00236600">
        <w:t xml:space="preserve">  </w:t>
      </w:r>
      <w:r w:rsidR="0043633E">
        <w:t>Radovan Raduka</w:t>
      </w:r>
      <w:r w:rsidR="00E02D62">
        <w:t xml:space="preserve"> </w:t>
      </w:r>
    </w:p>
    <w:p w:rsidRDefault="00236600" w:rsidP="00236600" w:rsidR="00236600">
      <w:pPr>
        <w:jc w:val="both"/>
      </w:pPr>
    </w:p>
    <w:p w:rsidRDefault="00236600" w:rsidP="00236600" w:rsidR="00236600">
      <w:pPr>
        <w:jc w:val="both"/>
      </w:pPr>
    </w:p>
    <w:p w:rsidRDefault="00F7267C" w:rsidP="00D3753D" w:rsidR="00F7267C">
      <w:pPr>
        <w:jc w:val="both"/>
      </w:pPr>
    </w:p>
    <w:p w:rsidRDefault="00D3753D" w:rsidP="00D3753D" w:rsidR="00D3753D">
      <w:pPr>
        <w:jc w:val="both"/>
      </w:pPr>
      <w:r>
        <w:t>POUKA O PRAVNOM LIJEKU:</w:t>
      </w:r>
    </w:p>
    <w:p w:rsidRDefault="00D3753D" w:rsidP="00D3753D" w:rsidR="00D3753D">
      <w:pPr>
        <w:jc w:val="both"/>
      </w:pPr>
      <w:r>
        <w:tab/>
        <w:t>Protiv ovog rješenja posebna žalba nije dopuštena.</w:t>
      </w:r>
    </w:p>
    <w:p w:rsidRDefault="00F7267C" w:rsidP="00D3753D" w:rsidR="00F7267C">
      <w:pPr>
        <w:jc w:val="both"/>
      </w:pPr>
    </w:p>
    <w:p w:rsidRDefault="00D3753D" w:rsidP="00D3753D" w:rsidR="00D3753D">
      <w:pPr>
        <w:jc w:val="both"/>
      </w:pPr>
    </w:p>
    <w:p w:rsidRDefault="00D3753D" w:rsidP="00D3753D" w:rsidR="00D3753D">
      <w:pPr>
        <w:jc w:val="both"/>
      </w:pPr>
    </w:p>
    <w:p w:rsidRDefault="00E02D62" w:rsidP="00D3753D" w:rsidR="00E02D62">
      <w:pPr>
        <w:jc w:val="both"/>
      </w:pPr>
    </w:p>
    <w:p w:rsidRDefault="00D3753D" w:rsidP="00D3753D" w:rsidR="00D169D7">
      <w:pPr>
        <w:jc w:val="both"/>
      </w:pPr>
      <w:r>
        <w:t>DNA: 1. Predlagatelju RH Ministarstvo financija, Porezna uprava</w:t>
      </w:r>
      <w:r w:rsidR="00D169D7">
        <w:t>,</w:t>
      </w:r>
      <w:r>
        <w:t xml:space="preserve"> </w:t>
      </w:r>
      <w:r w:rsidR="00D169D7">
        <w:t xml:space="preserve">Područni ured Sjeverna  </w:t>
      </w:r>
    </w:p>
    <w:p w:rsidRDefault="00D169D7" w:rsidP="00D3753D" w:rsidR="00546DDA">
      <w:pPr>
        <w:jc w:val="both"/>
      </w:pPr>
      <w:r>
        <w:t xml:space="preserve">           Hrvatska, ispostava </w:t>
      </w:r>
      <w:r w:rsidR="0043633E">
        <w:t>Varaždin</w:t>
      </w:r>
    </w:p>
    <w:p w:rsidRDefault="00D3753D" w:rsidP="00D3753D" w:rsidR="00546DDA">
      <w:pPr>
        <w:jc w:val="both"/>
      </w:pPr>
      <w:r>
        <w:t xml:space="preserve">           2. Dužniku </w:t>
      </w:r>
      <w:r w:rsidR="0043633E">
        <w:t>OLIMPIJA d.o.o., Lipovnik, Lipovnik 25</w:t>
      </w:r>
    </w:p>
    <w:sectPr w:rsidSect="00E02D62" w:rsidR="00546DD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1CD" w:rsidP="00E02D62" w:rsidR="002141CD">
      <w:r>
        <w:separator/>
      </w:r>
    </w:p>
  </w:endnote>
  <w:endnote w:id="0" w:type="continuationSeparator">
    <w:p w:rsidRDefault="002141CD" w:rsidP="00E02D62" w:rsidR="00214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1CD" w:rsidP="00E02D62" w:rsidR="002141CD">
      <w:r>
        <w:separator/>
      </w:r>
    </w:p>
  </w:footnote>
  <w:footnote w:id="0" w:type="continuationSeparator">
    <w:p w:rsidRDefault="002141CD" w:rsidP="00E02D62" w:rsidR="00214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D62" w:rsidP="002910ED" w:rsidR="002910E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36600">
      <w:rPr>
        <w:noProof/>
      </w:rPr>
      <w:t>2</w:t>
    </w:r>
    <w:r>
      <w:fldChar w:fldCharType="end"/>
    </w:r>
    <w:r>
      <w:t xml:space="preserve">                              </w:t>
    </w:r>
    <w:r w:rsidR="00C91B40">
      <w:t>Poslovni broj: 1</w:t>
    </w:r>
    <w:r w:rsidR="0043633E">
      <w:t xml:space="preserve"> St-37</w:t>
    </w:r>
    <w:r w:rsidR="002910ED">
      <w:t>/15-3</w:t>
    </w:r>
  </w:p>
  <w:p w:rsidRDefault="00E02D62" w:rsidP="00E02D62" w:rsidR="00E02D62">
    <w:pPr>
      <w:jc w:val="right"/>
    </w:pPr>
  </w:p>
  <w:p w:rsidRDefault="00E02D62" w:rsidR="00E02D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216"/>
    <w:rsid w:val="00131E3A"/>
    <w:rsid w:val="001C3A93"/>
    <w:rsid w:val="002141CD"/>
    <w:rsid w:val="00236600"/>
    <w:rsid w:val="002910ED"/>
    <w:rsid w:val="00296D8E"/>
    <w:rsid w:val="00300216"/>
    <w:rsid w:val="003211E3"/>
    <w:rsid w:val="003F6ECF"/>
    <w:rsid w:val="004012DB"/>
    <w:rsid w:val="00412CD1"/>
    <w:rsid w:val="0043633E"/>
    <w:rsid w:val="004374F6"/>
    <w:rsid w:val="00481613"/>
    <w:rsid w:val="004A4D65"/>
    <w:rsid w:val="00546DDA"/>
    <w:rsid w:val="00565EE0"/>
    <w:rsid w:val="006E7320"/>
    <w:rsid w:val="008B2B5B"/>
    <w:rsid w:val="00AD4333"/>
    <w:rsid w:val="00BC0435"/>
    <w:rsid w:val="00BF0AD1"/>
    <w:rsid w:val="00C91B40"/>
    <w:rsid w:val="00D169D7"/>
    <w:rsid w:val="00D3753D"/>
    <w:rsid w:val="00E02D62"/>
    <w:rsid w:val="00EA5DE0"/>
    <w:rsid w:val="00EC6B09"/>
    <w:rsid w:val="00ED0C38"/>
    <w:rsid w:val="00F10E2B"/>
    <w:rsid w:val="00F7267C"/>
    <w:rsid w:val="00F96BDE"/>
    <w:rsid w:val="00FC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02D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02D62"/>
    <w:rPr>
      <w:sz w:val="24"/>
      <w:szCs w:val="24"/>
    </w:rPr>
  </w:style>
  <w:style w:styleId="Podnoje" w:type="paragraph">
    <w:name w:val="footer"/>
    <w:basedOn w:val="Normal"/>
    <w:link w:val="PodnojeChar"/>
    <w:rsid w:val="00E02D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02D62"/>
    <w:rPr>
      <w:sz w:val="24"/>
      <w:szCs w:val="24"/>
    </w:rPr>
  </w:style>
  <w:style w:styleId="Tekstbalonia" w:type="paragraph">
    <w:name w:val="Balloon Text"/>
    <w:basedOn w:val="Normal"/>
    <w:link w:val="TekstbaloniaChar"/>
    <w:rsid w:val="00C91B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1B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6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02D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02D62"/>
    <w:rPr>
      <w:sz w:val="24"/>
      <w:szCs w:val="24"/>
    </w:rPr>
  </w:style>
  <w:style w:styleId="Podnoje" w:type="paragraph">
    <w:name w:val="footer"/>
    <w:basedOn w:val="Normal"/>
    <w:link w:val="PodnojeChar"/>
    <w:rsid w:val="00E02D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02D62"/>
    <w:rPr>
      <w:sz w:val="24"/>
      <w:szCs w:val="24"/>
    </w:rPr>
  </w:style>
  <w:style w:styleId="Tekstbalonia" w:type="paragraph">
    <w:name w:val="Balloon Text"/>
    <w:basedOn w:val="Normal"/>
    <w:link w:val="TekstbaloniaChar"/>
    <w:rsid w:val="00C91B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1B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6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pokretanej skraćenog st.postupka</izvorni_sadrzaj>
    <derivirana_varijabla naziv="DomainObject.Predmet.Opis_1">prijedlog za pokretanej skraćenog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OLIMPIJA društvo s ograničenom odgovornošću za prijevoz, ugostiteljstvo i usluge</izvorni_sadrzaj>
    <derivirana_varijabla naziv="DomainObject.Predmet.ProtustrankaFormated_1">  OLIMPIJA društvo s ograničenom odgovornošću za prijevoz, ugostiteljstvo i usluge</derivirana_varijabla>
  </DomainObject.Predmet.ProtustrankaFormated>
  <DomainObject.Predmet.ProtustrankaFormatedOIB>
    <izvorni_sadrzaj>  OLIMPIJA društvo s ograničenom odgovornošću za prijevoz, ugostiteljstvo i usluge, OIB 82845738679</izvorni_sadrzaj>
    <derivirana_varijabla naziv="DomainObject.Predmet.ProtustrankaFormatedOIB_1">  OLIMPIJA društvo s ograničenom odgovornošću za prijevoz, ugostiteljstvo i usluge, OIB 82845738679</derivirana_varijabla>
  </DomainObject.Predmet.ProtustrankaFormatedOIB>
  <DomainObject.Predmet.ProtustrankaFormatedWithAdress>
    <izvorni_sadrzaj> OLIMPIJA društvo s ograničenom odgovornošću za prijevoz, ugostiteljstvo i usluge, Lipovnik 25, 42240 Lipovnik</izvorni_sadrzaj>
    <derivirana_varijabla naziv="DomainObject.Predmet.ProtustrankaFormatedWithAdress_1"> OLIMPIJA društvo s ograničenom odgovornošću za prijevoz, ugostiteljstvo i usluge, Lipovnik 25, 42240 Lipovnik</derivirana_varijabla>
  </DomainObject.Predmet.ProtustrankaFormatedWithAdress>
  <DomainObject.Predmet.ProtustrankaFormatedWithAdressOIB>
    <izvorni_sadrzaj> OLIMPIJA društvo s ograničenom odgovornošću za prijevoz, ugostiteljstvo i usluge, OIB 82845738679, Lipovnik 25, 42240 Lipovnik</izvorni_sadrzaj>
    <derivirana_varijabla naziv="DomainObject.Predmet.ProtustrankaFormatedWithAdressOIB_1"> OLIMPIJA društvo s ograničenom odgovornošću za prijevoz, ugostiteljstvo i usluge, OIB 82845738679, Lipovnik 25, 42240 Lipovnik</derivirana_varijabla>
  </DomainObject.Predmet.ProtustrankaFormatedWithAdressOIB>
  <DomainObject.Predmet.ProtustrankaWithAdress>
    <izvorni_sadrzaj>OLIMPIJA društvo s ograničenom odgovornošću za prijevoz, ugostiteljstvo i usluge Lipovnik 25, 42240 Lipovnik</izvorni_sadrzaj>
    <derivirana_varijabla naziv="DomainObject.Predmet.ProtustrankaWithAdress_1">OLIMPIJA društvo s ograničenom odgovornošću za prijevoz, ugostiteljstvo i usluge Lipovnik 25, 42240 Lipovnik</derivirana_varijabla>
  </DomainObject.Predmet.ProtustrankaWithAdress>
  <DomainObject.Predmet.ProtustrankaWithAdressOIB>
    <izvorni_sadrzaj>OLIMPIJA društvo s ograničenom odgovornošću za prijevoz, ugostiteljstvo i usluge, OIB 82845738679, Lipovnik 25, 42240 Lipovnik</izvorni_sadrzaj>
    <derivirana_varijabla naziv="DomainObject.Predmet.ProtustrankaWithAdressOIB_1">OLIMPIJA društvo s ograničenom odgovornošću za prijevoz, ugostiteljstvo i usluge, OIB 82845738679, Lipovnik 25, 42240 Lipovnik</derivirana_varijabla>
  </DomainObject.Predmet.ProtustrankaWithAdressOIB>
  <DomainObject.Predmet.ProtustrankaNazivFormated>
    <izvorni_sadrzaj>OLIMPIJA društvo s ograničenom odgovornošću za prijevoz, ugostiteljstvo i usluge</izvorni_sadrzaj>
    <derivirana_varijabla naziv="DomainObject.Predmet.ProtustrankaNazivFormated_1">OLIMPIJA društvo s ograničenom odgovornošću za prijevoz, ugostiteljstvo i usluge</derivirana_varijabla>
  </DomainObject.Predmet.ProtustrankaNazivFormated>
  <DomainObject.Predmet.ProtustrankaNazivFormatedOIB>
    <izvorni_sadrzaj>OLIMPIJA društvo s ograničenom odgovornošću za prijevoz, ugostiteljstvo i usluge, OIB 82845738679</izvorni_sadrzaj>
    <derivirana_varijabla naziv="DomainObject.Predmet.ProtustrankaNazivFormatedOIB_1">OLIMPIJA društvo s ograničenom odgovornošću za prijevoz, ugostiteljstvo i usluge, OIB 82845738679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</izvorni_sadrzaj>
    <derivirana_varijabla naziv="DomainObject.Predmet.StrankaFormated_1">  RH MINISTARSTVO FINANCIJA POREZNA UPRAVA PODRUČNI URED SJEVERNA HRVATSKA</derivirana_varijabla>
  </DomainObject.Predmet.StrankaFormated>
  <DomainObject.Predmet.StrankaFormatedOIB>
    <izvorni_sadrzaj>  RH MINISTARSTVO FINANCIJA POREZNA UPRAVA PODRUČNI URED SJEVERNA HRVATSKA</izvorni_sadrzaj>
    <derivirana_varijabla naziv="DomainObject.Predmet.StrankaFormatedOIB_1">  RH MINISTARSTVO FINANCIJA POREZNA UPRAVA PODRUČNI URED SJEVERNA HRVATSKA</derivirana_varijabla>
  </DomainObject.Predmet.StrankaFormatedOIB>
  <DomainObject.Predmet.StrankaFormatedWithAdress>
    <izvorni_sadrzaj> RH MINISTARSTVO FINANCIJA POREZNA UPRAVA PODRUČNI URED SJEVERNA HRVATSKA, Graberje 1, 42000 Varaždin</izvorni_sadrzaj>
    <derivirana_varijabla naziv="DomainObject.Predmet.StrankaFormatedWithAdress_1"> RH MINISTARSTVO FINANCIJA POREZNA UPRAVA PODRUČNI URED SJEVERNA HRVATSKA, Graberje 1, 42000 Varaždin</derivirana_varijabla>
  </DomainObject.Predmet.StrankaFormatedWithAdress>
  <DomainObject.Predmet.StrankaFormatedWithAdressOIB>
    <izvorni_sadrzaj> RH MINISTARSTVO FINANCIJA POREZNA UPRAVA PODRUČNI URED SJEVERNA HRVATSKA, Graberje 1, 42000 Varaždin</izvorni_sadrzaj>
    <derivirana_varijabla naziv="DomainObject.Predmet.StrankaFormatedWithAdressOIB_1"> RH MINISTARSTVO FINANCIJA POREZNA UPRAVA PODRUČNI URED SJEVERNA HRVATSKA, Graberje 1, 42000 Varaždin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Graberje 1,42000 Varaždin</izvorni_sadrzaj>
    <derivirana_varijabla naziv="DomainObject.Predmet.StrankaWithAdressOIB_1">RH MINISTARSTVO FINANCIJA POREZNA UPRAVA PODRUČNI URED SJEVERNA HRVATSKA,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</izvorni_sadrzaj>
    <derivirana_varijabla naziv="DomainObject.Predmet.StrankaNazivFormatedOIB_1">RH MINISTARSTVO FINANCIJA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</item>
    </izvorni_sadrzaj>
    <derivirana_varijabla naziv="DomainObject.Predmet.StrankaListFormated_1">
      <item>RH MINISTARSTVO FINANCIJA POREZNA UPRAVA PODRUČNI URED SJEVERNA HRVATSKA</item>
    </derivirana_varijabla>
  </DomainObject.Predmet.StrankaListFormated>
  <DomainObject.Predmet.StrankaListFormatedOIB>
    <izvorni_sadrzaj>
      <item>RH MINISTARSTVO FINANCIJA POREZNA UPRAVA PODRUČNI URED SJEVERNA HRVATSKA</item>
    </izvorni_sadrzaj>
    <derivirana_varijabla naziv="DomainObject.Predmet.StrankaListFormatedOIB_1">
      <item>RH MINISTARSTVO FINANCIJA POREZNA UPRAVA PODRUČNI URED SJEVERNA HRVATSKA</item>
    </derivirana_varijabla>
  </DomainObject.Predmet.StrankaListFormatedOIB>
  <DomainObject.Predmet.StrankaListFormatedWithAdress>
    <izvorni_sadrzaj>
      <item>RH MINISTARSTVO FINANCIJA POREZNA UPRAVA PODRUČNI URED SJEVERNA HRVATSKA, Graberje 1, 42000 Varaždin</item>
    </izvorni_sadrzaj>
    <derivirana_varijabla naziv="DomainObject.Predmet.StrankaListFormatedWithAdress_1">
      <item>RH MINISTARSTVO FINANCIJA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PODRUČNI URED SJEVERNA HRVATSKA, Graberje 1, 42000 Varaždin</item>
    </izvorni_sadrzaj>
    <derivirana_varijabla naziv="DomainObject.Predmet.StrankaListFormatedWithAdressOIB_1">
      <item>RH MINISTARSTVO FINANCIJA POREZNA UPRAVA PODRUČNI URED SJEVERNA HRVATSKA, Graberje 1, 42000 Varaždin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</item>
    </izvorni_sadrzaj>
    <derivirana_varijabla naziv="DomainObject.Predmet.StrankaListNazivFormatedOIB_1">
      <item>RH MINISTARSTVO FINANCIJA POREZNA UPRAVA PODRUČNI URED SJEVERNA HRVATSKA</item>
    </derivirana_varijabla>
  </DomainObject.Predmet.StrankaListNazivFormatedOIB>
  <DomainObject.Predmet.ProtuStrankaListFormated>
    <izvorni_sadrzaj>
      <item>OLIMPIJA društvo s ograničenom odgovornošću za prijevoz, ugostiteljstvo i usluge</item>
    </izvorni_sadrzaj>
    <derivirana_varijabla naziv="DomainObject.Predmet.ProtuStrankaListFormated_1">
      <item>OLIMPIJA društvo s ograničenom odgovornošću za prijevoz, ugostiteljstvo i usluge</item>
    </derivirana_varijabla>
  </DomainObject.Predmet.ProtuStrankaListFormated>
  <DomainObject.Predmet.ProtuStrankaListFormatedOIB>
    <izvorni_sadrzaj>
      <item>OLIMPIJA društvo s ograničenom odgovornošću za prijevoz, ugostiteljstvo i usluge, OIB 82845738679</item>
    </izvorni_sadrzaj>
    <derivirana_varijabla naziv="DomainObject.Predmet.ProtuStrankaListFormatedOIB_1">
      <item>OLIMPIJA društvo s ograničenom odgovornošću za prijevoz, ugostiteljstvo i usluge, OIB 82845738679</item>
    </derivirana_varijabla>
  </DomainObject.Predmet.ProtuStrankaListFormatedOIB>
  <DomainObject.Predmet.ProtuStrankaListFormatedWithAdress>
    <izvorni_sadrzaj>
      <item>OLIMPIJA društvo s ograničenom odgovornošću za prijevoz, ugostiteljstvo i usluge, Lipovnik 25, 42240 Lipovnik</item>
    </izvorni_sadrzaj>
    <derivirana_varijabla naziv="DomainObject.Predmet.ProtuStrankaListFormatedWithAdress_1">
      <item>OLIMPIJA društvo s ograničenom odgovornošću za prijevoz, ugostiteljstvo i usluge, Lipovnik 25, 42240 Lipovnik</item>
    </derivirana_varijabla>
  </DomainObject.Predmet.ProtuStrankaListFormatedWithAdress>
  <DomainObject.Predmet.ProtuStrankaListFormatedWithAdressOIB>
    <izvorni_sadrzaj>
      <item>OLIMPIJA društvo s ograničenom odgovornošću za prijevoz, ugostiteljstvo i usluge, OIB 82845738679, Lipovnik 25, 42240 Lipovnik</item>
    </izvorni_sadrzaj>
    <derivirana_varijabla naziv="DomainObject.Predmet.ProtuStrankaListFormatedWithAdressOIB_1">
      <item>OLIMPIJA društvo s ograničenom odgovornošću za prijevoz, ugostiteljstvo i usluge, OIB 82845738679, Lipovnik 25, 42240 Lipovnik</item>
    </derivirana_varijabla>
  </DomainObject.Predmet.ProtuStrankaListFormatedWithAdressOIB>
  <DomainObject.Predmet.ProtuStrankaListNazivFormated>
    <izvorni_sadrzaj>
      <item>OLIMPIJA društvo s ograničenom odgovornošću za prijevoz, ugostiteljstvo i usluge</item>
    </izvorni_sadrzaj>
    <derivirana_varijabla naziv="DomainObject.Predmet.ProtuStrankaListNazivFormated_1">
      <item>OLIMPIJA društvo s ograničenom odgovornošću za prijevoz, ugostiteljstvo i usluge</item>
    </derivirana_varijabla>
  </DomainObject.Predmet.ProtuStrankaListNazivFormated>
  <DomainObject.Predmet.ProtuStrankaListNazivFormatedOIB>
    <izvorni_sadrzaj>
      <item>OLIMPIJA društvo s ograničenom odgovornošću za prijevoz, ugostiteljstvo i usluge, OIB 82845738679</item>
    </izvorni_sadrzaj>
    <derivirana_varijabla naziv="DomainObject.Predmet.ProtuStrankaListNazivFormatedOIB_1">
      <item>OLIMPIJA društvo s ograničenom odgovornošću za prijevoz, ugostiteljstvo i usluge, OIB 82845738679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OLIMPIJA društvo s ograničenom odgovornošću za prijevoz, ugostiteljstvo i usluge</izvorni_sadrzaj>
    <derivirana_varijabla naziv="DomainObject.Predmet.ProtustrankaIDrugi_1">OLIMPIJA društvo s ograničenom odgovornošću za prijevoz, ugostiteljstvo i usluge</derivirana_varijabla>
  </DomainObject.Predmet.ProtustrankaIDrugi>
  <DomainObject.Predmet.StrankaIDrugiAdressOIB>
    <izvorni_sadrzaj>RH MINISTARSTVO FINANCIJA POREZNA UPRAVA PODRUČNI URED SJEVERNA HRVATSKA, Graberje 1, 42000 Varaždin</izvorni_sadrzaj>
    <derivirana_varijabla naziv="DomainObject.Predmet.StrankaIDrugiAdressOIB_1">RH MINISTARSTVO FINANCIJA POREZNA UPRAVA PODRUČNI URED SJEVERNA HRVATSKA, Graberje 1, 42000 Varaždin</derivirana_varijabla>
  </DomainObject.Predmet.StrankaIDrugiAdressOIB>
  <DomainObject.Predmet.ProtustrankaIDrugiAdressOIB>
    <izvorni_sadrzaj>OLIMPIJA društvo s ograničenom odgovornošću za prijevoz, ugostiteljstvo i usluge, OIB 82845738679, Lipovnik 25, 42240 Lipovnik</izvorni_sadrzaj>
    <derivirana_varijabla naziv="DomainObject.Predmet.ProtustrankaIDrugiAdressOIB_1">OLIMPIJA društvo s ograničenom odgovornošću za prijevoz, ugostiteljstvo i usluge, OIB 82845738679, Lipovnik 25, 42240 Lipovnik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PODRUČNI URED SJEVERNA HRVATSKA</item>
      <item>OLIMPIJA društvo s ograničenom odgovornošću za prijevoz, ugostiteljstvo i usluge</item>
      <item>Sudski registar</item>
    </izvorni_sadrzaj>
    <derivirana_varijabla naziv="DomainObject.Predmet.SudioniciListNaziv_1">
      <item>RH MINISTARSTVO FINANCIJA POREZNA UPRAVA PODRUČNI URED SJEVERNA HRVATSKA</item>
      <item>OLIMPIJA društvo s ograničenom odgovornošću za prijevoz, ugostiteljstvo i usluge</item>
      <item>Sudski registar</item>
    </derivirana_varijabla>
  </DomainObject.Predmet.SudioniciListNaziv>
  <DomainObject.Predmet.SudioniciListAdressOIB>
    <izvorni_sadrzaj>
      <item>RH MINISTARSTVO FINANCIJA POREZNA UPRAVA PODRUČNI URED SJEVERNA HRVATSKA, Graberje 1,42000 Varaždin</item>
      <item>OLIMPIJA društvo s ograničenom odgovornošću za prijevoz, ugostiteljstvo i usluge, OIB 82845738679, Lipovnik 25,42240 Lipovnik</item>
      <item>Sudski registar</item>
    </izvorni_sadrzaj>
    <derivirana_varijabla naziv="DomainObject.Predmet.SudioniciListAdressOIB_1">
      <item>RH MINISTARSTVO FINANCIJA POREZNA UPRAVA PODRUČNI URED SJEVERNA HRVATSKA, Graberje 1,42000 Varaždin</item>
      <item>OLIMPIJA društvo s ograničenom odgovornošću za prijevoz, ugostiteljstvo i usluge, OIB 82845738679, Lipovnik 25,42240 Lipovnik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82845738679</item>
      <item>, OIB null</item>
    </izvorni_sadrzaj>
    <derivirana_varijabla naziv="DomainObject.Predmet.SudioniciListNazivOIB_1">
      <item>, OIB null</item>
      <item>, OIB 82845738679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260</properties:Words>
  <properties:Characters>1513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2015-10-26T11:24:00Z</dcterms:created>
  <dc:creator>trukelj</dc:creator>
  <cp:lastModifiedBy>Marko Makaj</cp:lastModifiedBy>
  <cp:lastPrinted>2015-05-14T13:08:00Z</cp:lastPrinted>
  <dcterms:modified xmlns:xsi="http://www.w3.org/2001/XMLSchema-instance" xsi:type="dcterms:W3CDTF">2015-10-26T11:54:00Z</dcterms:modified>
  <cp:revision>4</cp:revision>
  <dc:title>Poslovni broj: 3 St-315/11-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