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a214" w14:paraId="0c5a214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AF4254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DF2988" w:rsidRPr="00AF4254">
        <w:t>3632</w:t>
      </w:r>
      <w:r w:rsidR="00050A01" w:rsidRPr="00AF4254">
        <w:t>/16-</w:t>
      </w:r>
      <w:r w:rsidR="00F016E9">
        <w:t>14</w:t>
      </w:r>
    </w:p>
    <w:p w:rsidRDefault="00652C5D" w:rsidP="002D60CE" w:rsidR="002D60CE" w:rsidRPr="00AF4254">
      <w:pPr>
        <w:jc w:val="both"/>
      </w:pPr>
      <w:r w:rsidRPr="00AF4254">
        <w:t xml:space="preserve">         Zagreb, </w:t>
      </w:r>
      <w:r w:rsidR="002D60CE" w:rsidRPr="00AF4254">
        <w:t>Amruševa 2/II</w:t>
      </w:r>
    </w:p>
    <w:p w:rsidRDefault="001B2E63" w:rsidP="00C40A44" w:rsidR="001B2E63" w:rsidRPr="00AF4254">
      <w:pPr>
        <w:jc w:val="center"/>
      </w:pPr>
    </w:p>
    <w:p w:rsidRDefault="007150E9" w:rsidP="00C40A44" w:rsidR="00C40A44" w:rsidRPr="00AF4254">
      <w:pPr>
        <w:jc w:val="center"/>
      </w:pPr>
      <w:r w:rsidRPr="00AF4254">
        <w:t>R</w:t>
      </w:r>
      <w:r w:rsidR="00C40A44" w:rsidRPr="00AF4254">
        <w:t xml:space="preserve"> E P U B L I K A   H R V A T S K A</w:t>
      </w:r>
    </w:p>
    <w:p w:rsidRDefault="00C40A44" w:rsidP="002D60CE" w:rsidR="00C40A44" w:rsidRPr="00AF4254">
      <w:pPr>
        <w:jc w:val="center"/>
      </w:pPr>
    </w:p>
    <w:p w:rsidRDefault="002D60CE" w:rsidP="002D60CE" w:rsidR="002D60CE" w:rsidRPr="00AF4254">
      <w:pPr>
        <w:jc w:val="center"/>
      </w:pPr>
      <w:r w:rsidRPr="00AF4254">
        <w:t>R J E Š E NJ E</w:t>
      </w:r>
    </w:p>
    <w:p w:rsidRDefault="002D60CE" w:rsidP="002D60CE" w:rsidR="002D60CE" w:rsidRPr="00AF4254">
      <w:pPr>
        <w:jc w:val="both"/>
        <w:rPr>
          <w:b/>
        </w:rPr>
      </w:pPr>
    </w:p>
    <w:p w:rsidRDefault="00652C5D" w:rsidP="00652C5D" w:rsidR="00652C5D" w:rsidRPr="00AF4254">
      <w:pPr>
        <w:jc w:val="center"/>
      </w:pPr>
    </w:p>
    <w:p w:rsidRDefault="00DF2988" w:rsidP="00DF2988" w:rsidR="00DF2988" w:rsidRPr="00AF4254">
      <w:pPr>
        <w:tabs>
          <w:tab w:pos="2977" w:val="left"/>
        </w:tabs>
        <w:ind w:firstLine="720"/>
        <w:jc w:val="both"/>
      </w:pPr>
      <w:r w:rsidRPr="00AF4254">
        <w:t xml:space="preserve">Trgovački sud u Zagrebu, po sucu Nikolini Dorić Hadžisejdić, </w:t>
      </w:r>
      <w:r w:rsidRPr="00AF4254">
        <w:rPr>
          <w:lang w:val="pt-BR"/>
        </w:rPr>
        <w:t>u stečajnom predmetu u povodu prijedloga predlagatelja</w:t>
      </w:r>
      <w:r w:rsidRPr="00AF4254">
        <w:t xml:space="preserve"> </w:t>
      </w:r>
      <w:r w:rsidRPr="00AF4254">
        <w:rPr>
          <w:lang w:val="pt-BR"/>
        </w:rPr>
        <w:t xml:space="preserve">FINANCIJSKA AGENCIJA, RC Zagreb, </w:t>
      </w:r>
      <w:r w:rsidRPr="00AF4254">
        <w:t>Podružnica Zagreb, Trg svibanjskih žrtava 1995. 1, OIB: 85821130368,</w:t>
      </w:r>
      <w:r w:rsidRPr="00AF4254">
        <w:rPr>
          <w:lang w:val="pt-BR"/>
        </w:rPr>
        <w:t xml:space="preserve"> za otvaranje stečajnog postupka nad dužnikom </w:t>
      </w:r>
      <w:r w:rsidRPr="00AF4254">
        <w:t>G2 SISTEM jednostavno društvo s ograničenom odgovornošću za trgovinu i usluge, OIB: 81595488241, Zagreb, Ilica 438 B</w:t>
      </w:r>
      <w:r w:rsidRPr="00AF4254">
        <w:rPr>
          <w:lang w:val="pt-BR"/>
        </w:rPr>
        <w:t xml:space="preserve">, </w:t>
      </w:r>
      <w:r w:rsidRPr="00AF4254">
        <w:t>29. rujna 2017.,</w:t>
      </w:r>
    </w:p>
    <w:p w:rsidRDefault="00DF2988" w:rsidP="00DF2988" w:rsidR="00DF2988" w:rsidRPr="00AF4254">
      <w:pPr>
        <w:jc w:val="both"/>
        <w:rPr>
          <w:b/>
        </w:rPr>
      </w:pPr>
    </w:p>
    <w:p w:rsidRDefault="00065B42" w:rsidP="00D677F7" w:rsidR="00065B42" w:rsidRPr="00AF4254">
      <w:pPr>
        <w:jc w:val="center"/>
      </w:pPr>
      <w:r w:rsidRPr="00AF4254">
        <w:t>r i j e š i o     j e</w:t>
      </w:r>
    </w:p>
    <w:p w:rsidRDefault="00065B42" w:rsidP="00065B42" w:rsidR="00065B42" w:rsidRPr="00AF4254">
      <w:r w:rsidRPr="00AF4254">
        <w:t xml:space="preserve"> </w:t>
      </w:r>
    </w:p>
    <w:p w:rsidRDefault="00065B42" w:rsidP="0021298E" w:rsidR="00065B42" w:rsidRPr="00AF4254">
      <w:pPr>
        <w:ind w:firstLine="708"/>
        <w:jc w:val="both"/>
      </w:pPr>
      <w:r w:rsidRPr="00AF4254">
        <w:t>I</w:t>
      </w:r>
      <w:r w:rsidR="00D677F7" w:rsidRPr="00AF4254">
        <w:t>.</w:t>
      </w:r>
      <w:r w:rsidRPr="00AF4254">
        <w:t xml:space="preserve"> Pozivaju se </w:t>
      </w:r>
      <w:r w:rsidR="00704DD0" w:rsidRPr="00AF4254">
        <w:t>osobe koje imaju pravni interes za provedbom stečajnoga postupaka</w:t>
      </w:r>
      <w:r w:rsidR="00F324F6" w:rsidRPr="00AF4254">
        <w:t xml:space="preserve"> nad </w:t>
      </w:r>
      <w:r w:rsidRPr="00AF4254">
        <w:t xml:space="preserve"> d</w:t>
      </w:r>
      <w:r w:rsidR="00704DD0" w:rsidRPr="00AF4254">
        <w:t>užnikom</w:t>
      </w:r>
      <w:r w:rsidR="00F324F6" w:rsidRPr="00AF4254">
        <w:t xml:space="preserve"> </w:t>
      </w:r>
      <w:r w:rsidR="00DF2988" w:rsidRPr="00AF4254">
        <w:t>G2 SISTEM jednostavno društvo s ograničenom odgovornošću za trgovinu i usluge, OIB: 81595488241, Zagreb, Ilica 438 B</w:t>
      </w:r>
      <w:r w:rsidR="005543BD" w:rsidRPr="00AF4254">
        <w:rPr>
          <w:lang w:val="pt-BR"/>
        </w:rPr>
        <w:t>,</w:t>
      </w:r>
      <w:r w:rsidR="00704DD0" w:rsidRPr="00AF4254">
        <w:rPr>
          <w:lang w:val="pt-BR"/>
        </w:rPr>
        <w:t xml:space="preserve"> u roku 15 dana</w:t>
      </w:r>
      <w:r w:rsidR="00C40A44" w:rsidRPr="00AF4254">
        <w:rPr>
          <w:lang w:val="pt-BR"/>
        </w:rPr>
        <w:t xml:space="preserve"> predujmiti iznos od</w:t>
      </w:r>
      <w:r w:rsidR="005543BD" w:rsidRPr="00AF4254">
        <w:rPr>
          <w:lang w:val="pt-BR"/>
        </w:rPr>
        <w:t xml:space="preserve"> </w:t>
      </w:r>
      <w:r w:rsidR="00591F57" w:rsidRPr="00AF4254">
        <w:t>20</w:t>
      </w:r>
      <w:r w:rsidR="00134F3A" w:rsidRPr="00AF4254">
        <w:t xml:space="preserve">.000,00 kn </w:t>
      </w:r>
      <w:r w:rsidRPr="00AF4254">
        <w:t xml:space="preserve">za pokriće troškova prethodnog i stečajnog postupka na račun Trgovačkog suda u Zagrebu otvoren pri Hrvatskoj poštanskoj banci d.d. Zagreb broj </w:t>
      </w:r>
      <w:r w:rsidR="00A6064D" w:rsidRPr="00AF4254">
        <w:t>IBAN HR9223900011300000460</w:t>
      </w:r>
      <w:r w:rsidR="00A0793E" w:rsidRPr="00AF4254">
        <w:t>,</w:t>
      </w:r>
      <w:r w:rsidR="002817DE" w:rsidRPr="00AF4254">
        <w:t xml:space="preserve"> </w:t>
      </w:r>
      <w:r w:rsidR="009B3D51" w:rsidRPr="00AF4254">
        <w:t xml:space="preserve">model 05, poziv na </w:t>
      </w:r>
      <w:r w:rsidR="00A6064D" w:rsidRPr="00AF4254">
        <w:t>broj</w:t>
      </w:r>
      <w:r w:rsidR="00DF2988" w:rsidRPr="00AF4254">
        <w:t xml:space="preserve"> 3632</w:t>
      </w:r>
      <w:r w:rsidR="00652C5D" w:rsidRPr="00AF4254">
        <w:t>-16</w:t>
      </w:r>
      <w:r w:rsidR="00A0793E" w:rsidRPr="00AF4254">
        <w:t>.</w:t>
      </w:r>
    </w:p>
    <w:p w:rsidRDefault="00065B42" w:rsidP="0021298E" w:rsidR="00065B42" w:rsidRPr="00B9015B">
      <w:pPr>
        <w:ind w:firstLine="708"/>
        <w:jc w:val="both"/>
      </w:pPr>
      <w:r w:rsidRPr="00AF4254">
        <w:t>II</w:t>
      </w:r>
      <w:r w:rsidR="00D677F7" w:rsidRPr="00AF4254">
        <w:t>. Ako</w:t>
      </w:r>
      <w:r w:rsidRPr="00AF4254">
        <w:t xml:space="preserve"> </w:t>
      </w:r>
      <w:r w:rsidR="00BF0DDB" w:rsidRPr="00AF4254">
        <w:t xml:space="preserve">osobe koje imaju pravni interes za provedbom stečajnoga postupaka </w:t>
      </w:r>
      <w:r w:rsidR="00BF0DDB" w:rsidRPr="00BF0DDB">
        <w:t>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F2988" w:rsidP="00DF2988" w:rsidR="00DF2988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>dužnikom G2 SISTEM jednostavno društvo s ograničenom odgovornošću za trgovinu i usluge, OIB: 81595488241, Zagreb, Ilica 438 B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DF2988" w:rsidP="00DF2988" w:rsidR="00DF2988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546</w:t>
      </w:r>
      <w:r w:rsidRPr="00070D63">
        <w:t xml:space="preserve"> dana, u ukupnom iznosu od </w:t>
      </w:r>
      <w:r>
        <w:t xml:space="preserve">4.389,31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F2988" w:rsidP="00DF2988" w:rsidR="00DF2988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DF2988" w:rsidR="00DF2988">
      <w:pPr>
        <w:jc w:val="both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 w:rsidR="00DF2988" w:rsidRPr="00DF2988">
        <w:t xml:space="preserve"> 25. kolovoza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>m je pozvan na ročište 27. rujna 2017.</w:t>
      </w:r>
      <w:r w:rsidR="00D346E6" w:rsidRPr="002A4511">
        <w:rPr>
          <w:color w:val="FF0000"/>
        </w:rPr>
        <w:t>,</w:t>
      </w:r>
      <w:r w:rsidR="005356ED" w:rsidRPr="002A4511">
        <w:rPr>
          <w:color w:val="FF0000"/>
        </w:rPr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 xml:space="preserve">. Spisu prileži podnesak </w:t>
      </w:r>
      <w:r w:rsidR="00DF2988">
        <w:t>Ministarstva financija, Porezna uprava, Područni ured Zagreb od 24. svibnja 2017. (list 9 spisa) kojim obavještava sud da su uvidom u Informacijski sustav Porezne uprave te evidencije PBZO utvrdili da su nadležne institucije dostavile podatak da navedeni dužnik ne posjeduje pokretnu odnosno nepokretnu imovinu.</w:t>
      </w:r>
    </w:p>
    <w:p w:rsidRDefault="00DF2988" w:rsidP="00DF2988" w:rsidR="00DF2988">
      <w:pPr>
        <w:jc w:val="both"/>
      </w:pPr>
      <w:r>
        <w:tab/>
        <w:t>Sud je uvidom u Zajednički informacijski sustav zemljišnih knjiga i katastra od 28. rujna 2017</w:t>
      </w:r>
      <w:r w:rsidRPr="00861A23">
        <w:t xml:space="preserve">. </w:t>
      </w:r>
      <w:r w:rsidR="00F016E9">
        <w:t>(list 20</w:t>
      </w:r>
      <w:r w:rsidRPr="00861A23">
        <w:t xml:space="preserve"> spisa) utvrdio</w:t>
      </w:r>
      <w:r>
        <w:t xml:space="preserve"> da dužnik nije u vlasništvu nekretnina.</w:t>
      </w:r>
    </w:p>
    <w:p w:rsidRDefault="00DF2988" w:rsidP="00DF2988" w:rsidR="00DF2988">
      <w:pPr>
        <w:jc w:val="both"/>
      </w:pPr>
      <w:r>
        <w:tab/>
        <w:t>Uvidom u dopis FINE od 18. svibnja 2017. (list 6 spisa) utvrđeno je da je dužnik na dan 15. svibnja 2017. u Očevidniku redoslijeda osnova za plaćanje imao neizvršene osnove za plaćanje u neprekinutom razdoblju od 1168 dana u ukupnom iznosu od 4.792,36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52C5D">
        <w:t>2</w:t>
      </w:r>
      <w:r w:rsidR="00DF2988">
        <w:t>9</w:t>
      </w:r>
      <w:r w:rsidR="00652C5D">
        <w:t xml:space="preserve">. </w:t>
      </w:r>
      <w:r w:rsidR="00DF2988">
        <w:t>rujna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F01A9B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F01A9B" w:rsidP="00F01A9B" w:rsidR="00065B42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otpravka-ovl.službenik</w:t>
      </w:r>
    </w:p>
    <w:p w:rsidRDefault="00F01A9B" w:rsidP="00F01A9B" w:rsidR="00F01A9B" w:rsidRPr="00B9015B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Vinka Mihalinčić </w:t>
      </w:r>
    </w:p>
    <w:sectPr w:rsidSect="001B2E63" w:rsidR="00F01A9B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F01A9B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DF2988">
          <w:rPr>
            <w:sz w:val="24"/>
          </w:rPr>
          <w:t>3632/16-</w:t>
        </w:r>
        <w:r w:rsidR="00F016E9">
          <w:rPr>
            <w:sz w:val="24"/>
          </w:rPr>
          <w:t>14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61A23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F4254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DF2988"/>
    <w:rsid w:val="00E0682D"/>
    <w:rsid w:val="00E24B5E"/>
    <w:rsid w:val="00EF3D26"/>
    <w:rsid w:val="00F016E9"/>
    <w:rsid w:val="00F01A9B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3632</izvorni_sadrzaj>
    <derivirana_varijabla naziv="DomainObject.Predmet.Broj_1">3632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St-3632/2016</izvorni_sadrzaj>
    <derivirana_varijabla naziv="DomainObject.Predmet.OznakaBroj_1">St-3632/2016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G2 SISTEM jednostavno društvo s ograničenom odgovornošću za trgovinu i usluge zastupanog po punomoćniku Andrej Krpina</izvorni_sadrzaj>
    <derivirana_varijabla naziv="DomainObject.Predmet.ProtustrankaFormated_1">  G2 SISTEM jednostavno društvo s ograničenom odgovornošću za trgovinu i usluge zastupanog po punomoćniku Andrej Krpina</derivirana_varijabla>
  </DomainObject.Predmet.ProtustrankaFormated>
  <DomainObject.Predmet.ProtustrankaFormatedOIB>
    <izvorni_sadrzaj>  G2 SISTEM jednostavno društvo s ograničenom odgovornošću za trgovinu i usluge, OIB 81595488241 zastupanog po punomoćniku Andrej Krpina</izvorni_sadrzaj>
    <derivirana_varijabla naziv="DomainObject.Predmet.ProtustrankaFormatedOIB_1">  G2 SISTEM jednostavno društvo s ograničenom odgovornošću za trgovinu i usluge, OIB 81595488241 zastupanog po punomoćniku Andrej Krpina</derivirana_varijabla>
  </DomainObject.Predmet.ProtustrankaFormatedOIB>
  <DomainObject.Predmet.ProtustrankaFormatedWithAdress>
    <izvorni_sadrzaj> G2 SISTEM jednostavno društvo s ograničenom odgovornošću za trgovinu i usluge, Ilica 438 B, 10000 Zagreb zastupanog po punomoćniku Andrej Krpina</izvorni_sadrzaj>
    <derivirana_varijabla naziv="DomainObject.Predmet.ProtustrankaFormatedWithAdress_1"> G2 SISTEM jednostavno društvo s ograničenom odgovornošću za trgovinu i usluge, Ilica 438 B, 10000 Zagreb zastupanog po punomoćniku Andrej Krpina</derivirana_varijabla>
  </DomainObject.Predmet.ProtustrankaFormatedWithAdress>
  <DomainObject.Predmet.ProtustrankaFormatedWithAdressOIB>
    <izvorni_sadrzaj> G2 SISTEM jednostavno društvo s ograničenom odgovornošću za trgovinu i usluge, OIB 81595488241, Ilica 438 B, 10000 Zagreb zastupanog po punomoćniku Andrej Krpina</izvorni_sadrzaj>
    <derivirana_varijabla naziv="DomainObject.Predmet.ProtustrankaFormatedWithAdressOIB_1"> G2 SISTEM jednostavno društvo s ograničenom odgovornošću za trgovinu i usluge, OIB 81595488241, Ilica 438 B, 10000 Zagreb zastupanog po punomoćniku Andrej Krpina</derivirana_varijabla>
  </DomainObject.Predmet.ProtustrankaFormatedWithAdressOIB>
  <DomainObject.Predmet.ProtustrankaWithAdress>
    <izvorni_sadrzaj>G2 SISTEM jednostavno društvo s ograničenom odgovornošću za trgovinu i usluge Ilica 438 B, 10000 Zagreb</izvorni_sadrzaj>
    <derivirana_varijabla naziv="DomainObject.Predmet.ProtustrankaWithAdress_1">G2 SISTEM jednostavno društvo s ograničenom odgovornošću za trgovinu i usluge Ilica 438 B, 10000 Zagreb</derivirana_varijabla>
  </DomainObject.Predmet.ProtustrankaWithAdress>
  <DomainObject.Predmet.ProtustrankaWithAdressOIB>
    <izvorni_sadrzaj>G2 SISTEM jednostavno društvo s ograničenom odgovornošću za trgovinu i usluge, OIB 81595488241, Ilica 438 B, 10000 Zagreb</izvorni_sadrzaj>
    <derivirana_varijabla naziv="DomainObject.Predmet.ProtustrankaWithAdressOIB_1">G2 SISTEM jednostavno društvo s ograničenom odgovornošću za trgovinu i usluge, OIB 81595488241, Ilica 438 B, 10000 Zagreb</derivirana_varijabla>
  </DomainObject.Predmet.ProtustrankaWithAdressOIB>
  <DomainObject.Predmet.ProtustrankaNazivFormated>
    <izvorni_sadrzaj>G2 SISTEM jednostavno društvo s ograničenom odgovornošću za trgovinu i usluge</izvorni_sadrzaj>
    <derivirana_varijabla naziv="DomainObject.Predmet.ProtustrankaNazivFormated_1">G2 SISTEM jednostavno društvo s ograničenom odgovornošću za trgovinu i usluge</derivirana_varijabla>
  </DomainObject.Predmet.ProtustrankaNazivFormated>
  <DomainObject.Predmet.ProtustrankaNazivFormatedOIB>
    <izvorni_sadrzaj>G2 SISTEM jednostavno društvo s ograničenom odgovornošću za trgovinu i usluge, OIB 81595488241</izvorni_sadrzaj>
    <derivirana_varijabla naziv="DomainObject.Predmet.ProtustrankaNazivFormatedOIB_1">G2 SISTEM jednostavno društvo s ograničenom odgovornošću za trgovinu i usluge, OIB 81595488241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 Krpina</izvorni_sadrzaj>
    <derivirana_varijabla naziv="DomainObject.Predmet.StrankaFormated_1">  FINA Regionalni centar Zagreb; Andrej Krpina</derivirana_varijabla>
  </DomainObject.Predmet.StrankaFormated>
  <DomainObject.Predmet.StrankaFormatedOIB>
    <izvorni_sadrzaj>  FINA Regionalni centar Zagreb, OIB 85821130368; Andrej Krpina, OIB 66490712868</izvorni_sadrzaj>
    <derivirana_varijabla naziv="DomainObject.Predmet.StrankaFormatedOIB_1">  FINA Regionalni centar Zagreb, OIB 85821130368; Andrej Krpina, OIB 66490712868</derivirana_varijabla>
  </DomainObject.Predmet.StrankaFormatedOIB>
  <DomainObject.Predmet.StrankaFormatedWithAdress>
    <izvorni_sadrzaj> FINA Regionalni centar Zagreb, Trg svibanjskih žrtava 1995. br. 1, 10000 Zagreb; Andrej Krpina, Ul. Kotarskih Serdara 10, 23420 Benkovac</izvorni_sadrzaj>
    <derivirana_varijabla naziv="DomainObject.Predmet.StrankaFormatedWithAdress_1"> FINA Regionalni centar Zagreb, Trg svibanjskih žrtava 1995. br. 1, 10000 Zagreb; Andrej Krpina, Ul. Kotarskih Serdara 10, 23420 Benkovac</derivirana_varijabla>
  </DomainObject.Predmet.StrankaFormatedWithAdress>
  <DomainObject.Predmet.StrankaFormatedWithAdressOIB>
    <izvorni_sadrzaj> FINA Regionalni centar Zagreb, OIB 85821130368, Trg svibanjskih žrtava 1995. br. 1, 10000 Zagreb; Andrej Krpina, OIB 66490712868, Ul. Kotarskih Serdara 10, 23420 Benkovac</izvorni_sadrzaj>
    <derivirana_varijabla naziv="DomainObject.Predmet.StrankaFormatedWithAdressOIB_1"> FINA Regionalni centar Zagreb, OIB 85821130368, Trg svibanjskih žrtava 1995. br. 1, 10000 Zagreb; Andrej Krpina, OIB 66490712868, Ul. Kotarskih Serdara 10, 23420 Benkovac</derivirana_varijabla>
  </DomainObject.Predmet.StrankaFormatedWithAdressOIB>
  <DomainObject.Predmet.StrankaWithAdress>
    <izvorni_sadrzaj>FINA Regionalni centar Zagreb Trg svibanjskih žrtava 1995. br. 1,10000 Zagreb,Andrej Krpina Ul. Kotarskih Serdara 10,23420 Benkovac</izvorni_sadrzaj>
    <derivirana_varijabla naziv="DomainObject.Predmet.StrankaWithAdress_1">FINA Regionalni centar Zagreb Trg svibanjskih žrtava 1995. br. 1,10000 Zagreb,Andrej Krpina Ul. Kotarskih Serdara 10,23420 Benkovac</derivirana_varijabla>
  </DomainObject.Predmet.StrankaWithAdress>
  <DomainObject.Predmet.StrankaWithAdressOIB>
    <izvorni_sadrzaj>FINA Regionalni centar Zagreb, OIB 85821130368, Trg svibanjskih žrtava 1995. br. 1,10000 Zagreb,Andrej Krpina, OIB 66490712868, Ul. Kotarskih Serdara 10,23420 Benkovac</izvorni_sadrzaj>
    <derivirana_varijabla naziv="DomainObject.Predmet.StrankaWithAdressOIB_1">FINA Regionalni centar Zagreb, OIB 85821130368, Trg svibanjskih žrtava 1995. br. 1,10000 Zagreb,Andrej Krpina, OIB 66490712868, Ul. Kotarskih Serdara 10,23420 Benkovac</derivirana_varijabla>
  </DomainObject.Predmet.StrankaWithAdressOIB>
  <DomainObject.Predmet.StrankaNazivFormated>
    <izvorni_sadrzaj>FINA Regionalni centar Zagreb,Andrej Krpina</izvorni_sadrzaj>
    <derivirana_varijabla naziv="DomainObject.Predmet.StrankaNazivFormated_1">FINA Regionalni centar Zagreb,Andrej Krpina</derivirana_varijabla>
  </DomainObject.Predmet.StrankaNazivFormated>
  <DomainObject.Predmet.StrankaNazivFormatedOIB>
    <izvorni_sadrzaj>FINA Regionalni centar Zagreb, OIB 85821130368,Andrej Krpina, OIB 66490712868</izvorni_sadrzaj>
    <derivirana_varijabla naziv="DomainObject.Predmet.StrankaNazivFormatedOIB_1">FINA Regionalni centar Zagreb, OIB 85821130368,Andrej Krpina, OIB 66490712868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Andrej Krpina</item>
    </izvorni_sadrzaj>
    <derivirana_varijabla naziv="DomainObject.Predmet.StrankaListFormated_1">
      <item>FINA Regionalni centar Zagreb</item>
      <item>Andrej Krpina</item>
    </derivirana_varijabla>
  </DomainObject.Predmet.StrankaListFormated>
  <DomainObject.Predmet.StrankaListFormatedOIB>
    <izvorni_sadrzaj>
      <item>FINA Regionalni centar Zagreb, OIB 85821130368</item>
      <item>Andrej Krpina, OIB 66490712868</item>
    </izvorni_sadrzaj>
    <derivirana_varijabla naziv="DomainObject.Predmet.StrankaListFormatedOIB_1">
      <item>FINA Regionalni centar Zagreb, OIB 85821130368</item>
      <item>Andrej Krpina, OIB 66490712868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 Krpina, Ul. Kotarskih Serdara 10, 23420 Benkovac</item>
    </izvorni_sadrzaj>
    <derivirana_varijabla naziv="DomainObject.Predmet.StrankaListFormatedWithAdress_1">
      <item>FINA Regionalni centar Zagreb, Trg svibanjskih žrtava 1995. br. 1, 10000 Zagreb</item>
      <item>Andrej Krpina, Ul. Kotarskih Serdara 10, 23420 Benkovac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 Krpina, OIB 66490712868, Ul. Kotarskih Serdara 10, 23420 Benkovac</item>
    </izvorni_sadrzaj>
    <derivirana_varijabla naziv="DomainObject.Predmet.StrankaListFormatedWithAdressOIB_1">
      <item>FINA Regionalni centar Zagreb, OIB 85821130368, Trg svibanjskih žrtava 1995. br. 1, 10000 Zagreb</item>
      <item>Andrej Krpina, OIB 66490712868, Ul. Kotarskih Serdara 10, 23420 Benkovac</item>
    </derivirana_varijabla>
  </DomainObject.Predmet.StrankaListFormatedWithAdressOIB>
  <DomainObject.Predmet.StrankaListNazivFormated>
    <izvorni_sadrzaj>
      <item>FINA Regionalni centar Zagreb</item>
      <item>Andrej Krpina</item>
    </izvorni_sadrzaj>
    <derivirana_varijabla naziv="DomainObject.Predmet.StrankaListNazivFormated_1">
      <item>FINA Regionalni centar Zagreb</item>
      <item>Andrej Krpina</item>
    </derivirana_varijabla>
  </DomainObject.Predmet.StrankaListNazivFormated>
  <DomainObject.Predmet.StrankaListNazivFormatedOIB>
    <izvorni_sadrzaj>
      <item>FINA Regionalni centar Zagreb, OIB 85821130368</item>
      <item>Andrej Krpina, OIB 66490712868</item>
    </izvorni_sadrzaj>
    <derivirana_varijabla naziv="DomainObject.Predmet.StrankaListNazivFormatedOIB_1">
      <item>FINA Regionalni centar Zagreb, OIB 85821130368</item>
      <item>Andrej Krpina, OIB 66490712868</item>
    </derivirana_varijabla>
  </DomainObject.Predmet.StrankaListNazivFormatedOIB>
  <DomainObject.Predmet.ProtuStrankaListFormated>
    <izvorni_sadrzaj>
      <item>G2 SISTEM jednostavno društvo s ograničenom odgovornošću za trgovinu i usluge zastupanog po punomoćniku Andrej Krpina</item>
    </izvorni_sadrzaj>
    <derivirana_varijabla naziv="DomainObject.Predmet.ProtuStrankaListFormated_1">
      <item>G2 SISTEM jednostavno društvo s ograničenom odgovornošću za trgovinu i usluge zastupanog po punomoćniku Andrej Krpina</item>
    </derivirana_varijabla>
  </DomainObject.Predmet.ProtuStrankaListFormated>
  <DomainObject.Predmet.ProtuStrankaListFormatedOIB>
    <izvorni_sadrzaj>
      <item>G2 SISTEM jednostavno društvo s ograničenom odgovornošću za trgovinu i usluge, OIB 81595488241 zastupanog po punomoćniku Andrej Krpina</item>
    </izvorni_sadrzaj>
    <derivirana_varijabla naziv="DomainObject.Predmet.ProtuStrankaListFormatedOIB_1">
      <item>G2 SISTEM jednostavno društvo s ograničenom odgovornošću za trgovinu i usluge, OIB 81595488241 zastupanog po punomoćniku Andrej Krpina</item>
    </derivirana_varijabla>
  </DomainObject.Predmet.ProtuStrankaListFormatedOIB>
  <DomainObject.Predmet.ProtuStrankaListFormatedWithAdress>
    <izvorni_sadrzaj>
      <item>G2 SISTEM jednostavno društvo s ograničenom odgovornošću za trgovinu i usluge, Ilica 438 B, 10000 Zagreb zastupanog po punomoćniku Andrej Krpina</item>
    </izvorni_sadrzaj>
    <derivirana_varijabla naziv="DomainObject.Predmet.ProtuStrankaListFormatedWithAdress_1">
      <item>G2 SISTEM jednostavno društvo s ograničenom odgovornošću za trgovinu i usluge, Ilica 438 B, 10000 Zagreb zastupanog po punomoćniku Andrej Krpina</item>
    </derivirana_varijabla>
  </DomainObject.Predmet.ProtuStrankaListFormatedWithAdress>
  <DomainObject.Predmet.ProtuStrankaListFormatedWithAdressOIB>
    <izvorni_sadrzaj>
      <item>G2 SISTEM jednostavno društvo s ograničenom odgovornošću za trgovinu i usluge, OIB 81595488241, Ilica 438 B, 10000 Zagreb zastupanog po punomoćniku Andrej Krpina</item>
    </izvorni_sadrzaj>
    <derivirana_varijabla naziv="DomainObject.Predmet.ProtuStrankaListFormatedWithAdressOIB_1">
      <item>G2 SISTEM jednostavno društvo s ograničenom odgovornošću za trgovinu i usluge, OIB 81595488241, Ilica 438 B, 10000 Zagreb zastupanog po punomoćniku Andrej Krpina</item>
    </derivirana_varijabla>
  </DomainObject.Predmet.ProtuStrankaListFormatedWithAdressOIB>
  <DomainObject.Predmet.ProtuStrankaListNazivFormated>
    <izvorni_sadrzaj>
      <item>G2 SISTEM jednostavno društvo s ograničenom odgovornošću za trgovinu i usluge</item>
    </izvorni_sadrzaj>
    <derivirana_varijabla naziv="DomainObject.Predmet.ProtuStrankaListNazivFormated_1">
      <item>G2 SISTEM jednostavno društvo s ograničenom odgovornošću za trgovinu i usluge</item>
    </derivirana_varijabla>
  </DomainObject.Predmet.ProtuStrankaListNazivFormated>
  <DomainObject.Predmet.ProtuStrankaListNazivFormatedOIB>
    <izvorni_sadrzaj>
      <item>G2 SISTEM jednostavno društvo s ograničenom odgovornošću za trgovinu i usluge, OIB 81595488241</item>
    </izvorni_sadrzaj>
    <derivirana_varijabla naziv="DomainObject.Predmet.ProtuStrankaListNazivFormatedOIB_1">
      <item>G2 SISTEM jednostavno društvo s ograničenom odgovornošću za trgovinu i usluge, OIB 81595488241</item>
    </derivirana_varijabla>
  </DomainObject.Predmet.ProtuStrankaListNazivFormatedOIB>
  <DomainObject.Predmet.OstaliListFormated>
    <izvorni_sadrzaj>
      <item>Andrej Krpina punomoćnik sudionika u postupku G2 SISTEM jednostavno društvo s ograničenom odgovornošću za trgovinu i usluge</item>
    </izvorni_sadrzaj>
    <derivirana_varijabla naziv="DomainObject.Predmet.OstaliListFormated_1">
      <item>Andrej Krpina punomoćnik sudionika u postupku G2 SISTEM jednostavno društvo s ograničenom odgovornošću za trgovinu i usluge</item>
    </derivirana_varijabla>
  </DomainObject.Predmet.OstaliListFormated>
  <DomainObject.Predmet.OstaliListFormatedOIB>
    <izvorni_sadrzaj>
      <item>Andrej Krpina, OIB 66490712868 punomoćnik sudionika u postupku G2 SISTEM jednostavno društvo s ograničenom odgovornošću za trgovinu i usluge</item>
    </izvorni_sadrzaj>
    <derivirana_varijabla naziv="DomainObject.Predmet.OstaliListFormatedOIB_1">
      <item>Andrej Krpina, OIB 66490712868 punomoćnik sudionika u postupku G2 SISTEM jednostavno društvo s ograničenom odgovornošću za trgovinu i usluge</item>
    </derivirana_varijabla>
  </DomainObject.Predmet.OstaliListFormatedOIB>
  <DomainObject.Predmet.OstaliListFormatedWithAdress>
    <izvorni_sadrzaj>
      <item>Andrej Krpina, Ul. Kotarskih Serdara 10, 23420 Benkovac punomoćnik sudionika u postupku G2 SISTEM jednostavno društvo s ograničenom odgovornošću za trgovinu i usluge</item>
    </izvorni_sadrzaj>
    <derivirana_varijabla naziv="DomainObject.Predmet.OstaliListFormatedWithAdress_1">
      <item>Andrej Krpina, Ul. Kotarskih Serdara 10, 23420 Benkovac punomoćnik sudionika u postupku G2 SISTEM jednostavno društvo s ograničenom odgovornošću za trgovinu i usluge</item>
    </derivirana_varijabla>
  </DomainObject.Predmet.OstaliListFormatedWithAdress>
  <DomainObject.Predmet.OstaliListFormatedWithAdressOIB>
    <izvorni_sadrzaj>
      <item>Andrej Krpina, OIB 66490712868, Ul. Kotarskih Serdara 10, 23420 Benkovac punomoćnik sudionika u postupku G2 SISTEM jednostavno društvo s ograničenom odgovornošću za trgovinu i usluge</item>
    </izvorni_sadrzaj>
    <derivirana_varijabla naziv="DomainObject.Predmet.OstaliListFormatedWithAdressOIB_1">
      <item>Andrej Krpina, OIB 66490712868, Ul. Kotarskih Serdara 10, 23420 Benkovac punomoćnik sudionika u postupku G2 SISTEM jednostavno društvo s ograničenom odgovornošću za trgovinu i usluge</item>
    </derivirana_varijabla>
  </DomainObject.Predmet.OstaliListFormatedWithAdressOIB>
  <DomainObject.Predmet.OstaliListNazivFormated>
    <izvorni_sadrzaj>
      <item>Andrej Krpina</item>
    </izvorni_sadrzaj>
    <derivirana_varijabla naziv="DomainObject.Predmet.OstaliListNazivFormated_1">
      <item>Andrej Krpina</item>
    </derivirana_varijabla>
  </DomainObject.Predmet.OstaliListNazivFormated>
  <DomainObject.Predmet.OstaliListNazivFormatedOIB>
    <izvorni_sadrzaj>
      <item>Andrej Krpina, OIB 66490712868</item>
    </izvorni_sadrzaj>
    <derivirana_varijabla naziv="DomainObject.Predmet.OstaliListNazivFormatedOIB_1">
      <item>Andrej Krpina, OIB 66490712868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G2 SISTEM jednostavno društvo s ograničenom odgovornošću za trgovinu i usluge</izvorni_sadrzaj>
    <derivirana_varijabla naziv="DomainObject.Predmet.ProtustrankaIDrugi_1">G2 SISTEM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G2 SISTEM jednostavno društvo s ograničenom odgovornošću za trgovinu i usluge, OIB 81595488241, Ilica 438 B, 10000 Zagreb</izvorni_sadrzaj>
    <derivirana_varijabla naziv="DomainObject.Predmet.ProtustrankaIDrugiAdressOIB_1">G2 SISTEM jednostavno društvo s ograničenom odgovornošću za trgovinu i usluge, OIB 81595488241, Ilica 438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G2 SISTEM jednostavno društvo s ograničenom odgovornošću za trgovinu i usluge</item>
      <item>Andrej Krpina</item>
      <item>Andrej Krpina</item>
    </izvorni_sadrzaj>
    <derivirana_varijabla naziv="DomainObject.Predmet.SudioniciListNaziv_1">
      <item>FINA Regionalni centar Zagreb</item>
      <item>G2 SISTEM jednostavno društvo s ograničenom odgovornošću za trgovinu i usluge</item>
      <item>Andrej Krpina</item>
      <item>Andrej Krpina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G2 SISTEM jednostavno društvo s ograničenom odgovornošću za trgovinu i usluge, OIB 81595488241, Ilica 438 B,10000 Zagreb</item>
      <item>Andrej Krpina, OIB 66490712868, Ul. Kotarskih Serdara 10,23420 Benkovac</item>
      <item>Andrej Krpina, OIB 66490712868, Ul. Kotarskih Serdara 10,23420 Benkovac</item>
    </izvorni_sadrzaj>
    <derivirana_varijabla naziv="DomainObject.Predmet.SudioniciListAdressOIB_1">
      <item>FINA Regionalni centar Zagreb, OIB 85821130368, Trg svibanjskih žrtava 1995. br. 1,10000 Zagreb</item>
      <item>G2 SISTEM jednostavno društvo s ograničenom odgovornošću za trgovinu i usluge, OIB 81595488241, Ilica 438 B,10000 Zagreb</item>
      <item>Andrej Krpina, OIB 66490712868, Ul. Kotarskih Serdara 10,23420 Benkovac</item>
      <item>Andrej Krpina, OIB 66490712868, Ul.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81595488241</item>
      <item>, OIB 66490712868</item>
      <item>, OIB 66490712868</item>
    </izvorni_sadrzaj>
    <derivirana_varijabla naziv="DomainObject.Predmet.SudioniciListNazivOIB_1">
      <item>, OIB 85821130368</item>
      <item>, OIB 81595488241</item>
      <item>, OIB 66490712868</item>
      <item>, OIB 66490712868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7F20A-4E4F-4546-984C-7352EA64C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782</properties:Words>
  <properties:Characters>4355</properties:Characters>
  <properties:Lines>87</properties:Lines>
  <properties:Paragraphs>27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2016-09-08T11:48:00Z</cp:lastPrinted>
  <dcterms:modified xmlns:xsi="http://www.w3.org/2001/XMLSchema-instance" xsi:type="dcterms:W3CDTF">2017-09-29T09:21:00Z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