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835e8" w14:paraId="94835e8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D50F65" w:rsidRPr="00D50F65">
        <w:t>359/18</w:t>
      </w:r>
      <w:r w:rsidR="00814557" w:rsidRPr="00D50F65">
        <w:t>-</w:t>
      </w:r>
      <w:r w:rsidR="00D50F65" w:rsidRPr="00D50F65">
        <w:t>2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="00844184">
        <w:t xml:space="preserve"> Stečajna masa iza</w:t>
      </w:r>
      <w:r w:rsidRPr="006F1FF1">
        <w:t xml:space="preserve"> </w:t>
      </w:r>
      <w:r w:rsidR="00844184">
        <w:t>PS – DALMACO d.o.o. Zadar u stečaju, OIB: 42148967010, zastupanom po stečajnoj upraviteljici stečajne mase</w:t>
      </w:r>
      <w:r w:rsidR="006212E6" w:rsidRPr="006F1FF1">
        <w:t xml:space="preserve"> </w:t>
      </w:r>
      <w:r w:rsidR="00844184">
        <w:t>Ivanki Bosotini</w:t>
      </w:r>
      <w:r w:rsidRPr="006F1FF1">
        <w:t xml:space="preserve">, dana </w:t>
      </w:r>
      <w:r w:rsidR="00D50F65">
        <w:t>5</w:t>
      </w:r>
      <w:r w:rsidR="00814557" w:rsidRPr="006F1FF1">
        <w:t xml:space="preserve">. </w:t>
      </w:r>
      <w:r w:rsidR="00D50F65">
        <w:t>studenog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844184">
        <w:t>Stečajna masa iza</w:t>
      </w:r>
      <w:r w:rsidR="00844184" w:rsidRPr="006F1FF1">
        <w:t xml:space="preserve"> </w:t>
      </w:r>
      <w:r w:rsidR="00844184">
        <w:t>PS – DALMACO d.o.o. Zadar u stečaju, OIB: 42148967010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844184">
        <w:t>1698/114</w:t>
      </w:r>
      <w:r w:rsidR="00814557" w:rsidRPr="006F1FF1">
        <w:t xml:space="preserve"> k.o. </w:t>
      </w:r>
      <w:r w:rsidR="00844184">
        <w:t>Crno</w:t>
      </w:r>
      <w:r w:rsidR="00814557" w:rsidRPr="006F1FF1">
        <w:t xml:space="preserve">, zk. ul. </w:t>
      </w:r>
      <w:r w:rsidR="00844184">
        <w:t>1138</w:t>
      </w:r>
      <w:r w:rsidR="00814557" w:rsidRPr="006F1FF1">
        <w:t>,</w:t>
      </w:r>
      <w:r w:rsidR="00844184">
        <w:t xml:space="preserve"> </w:t>
      </w:r>
      <w:r w:rsidR="00814557" w:rsidRPr="006F1FF1">
        <w:t xml:space="preserve">površine </w:t>
      </w:r>
      <w:r w:rsidR="00844184">
        <w:t>4736</w:t>
      </w:r>
      <w:r w:rsidR="00814557" w:rsidRPr="006F1FF1">
        <w:t xml:space="preserve"> m2, u naravi </w:t>
      </w:r>
      <w:r w:rsidR="00844184">
        <w:t>dvor-neplodno, industrijska zgrada i pomoćni objekt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A37023" w:rsidRPr="006F1FF1">
        <w:t xml:space="preserve"> </w:t>
      </w:r>
      <w:r w:rsidR="00146E76">
        <w:t>H-ABDUCO d.o.o., OIB: 13667298928, Zagreb, na temelju kojeg je izvršen prijenos prava vlasništva radi osiguranja novčane tražbine, i DRVOPROIZVODA d.d., Jastrebarsko.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146E76">
        <w:t>Zadru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 xml:space="preserve">1 </w:t>
      </w:r>
      <w:r w:rsidR="00433D1F" w:rsidRPr="00D50F65">
        <w:t>St-</w:t>
      </w:r>
      <w:r w:rsidR="00D50F65" w:rsidRPr="00D50F65">
        <w:t>359/18</w:t>
      </w:r>
      <w:r w:rsidR="00852B0D" w:rsidRPr="00D50F65">
        <w:t>-</w:t>
      </w:r>
      <w:r w:rsidR="00D50F65" w:rsidRPr="00D50F65">
        <w:t>1</w:t>
      </w:r>
      <w:r w:rsidR="00433D1F" w:rsidRPr="00D50F65">
        <w:t xml:space="preserve"> </w:t>
      </w:r>
      <w:r w:rsidRPr="00D50F65">
        <w:t xml:space="preserve">od </w:t>
      </w:r>
      <w:r w:rsidR="00D50F65">
        <w:t>5</w:t>
      </w:r>
      <w:r w:rsidR="0094184A" w:rsidRPr="006F1FF1">
        <w:t xml:space="preserve">. </w:t>
      </w:r>
      <w:r w:rsidR="00D50F65">
        <w:t>studenog</w:t>
      </w:r>
      <w:r w:rsidR="00146E76">
        <w:t xml:space="preserve"> 2018</w:t>
      </w:r>
      <w:r w:rsidR="00433D1F" w:rsidRPr="006F1FF1">
        <w:t>.</w:t>
      </w:r>
      <w:r w:rsidRPr="006F1FF1">
        <w:t xml:space="preserve"> </w:t>
      </w:r>
      <w:r w:rsidR="00146E76">
        <w:t>nastavljen je stečajni postupak radi naknadne diobe u postupku nad stečajnom maso iza stečajnog dužnika PS – DALMACO d.o.o. Zadar u stečaju.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</w:t>
      </w:r>
      <w:r w:rsidR="00146E76">
        <w:t>etnina stečajnog dužnika na kojoj</w:t>
      </w:r>
      <w:r w:rsidRPr="006F1FF1">
        <w:t xml:space="preserve">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146E76">
        <w:t>H-ABDUCO d.o.o., Zagreb na temelju kojeg je izvršen prijenos prava vlasništva radi osiguranja, te DRVOPROIZVODA d.d., Jastrebarsko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lastRenderedPageBreak/>
        <w:t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</w:t>
      </w:r>
      <w:r w:rsidR="00146E76">
        <w:t xml:space="preserve"> pa je stoga </w:t>
      </w:r>
      <w:r w:rsidRPr="006F1FF1">
        <w:t xml:space="preserve">odlučeno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D50F65">
        <w:t>5</w:t>
      </w:r>
      <w:r w:rsidR="00814557" w:rsidRPr="006F1FF1">
        <w:t xml:space="preserve">. </w:t>
      </w:r>
      <w:r w:rsidR="00D50F65">
        <w:t>studenog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CC6AD0" w:rsidP="0039490D" w:rsidR="0039490D" w:rsidRPr="00FA2B5D">
      <w:pPr>
        <w:jc w:val="both"/>
      </w:pPr>
      <w:r>
        <w:t>Za točnost otpravka – ovlašteni službenik</w:t>
      </w:r>
      <w:r w:rsidR="00844184">
        <w:tab/>
      </w:r>
      <w:r w:rsidR="00844184">
        <w:tab/>
      </w:r>
      <w:r w:rsidR="00844184">
        <w:tab/>
      </w:r>
      <w:r w:rsidR="00844184">
        <w:tab/>
      </w:r>
      <w:r w:rsidR="00844184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  <w:r w:rsidR="0039490D" w:rsidRPr="00FA2B5D">
        <w:t>:</w:t>
      </w:r>
    </w:p>
    <w:p w:rsidRDefault="00CC6AD0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844184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844184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844184" w:rsidP="0039490D" w:rsidR="0039490D" w:rsidRPr="006F1FF1">
      <w:pPr>
        <w:numPr>
          <w:ilvl w:val="0"/>
          <w:numId w:val="1"/>
        </w:numPr>
        <w:jc w:val="both"/>
      </w:pPr>
      <w:r>
        <w:t>stečajna</w:t>
      </w:r>
      <w:r w:rsidR="00A37023" w:rsidRPr="006F1FF1">
        <w:t xml:space="preserve"> upravitelj</w:t>
      </w:r>
      <w:r>
        <w:t>ica</w:t>
      </w:r>
      <w:r w:rsidR="00A37023" w:rsidRPr="006F1FF1">
        <w:t xml:space="preserve"> </w:t>
      </w:r>
      <w:r>
        <w:t>Ivanka Bosotina</w:t>
      </w:r>
      <w:r w:rsidR="00A37023" w:rsidRPr="006F1FF1">
        <w:t>,</w:t>
      </w:r>
    </w:p>
    <w:p w:rsidRDefault="00855B7A" w:rsidP="00E477F9" w:rsidR="00E477F9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844184">
        <w:t>Zadru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  <w:r w:rsidR="00433D1F" w:rsidRPr="006F1FF1">
        <w:t xml:space="preserve"> </w:t>
      </w:r>
    </w:p>
    <w:p w:rsidRDefault="00D50F65" w:rsidP="00E477F9" w:rsidR="003607D5">
      <w:pPr>
        <w:pStyle w:val="Odlomakpopisa"/>
        <w:numPr>
          <w:ilvl w:val="0"/>
          <w:numId w:val="1"/>
        </w:numPr>
        <w:jc w:val="both"/>
      </w:pPr>
      <w:r>
        <w:t xml:space="preserve">ABDUCO d.o.o., OIB: 13667298928, Zagreb, na temelju kojeg je izvršen prijenos prava vlasništva radi osiguranja novčane tražbine, </w:t>
      </w:r>
      <w:r w:rsidR="00EC08AF">
        <w:t>– putem e oglasne ploče</w:t>
      </w:r>
    </w:p>
    <w:p w:rsidRDefault="00D50F65" w:rsidP="00E477F9" w:rsidR="00D50F65" w:rsidRPr="00EC08AF">
      <w:pPr>
        <w:pStyle w:val="Odlomakpopisa"/>
        <w:numPr>
          <w:ilvl w:val="0"/>
          <w:numId w:val="1"/>
        </w:numPr>
        <w:jc w:val="both"/>
      </w:pPr>
      <w:r>
        <w:t>DRVOPROIZVODA d.d., Jastrebarsko – putem e 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CC6AD0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D50F65">
      <w:t>359</w:t>
    </w:r>
    <w:r w:rsidR="00814557">
      <w:t>/</w:t>
    </w:r>
    <w:r>
      <w:t>20</w:t>
    </w:r>
    <w:r w:rsidR="00D50F65">
      <w:t>18</w:t>
    </w:r>
    <w:r w:rsidR="00814557">
      <w:t>-</w:t>
    </w:r>
    <w:r w:rsidR="00D50F65">
      <w:t>2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11A9F"/>
    <w:rsid w:val="00117C04"/>
    <w:rsid w:val="00121333"/>
    <w:rsid w:val="00136BC2"/>
    <w:rsid w:val="0014527C"/>
    <w:rsid w:val="00146E76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3812"/>
    <w:rsid w:val="002E51F9"/>
    <w:rsid w:val="002F3220"/>
    <w:rsid w:val="0030612B"/>
    <w:rsid w:val="00312AB9"/>
    <w:rsid w:val="00315970"/>
    <w:rsid w:val="003233E8"/>
    <w:rsid w:val="00331223"/>
    <w:rsid w:val="00356AEA"/>
    <w:rsid w:val="003607D5"/>
    <w:rsid w:val="00362193"/>
    <w:rsid w:val="0036508C"/>
    <w:rsid w:val="00373798"/>
    <w:rsid w:val="00386CC8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212E6"/>
    <w:rsid w:val="0062393D"/>
    <w:rsid w:val="00646F4A"/>
    <w:rsid w:val="00666D9F"/>
    <w:rsid w:val="006F1FF1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44184"/>
    <w:rsid w:val="00852B0D"/>
    <w:rsid w:val="0085316B"/>
    <w:rsid w:val="00855B7A"/>
    <w:rsid w:val="0086684E"/>
    <w:rsid w:val="00876F52"/>
    <w:rsid w:val="008969A1"/>
    <w:rsid w:val="008A7FDF"/>
    <w:rsid w:val="008B40A4"/>
    <w:rsid w:val="008E2A91"/>
    <w:rsid w:val="008F3A9F"/>
    <w:rsid w:val="0091557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977D7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1E22"/>
    <w:rsid w:val="00C7469B"/>
    <w:rsid w:val="00CA445B"/>
    <w:rsid w:val="00CB3BF3"/>
    <w:rsid w:val="00CC6AD0"/>
    <w:rsid w:val="00CD6573"/>
    <w:rsid w:val="00CE0CC5"/>
    <w:rsid w:val="00CF067A"/>
    <w:rsid w:val="00CF1FE5"/>
    <w:rsid w:val="00CF6345"/>
    <w:rsid w:val="00D21233"/>
    <w:rsid w:val="00D21EC9"/>
    <w:rsid w:val="00D22521"/>
    <w:rsid w:val="00D37DC6"/>
    <w:rsid w:val="00D50F65"/>
    <w:rsid w:val="00D52535"/>
    <w:rsid w:val="00D7261A"/>
    <w:rsid w:val="00D843C9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A2B5D"/>
    <w:rsid w:val="00FB3639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C6A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6A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6A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6A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6A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C6A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6A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6A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6A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6A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</izvorni_sadrzaj>
    <derivirana_varijabla naziv="DomainObject.Predmet.Broj_1">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2018.</izvorni_sadrzaj>
    <derivirana_varijabla naziv="DomainObject.Predmet.DatumOsnivanja_1">31.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St-359/2018</izvorni_sadrzaj>
    <derivirana_varijabla naziv="DomainObject.Predmet.OznakaBroj_1">St-359/2018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PS DALMACO društvo s ograničenom odgovornošću za proizvodnju, usluge, turizam, unutarnju i vanjsku trgovi</izvorni_sadrzaj>
    <derivirana_varijabla naziv="DomainObject.Predmet.ProtustrankaFormated_1">  Stečajna masa iza PS DALMACO društvo s ograničenom odgovornošću za proizvodnju, usluge, turizam, unutarnju i vanjsku trgovi</derivirana_varijabla>
  </DomainObject.Predmet.ProtustrankaFormated>
  <DomainObject.Predmet.ProtustrankaFormatedOIB>
    <izvorni_sadrzaj>  Stečajna masa iza PS DALMACO društvo s ograničenom odgovornošću za proizvodnju, usluge, turizam, unutarnju i vanjsku trgovi, OIB 42148967010</izvorni_sadrzaj>
    <derivirana_varijabla naziv="DomainObject.Predmet.ProtustrankaFormatedOIB_1">  Stečajna masa iza PS DALMACO društvo s ograničenom odgovornošću za proizvodnju, usluge, turizam, unutarnju i vanjsku trgovi, OIB 42148967010</derivirana_varijabla>
  </DomainObject.Predmet.ProtustrankaFormatedOIB>
  <DomainObject.Predmet.ProtustrankaFormatedWithAdress>
    <izvorni_sadrzaj> Stečajna masa iza PS DALMACO društvo s ograničenom odgovornošću za proizvodnju, usluge, turizam, unutarnju i vanjsku trgovi, Dalmatinskog sabora 3, 23000 Zadar</izvorni_sadrzaj>
    <derivirana_varijabla naziv="DomainObject.Predmet.ProtustrankaFormatedWithAdress_1"> Stečajna masa iza PS DALMACO društvo s ograničenom odgovornošću za proizvodnju, usluge, turizam, unutarnju i vanjsku trgovi, Dalmatinskog sabora 3, 23000 Zadar</derivirana_varijabla>
  </DomainObject.Predmet.ProtustrankaFormatedWithAdress>
  <DomainObject.Predmet.ProtustrankaFormatedWithAdressOIB>
    <izvorni_sadrzaj> Stečajna masa iza PS DALMACO društvo s ograničenom odgovornošću za proizvodnju, usluge, turizam, unutarnju i vanjsku trgovi, OIB 42148967010, Dalmatinskog sabora 3, 23000 Zadar</izvorni_sadrzaj>
    <derivirana_varijabla naziv="DomainObject.Predmet.ProtustrankaFormatedWithAdressOIB_1"> Stečajna masa iza PS DALMACO društvo s ograničenom odgovornošću za proizvodnju, usluge, turizam, unutarnju i vanjsku trgovi, OIB 42148967010, Dalmatinskog sabora 3, 23000 Zadar</derivirana_varijabla>
  </DomainObject.Predmet.ProtustrankaFormatedWithAdressOIB>
  <DomainObject.Predmet.ProtustrankaWithAdress>
    <izvorni_sadrzaj>Stečajna masa iza PS DALMACO društvo s ograničenom odgovornošću za proizvodnju, usluge, turizam, unutarnju i vanjsku trgovi Dalmatinskog sabora 3, 23000 Zadar</izvorni_sadrzaj>
    <derivirana_varijabla naziv="DomainObject.Predmet.ProtustrankaWithAdress_1">Stečajna masa iza PS DALMACO društvo s ograničenom odgovornošću za proizvodnju, usluge, turizam, unutarnju i vanjsku trgovi Dalmatinskog sabora 3, 23000 Zadar</derivirana_varijabla>
  </DomainObject.Predmet.ProtustrankaWithAdress>
  <DomainObject.Predmet.ProtustrankaWithAdressOIB>
    <izvorni_sadrzaj>Stečajna masa iza PS DALMACO društvo s ograničenom odgovornošću za proizvodnju, usluge, turizam, unutarnju i vanjsku trgovi, OIB 42148967010, Dalmatinskog sabora 3, 23000 Zadar</izvorni_sadrzaj>
    <derivirana_varijabla naziv="DomainObject.Predmet.ProtustrankaWithAdressOIB_1">Stečajna masa iza PS DALMACO društvo s ograničenom odgovornošću za proizvodnju, usluge, turizam, unutarnju i vanjsku trgovi, OIB 42148967010, Dalmatinskog sabora 3, 23000 Zadar</derivirana_varijabla>
  </DomainObject.Predmet.ProtustrankaWithAdressOIB>
  <DomainObject.Predmet.ProtustrankaNazivFormated>
    <izvorni_sadrzaj>Stečajna masa iza PS DALMACO društvo s ograničenom odgovornošću za proizvodnju, usluge, turizam, unutarnju i vanjsku trgovi</izvorni_sadrzaj>
    <derivirana_varijabla naziv="DomainObject.Predmet.ProtustrankaNazivFormated_1">Stečajna masa iza PS DALMACO društvo s ograničenom odgovornošću za proizvodnju, usluge, turizam, unutarnju i vanjsku trgovi</derivirana_varijabla>
  </DomainObject.Predmet.ProtustrankaNazivFormated>
  <DomainObject.Predmet.ProtustrankaNazivFormatedOIB>
    <izvorni_sadrzaj>Stečajna masa iza PS DALMACO društvo s ograničenom odgovornošću za proizvodnju, usluge, turizam, unutarnju i vanjsku trgovi, OIB 42148967010</izvorni_sadrzaj>
    <derivirana_varijabla naziv="DomainObject.Predmet.ProtustrankaNazivFormatedOIB_1">Stečajna masa iza PS DALMACO društvo s ograničenom odgovornošću za proizvodnju, usluge, turizam, unutarnju i vanjsku trgovi, OIB 42148967010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 POREZNA UPRAVA, PODRUČNI URED ZADAR; DRVOPROIZVOD d.o.o. Jastrebarsko</izvorni_sadrzaj>
    <derivirana_varijabla naziv="DomainObject.Predmet.StrankaFormated_1">  MF, POREZNA UPRAVA, PODRUČNI URED ZADAR; DRVOPROIZVOD d.o.o. Jastrebarsko</derivirana_varijabla>
  </DomainObject.Predmet.StrankaFormated>
  <DomainObject.Predmet.StrankaFormatedOIB>
    <izvorni_sadrzaj>  MF, POREZNA UPRAVA, PODRUČNI URED ZADAR, OIB 18683136487; DRVOPROIZVOD d.o.o. Jastrebarsko, OIB 20021593437</izvorni_sadrzaj>
    <derivirana_varijabla naziv="DomainObject.Predmet.StrankaFormatedOIB_1">  MF, POREZNA UPRAVA, PODRUČNI URED ZADAR, OIB 18683136487; DRVOPROIZVOD d.o.o. Jastrebarsko, OIB 20021593437</derivirana_varijabla>
  </DomainObject.Predmet.StrankaFormatedOIB>
  <DomainObject.Predmet.StrankaFormatedWithAdress>
    <izvorni_sadrzaj> MF, POREZNA UPRAVA, PODRUČNI URED ZADAR; DRVOPROIZVOD d.o.o. Jastrebarsko</izvorni_sadrzaj>
    <derivirana_varijabla naziv="DomainObject.Predmet.StrankaFormatedWithAdress_1"> MF, POREZNA UPRAVA, PODRUČNI URED ZADAR; DRVOPROIZVOD d.o.o. Jastrebarsko</derivirana_varijabla>
  </DomainObject.Predmet.StrankaFormatedWithAdress>
  <DomainObject.Predmet.StrankaFormatedWithAdressOIB>
    <izvorni_sadrzaj> MF, POREZNA UPRAVA, PODRUČNI URED ZADAR, OIB 18683136487; DRVOPROIZVOD d.o.o. Jastrebarsko, OIB 20021593437</izvorni_sadrzaj>
    <derivirana_varijabla naziv="DomainObject.Predmet.StrankaFormatedWithAdressOIB_1"> MF, POREZNA UPRAVA, PODRUČNI URED ZADAR, OIB 18683136487; DRVOPROIZVOD d.o.o. Jastrebarsko, OIB 20021593437</derivirana_varijabla>
  </DomainObject.Predmet.StrankaFormatedWithAdressOIB>
  <DomainObject.Predmet.StrankaWithAdress>
    <izvorni_sadrzaj>MF, POREZNA UPRAVA, PODRUČNI URED ZADAR ,DRVOPROIZVOD d.o.o. Jastrebarsko </izvorni_sadrzaj>
    <derivirana_varijabla naziv="DomainObject.Predmet.StrankaWithAdress_1">MF, POREZNA UPRAVA, PODRUČNI URED ZADAR ,DRVOPROIZVOD d.o.o. Jastrebarsko </derivirana_varijabla>
  </DomainObject.Predmet.StrankaWithAdress>
  <DomainObject.Predmet.StrankaWithAdressOIB>
    <izvorni_sadrzaj>MF, POREZNA UPRAVA, PODRUČNI URED ZADAR, OIB 18683136487,DRVOPROIZVOD d.o.o. Jastrebarsko, OIB 20021593437</izvorni_sadrzaj>
    <derivirana_varijabla naziv="DomainObject.Predmet.StrankaWithAdressOIB_1">MF, POREZNA UPRAVA, PODRUČNI URED ZADAR, OIB 18683136487,DRVOPROIZVOD d.o.o. Jastrebarsko, OIB 20021593437</derivirana_varijabla>
  </DomainObject.Predmet.StrankaWithAdressOIB>
  <DomainObject.Predmet.StrankaNazivFormated>
    <izvorni_sadrzaj>MF, POREZNA UPRAVA, PODRUČNI URED ZADAR,DRVOPROIZVOD d.o.o. Jastrebarsko</izvorni_sadrzaj>
    <derivirana_varijabla naziv="DomainObject.Predmet.StrankaNazivFormated_1">MF, POREZNA UPRAVA, PODRUČNI URED ZADAR,DRVOPROIZVOD d.o.o. Jastrebarsko</derivirana_varijabla>
  </DomainObject.Predmet.StrankaNazivFormated>
  <DomainObject.Predmet.StrankaNazivFormatedOIB>
    <izvorni_sadrzaj>MF, POREZNA UPRAVA, PODRUČNI URED ZADAR, OIB 18683136487,DRVOPROIZVOD d.o.o. Jastrebarsko, OIB 20021593437</izvorni_sadrzaj>
    <derivirana_varijabla naziv="DomainObject.Predmet.StrankaNazivFormatedOIB_1">MF, POREZNA UPRAVA, PODRUČNI URED ZADAR, OIB 18683136487,DRVOPROIZVOD d.o.o. Jastrebarsko, OIB 20021593437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MF, POREZNA UPRAVA, PODRUČNI URED ZADAR</item>
      <item>DRVOPROIZVOD d.o.o. Jastrebarsko</item>
    </izvorni_sadrzaj>
    <derivirana_varijabla naziv="DomainObject.Predmet.StrankaListFormated_1">
      <item>MF, POREZNA UPRAVA, PODRUČNI URED ZADAR</item>
      <item>DRVOPROIZVOD d.o.o. Jastrebarsko</item>
    </derivirana_varijabla>
  </DomainObject.Predmet.StrankaListFormated>
  <DomainObject.Predmet.StrankaListFormatedOIB>
    <izvorni_sadrzaj>
      <item>MF, POREZNA UPRAVA, PODRUČNI URED ZADAR, OIB 18683136487</item>
      <item>DRVOPROIZVOD d.o.o. Jastrebarsko, OIB 20021593437</item>
    </izvorni_sadrzaj>
    <derivirana_varijabla naziv="DomainObject.Predmet.StrankaListFormatedOIB_1">
      <item>MF, POREZNA UPRAVA, PODRUČNI URED ZADAR, OIB 18683136487</item>
      <item>DRVOPROIZVOD d.o.o. Jastrebarsko, OIB 20021593437</item>
    </derivirana_varijabla>
  </DomainObject.Predmet.StrankaListFormatedOIB>
  <DomainObject.Predmet.StrankaListFormatedWithAdress>
    <izvorni_sadrzaj>
      <item>MF, POREZNA UPRAVA, PODRUČNI URED ZADAR</item>
      <item>DRVOPROIZVOD d.o.o. Jastrebarsko</item>
    </izvorni_sadrzaj>
    <derivirana_varijabla naziv="DomainObject.Predmet.StrankaListFormatedWithAdress_1">
      <item>MF, POREZNA UPRAVA, PODRUČNI URED ZADAR</item>
      <item>DRVOPROIZVOD d.o.o. Jastrebarsko</item>
    </derivirana_varijabla>
  </DomainObject.Predmet.StrankaListFormatedWithAdress>
  <DomainObject.Predmet.StrankaListFormatedWithAdressOIB>
    <izvorni_sadrzaj>
      <item>MF, POREZNA UPRAVA, PODRUČNI URED ZADAR, OIB 18683136487</item>
      <item>DRVOPROIZVOD d.o.o. Jastrebarsko, OIB 20021593437</item>
    </izvorni_sadrzaj>
    <derivirana_varijabla naziv="DomainObject.Predmet.StrankaListFormatedWithAdressOIB_1">
      <item>MF, POREZNA UPRAVA, PODRUČNI URED ZADAR, OIB 18683136487</item>
      <item>DRVOPROIZVOD d.o.o. Jastrebarsko, OIB 20021593437</item>
    </derivirana_varijabla>
  </DomainObject.Predmet.StrankaListFormatedWithAdressOIB>
  <DomainObject.Predmet.StrankaListNazivFormated>
    <izvorni_sadrzaj>
      <item>MF, POREZNA UPRAVA, PODRUČNI URED ZADAR</item>
      <item>DRVOPROIZVOD d.o.o. Jastrebarsko</item>
    </izvorni_sadrzaj>
    <derivirana_varijabla naziv="DomainObject.Predmet.StrankaListNazivFormated_1">
      <item>MF, POREZNA UPRAVA, PODRUČNI URED ZADAR</item>
      <item>DRVOPROIZVOD d.o.o. Jastrebarsko</item>
    </derivirana_varijabla>
  </DomainObject.Predmet.StrankaListNazivFormated>
  <DomainObject.Predmet.StrankaListNazivFormatedOIB>
    <izvorni_sadrzaj>
      <item>MF, POREZNA UPRAVA, PODRUČNI URED ZADAR, OIB 18683136487</item>
      <item>DRVOPROIZVOD d.o.o. Jastrebarsko, OIB 20021593437</item>
    </izvorni_sadrzaj>
    <derivirana_varijabla naziv="DomainObject.Predmet.StrankaListNazivFormatedOIB_1">
      <item>MF, POREZNA UPRAVA, PODRUČNI URED ZADAR, OIB 18683136487</item>
      <item>DRVOPROIZVOD d.o.o. Jastrebarsko, OIB 20021593437</item>
    </derivirana_varijabla>
  </DomainObject.Predmet.StrankaListNazivFormatedOIB>
  <DomainObject.Predmet.ProtuStrankaListFormated>
    <izvorni_sadrzaj>
      <item>Stečajna masa iza PS DALMACO društvo s ograničenom odgovornošću za proizvodnju, usluge, turizam, unutarnju i vanjsku trgovi</item>
    </izvorni_sadrzaj>
    <derivirana_varijabla naziv="DomainObject.Predmet.ProtuStrankaListFormated_1">
      <item>Stečajna masa iza PS DALMACO društvo s ograničenom odgovornošću za proizvodnju, usluge, turizam, unutarnju i vanjsku trgovi</item>
    </derivirana_varijabla>
  </DomainObject.Predmet.ProtuStrankaListFormated>
  <DomainObject.Predmet.ProtuStrankaListFormatedOIB>
    <izvorni_sadrzaj>
      <item>Stečajna masa iza PS DALMACO društvo s ograničenom odgovornošću za proizvodnju, usluge, turizam, unutarnju i vanjsku trgovi, OIB 42148967010</item>
    </izvorni_sadrzaj>
    <derivirana_varijabla naziv="DomainObject.Predmet.ProtuStrankaListFormatedOIB_1">
      <item>Stečajna masa iza PS DALMACO društvo s ograničenom odgovornošću za proizvodnju, usluge, turizam, unutarnju i vanjsku trgovi, OIB 42148967010</item>
    </derivirana_varijabla>
  </DomainObject.Predmet.ProtuStrankaListFormatedOIB>
  <DomainObject.Predmet.ProtuStrankaListFormatedWithAdress>
    <izvorni_sadrzaj>
      <item>Stečajna masa iza PS DALMACO društvo s ograničenom odgovornošću za proizvodnju, usluge, turizam, unutarnju i vanjsku trgovi, Dalmatinskog sabora 3, 23000 Zadar</item>
    </izvorni_sadrzaj>
    <derivirana_varijabla naziv="DomainObject.Predmet.ProtuStrankaListFormatedWithAdress_1">
      <item>Stečajna masa iza PS DALMACO društvo s ograničenom odgovornošću za proizvodnju, usluge, turizam, unutarnju i vanjsku trgovi, Dalmatinskog sabora 3, 23000 Zadar</item>
    </derivirana_varijabla>
  </DomainObject.Predmet.ProtuStrankaListFormatedWithAdress>
  <DomainObject.Predmet.ProtuStrankaListFormatedWithAdressOIB>
    <izvorni_sadrzaj>
      <item>Stečajna masa iza PS DALMACO društvo s ograničenom odgovornošću za proizvodnju, usluge, turizam, unutarnju i vanjsku trgovi, OIB 42148967010, Dalmatinskog sabora 3, 23000 Zadar</item>
    </izvorni_sadrzaj>
    <derivirana_varijabla naziv="DomainObject.Predmet.ProtuStrankaListFormatedWithAdressOIB_1">
      <item>Stečajna masa iza PS DALMACO društvo s ograničenom odgovornošću za proizvodnju, usluge, turizam, unutarnju i vanjsku trgovi, OIB 42148967010, Dalmatinskog sabora 3, 23000 Zadar</item>
    </derivirana_varijabla>
  </DomainObject.Predmet.ProtuStrankaListFormatedWithAdressOIB>
  <DomainObject.Predmet.ProtuStrankaListNazivFormated>
    <izvorni_sadrzaj>
      <item>Stečajna masa iza PS DALMACO društvo s ograničenom odgovornošću za proizvodnju, usluge, turizam, unutarnju i vanjsku trgovi</item>
    </izvorni_sadrzaj>
    <derivirana_varijabla naziv="DomainObject.Predmet.ProtuStrankaListNazivFormated_1">
      <item>Stečajna masa iza PS DALMACO društvo s ograničenom odgovornošću za proizvodnju, usluge, turizam, unutarnju i vanjsku trgovi</item>
    </derivirana_varijabla>
  </DomainObject.Predmet.ProtuStrankaListNazivFormated>
  <DomainObject.Predmet.ProtuStrankaListNazivFormatedOIB>
    <izvorni_sadrzaj>
      <item>Stečajna masa iza PS DALMACO društvo s ograničenom odgovornošću za proizvodnju, usluge, turizam, unutarnju i vanjsku trgovi, OIB 42148967010</item>
    </izvorni_sadrzaj>
    <derivirana_varijabla naziv="DomainObject.Predmet.ProtuStrankaListNazivFormatedOIB_1">
      <item>Stečajna masa iza PS DALMACO društvo s ograničenom odgovornošću za proizvodnju, usluge, turizam, unutarnju i vanjsku trgovi, OIB 42148967010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MF, POREZNA UPRAVA, PODRUČNI URED ZADAR i dr.</izvorni_sadrzaj>
    <derivirana_varijabla naziv="DomainObject.Predmet.StrankaIDrugi_1">MF, POREZNA UPRAVA, PODRUČNI URED ZADAR i dr.</derivirana_varijabla>
  </DomainObject.Predmet.StrankaIDrugi>
  <DomainObject.Predmet.ProtustrankaIDrugi>
    <izvorni_sadrzaj>Stečajna masa iza PS DALMACO društvo s ograničenom odgovornošću za proizvodnju, usluge, turizam, unutarnju i vanjsku trgovi</izvorni_sadrzaj>
    <derivirana_varijabla naziv="DomainObject.Predmet.ProtustrankaIDrugi_1">Stečajna masa iza PS DALMACO društvo s ograničenom odgovornošću za proizvodnju, usluge, turizam, unutarnju i vanjsku trgovi</derivirana_varijabla>
  </DomainObject.Predmet.ProtustrankaIDrugi>
  <DomainObject.Predmet.StrankaIDrugiAdressOIB>
    <izvorni_sadrzaj>MF, POREZNA UPRAVA, PODRUČNI URED ZADAR, OIB 18683136487 i dr.</izvorni_sadrzaj>
    <derivirana_varijabla naziv="DomainObject.Predmet.StrankaIDrugiAdressOIB_1">MF, POREZNA UPRAVA, PODRUČNI URED ZADAR, OIB 18683136487 i dr.</derivirana_varijabla>
  </DomainObject.Predmet.StrankaIDrugiAdressOIB>
  <DomainObject.Predmet.ProtustrankaIDrugiAdressOIB>
    <izvorni_sadrzaj>Stečajna masa iza PS DALMACO društvo s ograničenom odgovornošću za proizvodnju, usluge, turizam, unutarnju i vanjsku trgovi, OIB 42148967010, Dalmatinskog sabora 3, 23000 Zadar</izvorni_sadrzaj>
    <derivirana_varijabla naziv="DomainObject.Predmet.ProtustrankaIDrugiAdressOIB_1">Stečajna masa iza PS DALMACO društvo s ograničenom odgovornošću za proizvodnju, usluge, turizam, unutarnju i vanjsku trgovi, OIB 42148967010, Dalmatinskog sabora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MF, POREZNA UPRAVA, PODRUČNI URED ZADAR</item>
      <item>Stečajna masa iza PS DALMACO društvo s ograničenom odgovornošću za proizvodnju, usluge, turizam, unutarnju i vanjsku trgovi</item>
      <item>DRVOPROIZVOD d.o.o. Jastrebarsko</item>
    </izvorni_sadrzaj>
    <derivirana_varijabla naziv="DomainObject.Predmet.SudioniciListNaziv_1">
      <item>MF, POREZNA UPRAVA, PODRUČNI URED ZADAR</item>
      <item>Stečajna masa iza PS DALMACO društvo s ograničenom odgovornošću za proizvodnju, usluge, turizam, unutarnju i vanjsku trgovi</item>
      <item>DRVOPROIZVOD d.o.o. Jastrebarsko</item>
    </derivirana_varijabla>
  </DomainObject.Predmet.SudioniciListNaziv>
  <DomainObject.Predmet.SudioniciListAdressOIB>
    <izvorni_sadrzaj>
      <item>MF, POREZNA UPRAVA, PODRUČNI URED ZADAR, OIB 18683136487</item>
      <item>Stečajna masa iza PS DALMACO društvo s ograničenom odgovornošću za proizvodnju, usluge, turizam, unutarnju i vanjsku trgovi, OIB 42148967010, Dalmatinskog sabora 3,23000 Zadar</item>
      <item>DRVOPROIZVOD d.o.o. Jastrebarsko, OIB 20021593437</item>
    </izvorni_sadrzaj>
    <derivirana_varijabla naziv="DomainObject.Predmet.SudioniciListAdressOIB_1">
      <item>MF, POREZNA UPRAVA, PODRUČNI URED ZADAR, OIB 18683136487</item>
      <item>Stečajna masa iza PS DALMACO društvo s ograničenom odgovornošću za proizvodnju, usluge, turizam, unutarnju i vanjsku trgovi, OIB 42148967010, Dalmatinskog sabora 3,23000 Zadar</item>
      <item>DRVOPROIZVOD d.o.o. Jastrebarsko, OIB 20021593437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42148967010</item>
      <item>, OIB 20021593437</item>
    </izvorni_sadrzaj>
    <derivirana_varijabla naziv="DomainObject.Predmet.SudioniciListNazivOIB_1">
      <item>, OIB 18683136487</item>
      <item>, OIB 42148967010</item>
      <item>, OIB 20021593437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FA1B31-0177-438A-BE70-9CF23833EE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440</properties:Words>
  <properties:Characters>2337</properties:Characters>
  <properties:Lines>75</properties:Lines>
  <properties:Paragraphs>29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2018-01-26T09:13:00Z</dcterms:created>
  <dc:creator>Srđan Gavranić</dc:creator>
  <cp:lastModifiedBy>Ante Rubelj</cp:lastModifiedBy>
  <cp:lastPrinted>2018-11-09T14:02:00Z</cp:lastPrinted>
  <dcterms:modified xmlns:xsi="http://www.w3.org/2001/XMLSchema-instance" xsi:type="dcterms:W3CDTF">2018-11-09T14:02:00Z</dcterms:modified>
  <cp:revision>11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prodaja St-231-11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