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af26" w14:paraId="d2daf26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9A19AA">
        <w:rPr>
          <w:rFonts w:cs="Times New Roman" w:eastAsia="Times New Roman"/>
          <w:szCs w:val="24"/>
        </w:rPr>
        <w:t>FAST MOUNT j.d.o.o. Pula, Mornarički trg 3, OIB 72500669620, MBS 130063984</w:t>
      </w:r>
      <w:r>
        <w:rPr>
          <w:rFonts w:cs="Times New Roman" w:eastAsia="Times New Roman"/>
          <w:szCs w:val="24"/>
        </w:rPr>
        <w:t xml:space="preserve">, </w:t>
      </w:r>
      <w:r w:rsidR="009A19AA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9A19AA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9A19AA">
        <w:rPr>
          <w:rFonts w:cs="Times New Roman" w:eastAsia="Times New Roman"/>
          <w:szCs w:val="24"/>
        </w:rPr>
        <w:t>FAST MOUNT j.d.o.o. Pula, Mornarički trg 3, OIB 72500669620, MBS 130063984</w:t>
      </w:r>
      <w:r w:rsidR="00582746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2746" w:rsidR="00BD2C66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9A19AA">
        <w:rPr>
          <w:rFonts w:cs="Times New Roman"/>
          <w:szCs w:val="24"/>
        </w:rPr>
        <w:t>Slaven Gavrić</w:t>
      </w:r>
      <w:r w:rsidR="00582746" w:rsidRPr="000820EE">
        <w:rPr>
          <w:rFonts w:cs="Times New Roman"/>
          <w:szCs w:val="24"/>
        </w:rPr>
        <w:t xml:space="preserve"> </w:t>
      </w:r>
      <w:r w:rsidR="009A19AA">
        <w:t>iz Rijeke, Zagrebačka 18, OIB 20372135016.</w:t>
      </w:r>
    </w:p>
    <w:p w:rsidRDefault="009A19AA" w:rsidP="00582746" w:rsidR="009A19AA">
      <w:pPr>
        <w:ind w:firstLine="708"/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9A19AA">
        <w:rPr>
          <w:rFonts w:cs="Times New Roman" w:eastAsia="Times New Roman"/>
          <w:szCs w:val="24"/>
        </w:rPr>
        <w:t>FAST MOUNT j.d.o.o. Pula, Mornarički trg 3, OIB 72500669620, MBS 130063984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A19AA">
        <w:rPr>
          <w:rFonts w:cs="Times New Roman" w:eastAsia="Times New Roman"/>
          <w:szCs w:val="24"/>
        </w:rPr>
        <w:t>FAST MOUNT j.d.o.o. Pula, Mornarički trg 3, OIB 72500669620, MBS 130063984</w:t>
      </w:r>
      <w:r>
        <w:rPr>
          <w:rFonts w:cs="Times New Roman" w:eastAsia="Times New Roman"/>
          <w:szCs w:val="24"/>
        </w:rPr>
        <w:t>.</w:t>
      </w:r>
    </w:p>
    <w:p w:rsidRDefault="00BD2C66" w:rsidP="00A12BD5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A19AA" w:rsidP="009A19AA" w:rsidR="00BD2C66">
      <w:pPr>
        <w:tabs>
          <w:tab w:pos="4094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A19AA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9A19AA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9A19AA">
        <w:rPr>
          <w:rFonts w:cs="Times New Roman" w:eastAsia="Times New Roman"/>
          <w:szCs w:val="24"/>
        </w:rPr>
        <w:t>FAST MOUNT j.d.o.o. Pula, Mornarički trg 3.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9A19AA">
        <w:t>22</w:t>
      </w:r>
      <w:r>
        <w:t xml:space="preserve">. </w:t>
      </w:r>
      <w:r w:rsidR="009A19AA">
        <w:t>lipnja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9A19AA">
        <w:t>18.601,24</w:t>
      </w:r>
      <w:r>
        <w:t xml:space="preserve"> kn) i da za dužnika nisu ispunjene pretpostavke za pokretanje drugog postupka radi brisanja iz sudskog registra, što je utvrđeno uvidom u zahtjev Financijske agencije i izvadak iz sudskog</w:t>
      </w:r>
      <w:r w:rsidR="00A12BD5">
        <w:t xml:space="preserve"> registra za dužnika (listovi </w:t>
      </w:r>
      <w:r w:rsidR="0060171D">
        <w:t>2</w:t>
      </w:r>
      <w:r w:rsidR="00A12BD5">
        <w:t>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9A19AA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9A19AA">
        <w:rPr>
          <w:rFonts w:eastAsiaTheme="minorHAnsi"/>
          <w:lang w:eastAsia="en-US"/>
        </w:rPr>
        <w:t>srpnja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60171D">
        <w:rPr>
          <w:rFonts w:cs="Times New Roman" w:eastAsia="Times New Roman"/>
          <w:szCs w:val="24"/>
        </w:rPr>
        <w:t>8 St-</w:t>
      </w:r>
      <w:r w:rsidR="009A19AA">
        <w:rPr>
          <w:rFonts w:cs="Times New Roman" w:eastAsia="Times New Roman"/>
          <w:szCs w:val="24"/>
        </w:rPr>
        <w:t>234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A19AA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9A19AA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920F5" w:rsidP="00BD2C66" w:rsidR="004920F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DA3166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12BD5" w:rsidP="00BD2C66" w:rsidR="00A12BD5">
      <w:pPr>
        <w:jc w:val="left"/>
        <w:rPr>
          <w:rFonts w:cs="Times New Roman" w:eastAsia="Times New Roman"/>
          <w:szCs w:val="24"/>
        </w:rPr>
      </w:pPr>
    </w:p>
    <w:p w:rsidRDefault="004920F5" w:rsidP="00BD2C66" w:rsidR="004920F5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A19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A19AA">
        <w:rPr>
          <w:rFonts w:cs="Times New Roman" w:eastAsia="Times New Roman"/>
          <w:szCs w:val="24"/>
        </w:rPr>
        <w:t xml:space="preserve">FAST MOUNT j.d.o.o. Pula, Mornarički trg 3,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A19AA">
        <w:rPr>
          <w:rFonts w:cs="Times New Roman"/>
          <w:szCs w:val="24"/>
        </w:rPr>
        <w:t>Slaven Gavrić</w:t>
      </w:r>
      <w:r w:rsidR="009A19AA" w:rsidRPr="000820EE">
        <w:rPr>
          <w:rFonts w:cs="Times New Roman"/>
          <w:szCs w:val="24"/>
        </w:rPr>
        <w:t xml:space="preserve"> </w:t>
      </w:r>
      <w:r w:rsidR="009A19AA">
        <w:t>iz Rijeke,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376D45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CF0F8C">
      <w:r>
        <w:separator/>
      </w:r>
    </w:p>
  </w:endnote>
  <w:endnote w:id="0" w:type="continuationSeparator">
    <w:p w:rsidRDefault="00CC2F75" w:rsidR="00CF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CF0F8C">
      <w:r>
        <w:separator/>
      </w:r>
    </w:p>
  </w:footnote>
  <w:footnote w:id="0" w:type="continuationSeparator">
    <w:p w:rsidRDefault="00CC2F75" w:rsidR="00CF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A17" w:rsidR="00A6778E">
    <w:pPr>
      <w:pStyle w:val="Zaglavlje"/>
    </w:pPr>
    <w:r>
      <w:t xml:space="preserve">                                                                     2</w:t>
    </w:r>
    <w:r w:rsidR="00BD2C66">
      <w:tab/>
    </w:r>
    <w:r w:rsidR="00BD2C66">
      <w:tab/>
    </w:r>
    <w:r w:rsidR="00582746">
      <w:t>8 St-</w:t>
    </w:r>
    <w:r w:rsidR="009A19AA">
      <w:t>234</w:t>
    </w:r>
    <w:r w:rsidR="00582746"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9A19AA">
      <w:t>234</w:t>
    </w:r>
    <w:r w:rsidR="00950FCE">
      <w:t>/2018-</w:t>
    </w:r>
    <w:r w:rsidR="00A12BD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62052"/>
    <w:rsid w:val="00376D45"/>
    <w:rsid w:val="003C6E14"/>
    <w:rsid w:val="004920F5"/>
    <w:rsid w:val="00582746"/>
    <w:rsid w:val="0060171D"/>
    <w:rsid w:val="00793A17"/>
    <w:rsid w:val="00950FCE"/>
    <w:rsid w:val="009676C7"/>
    <w:rsid w:val="009A19AA"/>
    <w:rsid w:val="009C7ACE"/>
    <w:rsid w:val="00A12BD5"/>
    <w:rsid w:val="00A346BD"/>
    <w:rsid w:val="00BD2C66"/>
    <w:rsid w:val="00CC2F75"/>
    <w:rsid w:val="00CF0F8C"/>
    <w:rsid w:val="00D73624"/>
    <w:rsid w:val="00DA3166"/>
    <w:rsid w:val="00DB281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D4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6D4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6D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6D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D4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6D4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6D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6D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MOUNT j.d.o.o. PULA</izvorni_sadrzaj>
    <derivirana_varijabla naziv="DomainObject.Predmet.ProtustrankaFormated_1">  FAST MOUNT j.d.o.o. PULA</derivirana_varijabla>
  </DomainObject.Predmet.ProtustrankaFormated>
  <DomainObject.Predmet.ProtustrankaFormatedOIB>
    <izvorni_sadrzaj>  FAST MOUNT j.d.o.o. PULA, OIB 72500669620</izvorni_sadrzaj>
    <derivirana_varijabla naziv="DomainObject.Predmet.ProtustrankaFormatedOIB_1">  FAST MOUNT j.d.o.o. PULA, OIB 72500669620</derivirana_varijabla>
  </DomainObject.Predmet.ProtustrankaFormatedOIB>
  <DomainObject.Predmet.ProtustrankaFormatedWithAdress>
    <izvorni_sadrzaj> FAST MOUNT j.d.o.o. PULA, Mornarički trg 3, 52100 Pula</izvorni_sadrzaj>
    <derivirana_varijabla naziv="DomainObject.Predmet.ProtustrankaFormatedWithAdress_1"> FAST MOUNT j.d.o.o. PULA, Mornarički trg 3, 52100 Pula</derivirana_varijabla>
  </DomainObject.Predmet.ProtustrankaFormatedWithAdress>
  <DomainObject.Predmet.ProtustrankaFormatedWithAdressOIB>
    <izvorni_sadrzaj> FAST MOUNT j.d.o.o. PULA, OIB 72500669620, Mornarički trg 3, 52100 Pula</izvorni_sadrzaj>
    <derivirana_varijabla naziv="DomainObject.Predmet.ProtustrankaFormatedWithAdressOIB_1"> FAST MOUNT j.d.o.o. PULA, OIB 72500669620, Mornarički trg 3, 52100 Pula</derivirana_varijabla>
  </DomainObject.Predmet.ProtustrankaFormatedWithAdressOIB>
  <DomainObject.Predmet.ProtustrankaWithAdress>
    <izvorni_sadrzaj>FAST MOUNT j.d.o.o. PULA Mornarički trg 3, 52100 Pula</izvorni_sadrzaj>
    <derivirana_varijabla naziv="DomainObject.Predmet.ProtustrankaWithAdress_1">FAST MOUNT j.d.o.o. PULA Mornarički trg 3, 52100 Pula</derivirana_varijabla>
  </DomainObject.Predmet.ProtustrankaWithAdress>
  <DomainObject.Predmet.ProtustrankaWithAdressOIB>
    <izvorni_sadrzaj>FAST MOUNT j.d.o.o. PULA, OIB 72500669620, Mornarički trg 3, 52100 Pula</izvorni_sadrzaj>
    <derivirana_varijabla naziv="DomainObject.Predmet.ProtustrankaWithAdressOIB_1">FAST MOUNT j.d.o.o. PULA, OIB 72500669620, Mornarički trg 3, 52100 Pula</derivirana_varijabla>
  </DomainObject.Predmet.ProtustrankaWithAdressOIB>
  <DomainObject.Predmet.ProtustrankaNazivFormated>
    <izvorni_sadrzaj>FAST MOUNT j.d.o.o. PULA</izvorni_sadrzaj>
    <derivirana_varijabla naziv="DomainObject.Predmet.ProtustrankaNazivFormated_1">FAST MOUNT j.d.o.o. PULA</derivirana_varijabla>
  </DomainObject.Predmet.ProtustrankaNazivFormated>
  <DomainObject.Predmet.ProtustrankaNazivFormatedOIB>
    <izvorni_sadrzaj>FAST MOUNT j.d.o.o. PULA, OIB 72500669620</izvorni_sadrzaj>
    <derivirana_varijabla naziv="DomainObject.Predmet.ProtustrankaNazivFormatedOIB_1">FAST MOUNT j.d.o.o. PULA, OIB 72500669620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18601.24</izvorni_sadrzaj>
    <derivirana_varijabla naziv="DomainObject.Predmet.TrenutnaVrijednost_1">18601.24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FAST MOUNT j.d.o.o. PULA</item>
    </izvorni_sadrzaj>
    <derivirana_varijabla naziv="DomainObject.Predmet.ProtuStrankaListFormated_1">
      <item>FAST MOUNT j.d.o.o. PULA</item>
    </derivirana_varijabla>
  </DomainObject.Predmet.ProtuStrankaListFormated>
  <DomainObject.Predmet.ProtuStrankaListFormatedOIB>
    <izvorni_sadrzaj>
      <item>FAST MOUNT j.d.o.o. PULA, OIB 72500669620</item>
    </izvorni_sadrzaj>
    <derivirana_varijabla naziv="DomainObject.Predmet.ProtuStrankaListFormatedOIB_1">
      <item>FAST MOUNT j.d.o.o. PULA, OIB 72500669620</item>
    </derivirana_varijabla>
  </DomainObject.Predmet.ProtuStrankaListFormatedOIB>
  <DomainObject.Predmet.ProtuStrankaListFormatedWithAdress>
    <izvorni_sadrzaj>
      <item>FAST MOUNT j.d.o.o. PULA, Mornarički trg 3, 52100 Pula</item>
    </izvorni_sadrzaj>
    <derivirana_varijabla naziv="DomainObject.Predmet.ProtuStrankaListFormatedWithAdress_1">
      <item>FAST MOUNT j.d.o.o. PULA, Mornarički trg 3, 52100 Pula</item>
    </derivirana_varijabla>
  </DomainObject.Predmet.ProtuStrankaListFormatedWithAdress>
  <DomainObject.Predmet.ProtuStrankaListFormatedWithAdressOIB>
    <izvorni_sadrzaj>
      <item>FAST MOUNT j.d.o.o. PULA, OIB 72500669620, Mornarički trg 3, 52100 Pula</item>
    </izvorni_sadrzaj>
    <derivirana_varijabla naziv="DomainObject.Predmet.ProtuStrankaListFormatedWithAdressOIB_1">
      <item>FAST MOUNT j.d.o.o. PULA, OIB 72500669620, Mornarički trg 3, 52100 Pula</item>
    </derivirana_varijabla>
  </DomainObject.Predmet.ProtuStrankaListFormatedWithAdressOIB>
  <DomainObject.Predmet.ProtuStrankaListNazivFormated>
    <izvorni_sadrzaj>
      <item>FAST MOUNT j.d.o.o. PULA</item>
    </izvorni_sadrzaj>
    <derivirana_varijabla naziv="DomainObject.Predmet.ProtuStrankaListNazivFormated_1">
      <item>FAST MOUNT j.d.o.o. PULA</item>
    </derivirana_varijabla>
  </DomainObject.Predmet.ProtuStrankaListNazivFormated>
  <DomainObject.Predmet.ProtuStrankaListNazivFormatedOIB>
    <izvorni_sadrzaj>
      <item>FAST MOUNT j.d.o.o. PULA, OIB 72500669620</item>
    </izvorni_sadrzaj>
    <derivirana_varijabla naziv="DomainObject.Predmet.ProtuStrankaListNazivFormatedOIB_1">
      <item>FAST MOUNT j.d.o.o. PULA, OIB 72500669620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FAST MOUNT j.d.o.o. PULA</izvorni_sadrzaj>
    <derivirana_varijabla naziv="DomainObject.Predmet.ProtustrankaIDrugi_1">FAST MOUNT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FAST MOUNT j.d.o.o. PULA, OIB 72500669620, Mornarički trg 3, 52100 Pula</izvorni_sadrzaj>
    <derivirana_varijabla naziv="DomainObject.Predmet.ProtustrankaIDrugiAdressOIB_1">FAST MOUNT j.d.o.o. PULA, OIB 72500669620,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FAST MOUNT j.d.o.o. PULA</item>
    </izvorni_sadrzaj>
    <derivirana_varijabla naziv="DomainObject.Predmet.SudioniciListNaziv_1">
      <item>FINANCIJSKA AGENCIJA, RC RIJEKA, PODRUŽNICA PULA, PULA</item>
      <item>FAST MOUNT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FAST MOUNT j.d.o.o. PULA, OIB 72500669620, Mornarički trg 3,52100 Pula</item>
    </izvorni_sadrzaj>
    <derivirana_varijabla naziv="DomainObject.Predmet.SudioniciListAdressOIB_1">
      <item>FINANCIJSKA AGENCIJA, RC RIJEKA, PODRUŽNICA PULA, PULA, OIB 85821130368, Ulica grada Vukovara 70,10000 Zagreb</item>
      <item>FAST MOUNT j.d.o.o. PULA, OIB 72500669620,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72500669620</item>
    </izvorni_sadrzaj>
    <derivirana_varijabla naziv="DomainObject.Predmet.SudioniciListNazivOIB_1">
      <item>, OIB 85821130368</item>
      <item>, OIB 72500669620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3567</properties:Characters>
  <properties:Lines>91</properties:Lines>
  <properties:Paragraphs>31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2018-08-28T10:26:00Z</cp:lastPrinted>
  <dcterms:modified xmlns:xsi="http://www.w3.org/2001/XMLSchema-instance" xsi:type="dcterms:W3CDTF">2018-08-30T08:37:00Z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(St-234-2018  Fast mount j.d.o.o.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