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ff88" w14:paraId="1d4ff88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A70782">
        <w:t>4764</w:t>
      </w:r>
      <w:r w:rsidR="002F1438">
        <w:t>/1</w:t>
      </w:r>
      <w:r w:rsidR="00A62E60">
        <w:t>6</w:t>
      </w:r>
      <w:r w:rsidR="000A7F45">
        <w:t>-</w:t>
      </w:r>
      <w:r w:rsidR="00140131">
        <w:t>20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0A7F45">
        <w:t>Trg hrvatskih branitelja 1/II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85757B">
        <w:t>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</w:t>
      </w:r>
      <w:r w:rsidR="0085757B">
        <w:t>stečajnom postupku</w:t>
      </w:r>
      <w:r w:rsidR="00295F32" w:rsidRPr="0053264E">
        <w:t xml:space="preserve"> nad dužnikom </w:t>
      </w:r>
      <w:r w:rsidR="0059752C">
        <w:t xml:space="preserve">SEKVOJA-ZG, d.o.o., </w:t>
      </w:r>
      <w:r w:rsidR="0059752C">
        <w:rPr>
          <w:rFonts w:eastAsiaTheme="minorHAnsi"/>
          <w:lang w:eastAsia="en-US"/>
        </w:rPr>
        <w:t>Zagreb</w:t>
      </w:r>
      <w:r w:rsidR="0059752C">
        <w:t>,</w:t>
      </w:r>
      <w:r w:rsidR="0059752C">
        <w:rPr>
          <w:rFonts w:eastAsiaTheme="minorHAnsi"/>
          <w:lang w:eastAsia="en-US"/>
        </w:rPr>
        <w:t xml:space="preserve"> </w:t>
      </w:r>
      <w:r w:rsidR="0059752C">
        <w:t>Savska Opatovina 110/1</w:t>
      </w:r>
      <w:r w:rsidR="0059752C">
        <w:rPr>
          <w:rFonts w:eastAsiaTheme="minorHAnsi"/>
          <w:lang w:eastAsia="en-US"/>
        </w:rPr>
        <w:t>,</w:t>
      </w:r>
      <w:r w:rsidR="0059752C">
        <w:t xml:space="preserve"> OIB</w:t>
      </w:r>
      <w:r w:rsidR="0059752C">
        <w:rPr>
          <w:rFonts w:eastAsiaTheme="minorHAnsi"/>
          <w:lang w:eastAsia="en-US"/>
        </w:rPr>
        <w:t xml:space="preserve"> </w:t>
      </w:r>
      <w:r w:rsidR="0059752C">
        <w:t>38644836092</w:t>
      </w:r>
      <w:r w:rsidR="004B6701">
        <w:t xml:space="preserve">, </w:t>
      </w:r>
      <w:r w:rsidR="00295F32" w:rsidRPr="0053264E">
        <w:t xml:space="preserve">dana </w:t>
      </w:r>
      <w:r w:rsidR="002F1438">
        <w:t>2</w:t>
      </w:r>
      <w:r w:rsidR="00A62E60">
        <w:t>6</w:t>
      </w:r>
      <w:r w:rsidR="0085757B">
        <w:t>. srpnja</w:t>
      </w:r>
      <w:r w:rsidR="00391C11">
        <w:t xml:space="preserve"> 2017</w:t>
      </w:r>
      <w:r w:rsidR="001B7108">
        <w:t>.</w:t>
      </w:r>
      <w:r w:rsidR="00295F32" w:rsidRPr="0053264E">
        <w:t xml:space="preserve"> godine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>
      <w:pPr>
        <w:jc w:val="center"/>
      </w:pPr>
      <w:r w:rsidRPr="00277F8E">
        <w:t>r i j e š i o    j e</w:t>
      </w:r>
    </w:p>
    <w:p w:rsidRDefault="0085757B" w:rsidP="00295F32" w:rsidR="0085757B" w:rsidRPr="00277F8E">
      <w:pPr>
        <w:jc w:val="center"/>
      </w:pPr>
    </w:p>
    <w:p w:rsidRDefault="0085757B" w:rsidP="00745BD4" w:rsidR="00745BD4">
      <w:pPr>
        <w:ind w:firstLine="708"/>
        <w:jc w:val="both"/>
      </w:pPr>
      <w:r>
        <w:t xml:space="preserve">Zbog preseljenja suda na drugu lokaciju, </w:t>
      </w:r>
      <w:r w:rsidR="002F1438">
        <w:t xml:space="preserve">ročište radi </w:t>
      </w:r>
      <w:r w:rsidR="00A62E60">
        <w:t xml:space="preserve">rasprave o pretpostavkama za otvaranje stečajnog postupka </w:t>
      </w:r>
      <w:r>
        <w:t xml:space="preserve">određeno za dan </w:t>
      </w:r>
      <w:r w:rsidR="00A62E60">
        <w:t>28</w:t>
      </w:r>
      <w:r w:rsidR="00B1009F">
        <w:t>. rujna</w:t>
      </w:r>
      <w:r>
        <w:t xml:space="preserve"> 2017. godine</w:t>
      </w:r>
      <w:r w:rsidR="002F1438">
        <w:t xml:space="preserve"> u </w:t>
      </w:r>
      <w:r w:rsidR="00A62E60">
        <w:t>12</w:t>
      </w:r>
      <w:r w:rsidR="002F1438">
        <w:t>,</w:t>
      </w:r>
      <w:r w:rsidR="000926C6">
        <w:t>15</w:t>
      </w:r>
      <w:r w:rsidR="002F1438">
        <w:t xml:space="preserve"> sati</w:t>
      </w:r>
      <w:r>
        <w:t xml:space="preserve">, </w:t>
      </w:r>
      <w:r w:rsidR="002F1438">
        <w:t xml:space="preserve">održat će se </w:t>
      </w:r>
      <w:r w:rsidRPr="002F1438">
        <w:rPr>
          <w:b/>
        </w:rPr>
        <w:t>na adresi Trgovačkog suda u Zagrebu, Stalna služba, Karlovac, Trg hrvatskih branitelja 1/II, soba broj 204</w:t>
      </w:r>
      <w:r>
        <w:t>.</w:t>
      </w:r>
    </w:p>
    <w:p w:rsidRDefault="00745BD4" w:rsidP="00C84611" w:rsidR="00745BD4">
      <w:pPr>
        <w:ind w:firstLine="708"/>
        <w:jc w:val="both"/>
      </w:pPr>
    </w:p>
    <w:p w:rsidRDefault="00C84611" w:rsidP="00C84611" w:rsidR="00C84611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2F1438">
        <w:t>2</w:t>
      </w:r>
      <w:r w:rsidR="00A62E60">
        <w:t>6</w:t>
      </w:r>
      <w:r w:rsidR="0085757B">
        <w:t>. srpnja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9C506D" w:rsidR="00295F32" w:rsidRPr="0053264E">
      <w:pPr>
        <w:jc w:val="right"/>
      </w:pPr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9C506D" w:rsidR="00582442">
      <w:pPr>
        <w:jc w:val="right"/>
      </w:pPr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9C506D">
        <w:t>,v.r.</w:t>
      </w:r>
    </w:p>
    <w:p w:rsidRDefault="009C506D" w:rsidP="009C506D" w:rsidR="009C506D">
      <w:pPr>
        <w:jc w:val="right"/>
      </w:pPr>
    </w:p>
    <w:p w:rsidRDefault="009C506D" w:rsidP="009C506D" w:rsidR="009C506D">
      <w:pPr>
        <w:jc w:val="right"/>
      </w:pPr>
      <w:r>
        <w:t>Za točnost otpravka-</w:t>
      </w:r>
    </w:p>
    <w:p w:rsidRDefault="009C506D" w:rsidP="009C506D" w:rsidR="009C506D">
      <w:pPr>
        <w:jc w:val="right"/>
      </w:pPr>
      <w:r>
        <w:t>ovlašteni službenik:</w:t>
      </w:r>
    </w:p>
    <w:p w:rsidRDefault="009C506D" w:rsidP="009C506D" w:rsidR="009C506D" w:rsidRPr="0053264E">
      <w:pPr>
        <w:jc w:val="right"/>
      </w:pPr>
      <w:r>
        <w:t>Marina Markić</w:t>
      </w:r>
    </w:p>
    <w:p w:rsidRDefault="00295F32" w:rsidP="00295F32" w:rsidR="00295F32" w:rsidRPr="0053264E"/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</w:t>
      </w:r>
      <w:r w:rsidR="0085757B">
        <w:t xml:space="preserve">nije </w:t>
      </w:r>
      <w:r w:rsidRPr="007A5897">
        <w:t>dopuštena žalba</w:t>
      </w:r>
      <w:r w:rsidR="0085757B">
        <w:t>.</w:t>
      </w:r>
      <w:r w:rsidRPr="007A5897">
        <w:t xml:space="preserve"> </w:t>
      </w:r>
    </w:p>
    <w:p w:rsidRDefault="0085757B" w:rsidP="0085757B" w:rsidR="0085757B"/>
    <w:p w:rsidRDefault="002F1438" w:rsidP="0085757B" w:rsidR="002F1438"/>
    <w:p w:rsidRDefault="0085757B" w:rsidP="0085757B" w:rsidR="0085757B">
      <w:r>
        <w:t>Dna:</w:t>
      </w:r>
    </w:p>
    <w:p w:rsidRDefault="0085757B" w:rsidP="008839E2" w:rsidR="008839E2">
      <w:r>
        <w:t xml:space="preserve">1. </w:t>
      </w:r>
      <w:r w:rsidR="00B1009F">
        <w:t xml:space="preserve"> </w:t>
      </w:r>
      <w:r w:rsidR="008839E2">
        <w:t>dužnik</w:t>
      </w:r>
    </w:p>
    <w:p w:rsidRDefault="00530CAD" w:rsidP="008839E2" w:rsidR="00530CAD">
      <w:pPr>
        <w:pStyle w:val="Odlomakpopisa"/>
        <w:ind w:left="0"/>
      </w:pPr>
      <w:r>
        <w:t>2</w:t>
      </w:r>
      <w:r w:rsidR="008839E2">
        <w:t xml:space="preserve">. </w:t>
      </w:r>
      <w:r>
        <w:t xml:space="preserve"> </w:t>
      </w:r>
      <w:r w:rsidR="008839E2">
        <w:t xml:space="preserve">zakonski zastupnik dužnika </w:t>
      </w:r>
    </w:p>
    <w:p w:rsidRDefault="00530CAD" w:rsidP="008839E2" w:rsidR="0085757B" w:rsidRPr="0053264E">
      <w:pPr>
        <w:pStyle w:val="Odlomakpopisa"/>
        <w:ind w:left="0"/>
      </w:pPr>
      <w:r>
        <w:t>3</w:t>
      </w:r>
      <w:r w:rsidR="00D124F5">
        <w:t xml:space="preserve">. </w:t>
      </w:r>
      <w:r w:rsidR="005C0539">
        <w:t xml:space="preserve"> </w:t>
      </w:r>
      <w:r w:rsidR="0085757B">
        <w:t>Mrežna stranica e-Oglasna ploča suda</w:t>
      </w:r>
    </w:p>
    <w:sectPr w:rsidSect="00DF1B94" w:rsidR="0085757B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BA3" w:rsidR="00590BA3">
      <w:r>
        <w:separator/>
      </w:r>
    </w:p>
  </w:endnote>
  <w:endnote w:id="0" w:type="continuationSeparator">
    <w:p w:rsidRDefault="00590BA3" w:rsidR="00590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BA3" w:rsidR="00590BA3">
      <w:r>
        <w:separator/>
      </w:r>
    </w:p>
  </w:footnote>
  <w:footnote w:id="0" w:type="continuationSeparator">
    <w:p w:rsidRDefault="00590BA3" w:rsidR="00590B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2A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A6827">
      <w:t>4426</w:t>
    </w:r>
    <w:r w:rsidR="00391C11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03967"/>
    <w:rsid w:val="0001067B"/>
    <w:rsid w:val="000229C0"/>
    <w:rsid w:val="00040A0F"/>
    <w:rsid w:val="0007268C"/>
    <w:rsid w:val="00080434"/>
    <w:rsid w:val="000858AE"/>
    <w:rsid w:val="00086591"/>
    <w:rsid w:val="000908DE"/>
    <w:rsid w:val="000926C6"/>
    <w:rsid w:val="000A7F45"/>
    <w:rsid w:val="000B4426"/>
    <w:rsid w:val="000C106C"/>
    <w:rsid w:val="000E7C58"/>
    <w:rsid w:val="000F0A0A"/>
    <w:rsid w:val="000F0EF4"/>
    <w:rsid w:val="000F381B"/>
    <w:rsid w:val="00114FF9"/>
    <w:rsid w:val="00140131"/>
    <w:rsid w:val="00157F70"/>
    <w:rsid w:val="0017084D"/>
    <w:rsid w:val="001740AB"/>
    <w:rsid w:val="001775C9"/>
    <w:rsid w:val="0019063D"/>
    <w:rsid w:val="00196C52"/>
    <w:rsid w:val="001B2892"/>
    <w:rsid w:val="001B583E"/>
    <w:rsid w:val="001B7108"/>
    <w:rsid w:val="001C0D70"/>
    <w:rsid w:val="001C2045"/>
    <w:rsid w:val="001C559F"/>
    <w:rsid w:val="001F05D9"/>
    <w:rsid w:val="001F6F1D"/>
    <w:rsid w:val="00206D22"/>
    <w:rsid w:val="00217CDB"/>
    <w:rsid w:val="00226C25"/>
    <w:rsid w:val="00235528"/>
    <w:rsid w:val="002454B3"/>
    <w:rsid w:val="002645BF"/>
    <w:rsid w:val="00267B7C"/>
    <w:rsid w:val="00270AC9"/>
    <w:rsid w:val="0027227B"/>
    <w:rsid w:val="0027745F"/>
    <w:rsid w:val="00277F8E"/>
    <w:rsid w:val="00281680"/>
    <w:rsid w:val="002825ED"/>
    <w:rsid w:val="0028644D"/>
    <w:rsid w:val="00295F32"/>
    <w:rsid w:val="002A6827"/>
    <w:rsid w:val="002A7404"/>
    <w:rsid w:val="002B3E1D"/>
    <w:rsid w:val="002D16B2"/>
    <w:rsid w:val="002D49A0"/>
    <w:rsid w:val="002E1321"/>
    <w:rsid w:val="002F1438"/>
    <w:rsid w:val="003126C7"/>
    <w:rsid w:val="00315775"/>
    <w:rsid w:val="003231FE"/>
    <w:rsid w:val="00337C24"/>
    <w:rsid w:val="00343119"/>
    <w:rsid w:val="00361012"/>
    <w:rsid w:val="003746BE"/>
    <w:rsid w:val="00375F51"/>
    <w:rsid w:val="00391C11"/>
    <w:rsid w:val="003B5F93"/>
    <w:rsid w:val="003E059C"/>
    <w:rsid w:val="003E66D2"/>
    <w:rsid w:val="003F4A53"/>
    <w:rsid w:val="003F5110"/>
    <w:rsid w:val="00415D25"/>
    <w:rsid w:val="0042648C"/>
    <w:rsid w:val="00432ACD"/>
    <w:rsid w:val="004565E0"/>
    <w:rsid w:val="00482F92"/>
    <w:rsid w:val="004B0A0A"/>
    <w:rsid w:val="004B111F"/>
    <w:rsid w:val="004B4514"/>
    <w:rsid w:val="004B6701"/>
    <w:rsid w:val="004C5B48"/>
    <w:rsid w:val="004D27C4"/>
    <w:rsid w:val="004E4C54"/>
    <w:rsid w:val="00511E4A"/>
    <w:rsid w:val="00513F73"/>
    <w:rsid w:val="00523BA1"/>
    <w:rsid w:val="00530CAD"/>
    <w:rsid w:val="0053264E"/>
    <w:rsid w:val="00535AD3"/>
    <w:rsid w:val="00582442"/>
    <w:rsid w:val="00586283"/>
    <w:rsid w:val="00590BA3"/>
    <w:rsid w:val="0059752C"/>
    <w:rsid w:val="005A0F14"/>
    <w:rsid w:val="005C0539"/>
    <w:rsid w:val="005D4B5D"/>
    <w:rsid w:val="005E1585"/>
    <w:rsid w:val="005E2748"/>
    <w:rsid w:val="00610C21"/>
    <w:rsid w:val="00613A29"/>
    <w:rsid w:val="00620028"/>
    <w:rsid w:val="00644641"/>
    <w:rsid w:val="00660D4D"/>
    <w:rsid w:val="00660EF1"/>
    <w:rsid w:val="00667243"/>
    <w:rsid w:val="0067351F"/>
    <w:rsid w:val="006823C5"/>
    <w:rsid w:val="00683588"/>
    <w:rsid w:val="006B621F"/>
    <w:rsid w:val="006C719B"/>
    <w:rsid w:val="00701C98"/>
    <w:rsid w:val="007108AA"/>
    <w:rsid w:val="00723F71"/>
    <w:rsid w:val="00725019"/>
    <w:rsid w:val="00741F56"/>
    <w:rsid w:val="007429CF"/>
    <w:rsid w:val="00745BD4"/>
    <w:rsid w:val="00756733"/>
    <w:rsid w:val="00757A14"/>
    <w:rsid w:val="007668DE"/>
    <w:rsid w:val="0076740E"/>
    <w:rsid w:val="00775FB2"/>
    <w:rsid w:val="007878E8"/>
    <w:rsid w:val="007B051E"/>
    <w:rsid w:val="007B0A02"/>
    <w:rsid w:val="007B1DD3"/>
    <w:rsid w:val="007D5D16"/>
    <w:rsid w:val="007E040C"/>
    <w:rsid w:val="00811FD6"/>
    <w:rsid w:val="00825A07"/>
    <w:rsid w:val="00846323"/>
    <w:rsid w:val="00851346"/>
    <w:rsid w:val="0085532B"/>
    <w:rsid w:val="0085757B"/>
    <w:rsid w:val="008611CF"/>
    <w:rsid w:val="00874E6C"/>
    <w:rsid w:val="008839E2"/>
    <w:rsid w:val="00891042"/>
    <w:rsid w:val="008944C9"/>
    <w:rsid w:val="008C33DF"/>
    <w:rsid w:val="008D1BBD"/>
    <w:rsid w:val="008D3D0F"/>
    <w:rsid w:val="008F5D23"/>
    <w:rsid w:val="00921031"/>
    <w:rsid w:val="00941993"/>
    <w:rsid w:val="0094791B"/>
    <w:rsid w:val="00955802"/>
    <w:rsid w:val="00970B95"/>
    <w:rsid w:val="00991097"/>
    <w:rsid w:val="00993A23"/>
    <w:rsid w:val="00993E29"/>
    <w:rsid w:val="009A0E71"/>
    <w:rsid w:val="009A665E"/>
    <w:rsid w:val="009C506D"/>
    <w:rsid w:val="009C5BC5"/>
    <w:rsid w:val="009E0FFF"/>
    <w:rsid w:val="009F420C"/>
    <w:rsid w:val="009F5E9F"/>
    <w:rsid w:val="00A03C57"/>
    <w:rsid w:val="00A058DD"/>
    <w:rsid w:val="00A17D9B"/>
    <w:rsid w:val="00A422FE"/>
    <w:rsid w:val="00A47231"/>
    <w:rsid w:val="00A51F97"/>
    <w:rsid w:val="00A570E3"/>
    <w:rsid w:val="00A62E60"/>
    <w:rsid w:val="00A675FB"/>
    <w:rsid w:val="00A70782"/>
    <w:rsid w:val="00A74578"/>
    <w:rsid w:val="00AD17CD"/>
    <w:rsid w:val="00AD1EB5"/>
    <w:rsid w:val="00AD21EC"/>
    <w:rsid w:val="00AD34CB"/>
    <w:rsid w:val="00AD7F90"/>
    <w:rsid w:val="00AE2532"/>
    <w:rsid w:val="00AF3E34"/>
    <w:rsid w:val="00AF7785"/>
    <w:rsid w:val="00B1009F"/>
    <w:rsid w:val="00B1068D"/>
    <w:rsid w:val="00B1314F"/>
    <w:rsid w:val="00B2232A"/>
    <w:rsid w:val="00B23927"/>
    <w:rsid w:val="00B37D42"/>
    <w:rsid w:val="00B778ED"/>
    <w:rsid w:val="00BA257E"/>
    <w:rsid w:val="00BA609D"/>
    <w:rsid w:val="00BD2EAD"/>
    <w:rsid w:val="00BD5875"/>
    <w:rsid w:val="00BE3247"/>
    <w:rsid w:val="00BF2720"/>
    <w:rsid w:val="00BF2FA2"/>
    <w:rsid w:val="00BF6F39"/>
    <w:rsid w:val="00C06B7E"/>
    <w:rsid w:val="00C13758"/>
    <w:rsid w:val="00C27603"/>
    <w:rsid w:val="00C62037"/>
    <w:rsid w:val="00C71077"/>
    <w:rsid w:val="00C82C2F"/>
    <w:rsid w:val="00C84611"/>
    <w:rsid w:val="00C86D88"/>
    <w:rsid w:val="00C90CD4"/>
    <w:rsid w:val="00C92DA2"/>
    <w:rsid w:val="00CB2CAC"/>
    <w:rsid w:val="00CB6C29"/>
    <w:rsid w:val="00CC408D"/>
    <w:rsid w:val="00CE17CB"/>
    <w:rsid w:val="00CE6EAF"/>
    <w:rsid w:val="00D124F5"/>
    <w:rsid w:val="00D15253"/>
    <w:rsid w:val="00D21672"/>
    <w:rsid w:val="00D56D86"/>
    <w:rsid w:val="00D61D0F"/>
    <w:rsid w:val="00D62198"/>
    <w:rsid w:val="00D662B2"/>
    <w:rsid w:val="00D71FEB"/>
    <w:rsid w:val="00D742DD"/>
    <w:rsid w:val="00D94EF5"/>
    <w:rsid w:val="00D96548"/>
    <w:rsid w:val="00DC7E72"/>
    <w:rsid w:val="00DF1B94"/>
    <w:rsid w:val="00DF1DF7"/>
    <w:rsid w:val="00E1191B"/>
    <w:rsid w:val="00E158AA"/>
    <w:rsid w:val="00E21339"/>
    <w:rsid w:val="00E21D5B"/>
    <w:rsid w:val="00E406C7"/>
    <w:rsid w:val="00E4718E"/>
    <w:rsid w:val="00E532A1"/>
    <w:rsid w:val="00E630B5"/>
    <w:rsid w:val="00E71467"/>
    <w:rsid w:val="00E80FBC"/>
    <w:rsid w:val="00E81800"/>
    <w:rsid w:val="00E84520"/>
    <w:rsid w:val="00EB11C0"/>
    <w:rsid w:val="00ED7650"/>
    <w:rsid w:val="00EF7E94"/>
    <w:rsid w:val="00F11929"/>
    <w:rsid w:val="00F17825"/>
    <w:rsid w:val="00F2244C"/>
    <w:rsid w:val="00F36BA8"/>
    <w:rsid w:val="00F42B08"/>
    <w:rsid w:val="00F746A9"/>
    <w:rsid w:val="00F86FC3"/>
    <w:rsid w:val="00FB5822"/>
    <w:rsid w:val="00FC3EA0"/>
    <w:rsid w:val="00FD6BE7"/>
    <w:rsid w:val="00FE2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25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25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25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25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25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25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25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25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25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25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6459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98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780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372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St-4764/2016-20</izvorni_sadrzaj>
    <derivirana_varijabla naziv="DomainObject.Oznaka_1">St-4764/2016-20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4764</izvorni_sadrzaj>
    <derivirana_varijabla naziv="DomainObject.Predmet.Broj_1">4764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St-4764/2016</izvorni_sadrzaj>
    <derivirana_varijabla naziv="DomainObject.Predmet.OznakaBroj_1">St-4764/2016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SEKVOJA-ZG d.o.o. zastupanog po punomoćniku Sonja Medić</izvorni_sadrzaj>
    <derivirana_varijabla naziv="DomainObject.Predmet.ProtustrankaFormated_1">  SEKVOJA-ZG d.o.o. zastupanog po punomoćniku Sonja Medić</derivirana_varijabla>
  </DomainObject.Predmet.ProtustrankaFormated>
  <DomainObject.Predmet.ProtustrankaFormatedOIB>
    <izvorni_sadrzaj>  SEKVOJA-ZG d.o.o., OIB 38644836092 zastupanog po punomoćniku Sonja Medić</izvorni_sadrzaj>
    <derivirana_varijabla naziv="DomainObject.Predmet.ProtustrankaFormatedOIB_1">  SEKVOJA-ZG d.o.o., OIB 38644836092 zastupanog po punomoćniku Sonja Medić</derivirana_varijabla>
  </DomainObject.Predmet.ProtustrankaFormatedOIB>
  <DomainObject.Predmet.ProtustrankaFormatedWithAdress>
    <izvorni_sadrzaj> SEKVOJA-ZG d.o.o., Savska Opatovina 110/1, 10000 Zagreb zastupanog po punomoćniku Sonja Medić</izvorni_sadrzaj>
    <derivirana_varijabla naziv="DomainObject.Predmet.ProtustrankaFormatedWithAdress_1"> SEKVOJA-ZG d.o.o., Savska Opatovina 110/1, 10000 Zagreb zastupanog po punomoćniku Sonja Medić</derivirana_varijabla>
  </DomainObject.Predmet.ProtustrankaFormatedWithAdress>
  <DomainObject.Predmet.ProtustrankaFormatedWithAdressOIB>
    <izvorni_sadrzaj> SEKVOJA-ZG d.o.o., OIB 38644836092, Savska Opatovina 110/1, 10000 Zagreb zastupanog po punomoćniku Sonja Medić</izvorni_sadrzaj>
    <derivirana_varijabla naziv="DomainObject.Predmet.ProtustrankaFormatedWithAdressOIB_1"> SEKVOJA-ZG d.o.o., OIB 38644836092, Savska Opatovina 110/1, 10000 Zagreb zastupanog po punomoćniku Sonja Medić</derivirana_varijabla>
  </DomainObject.Predmet.ProtustrankaFormatedWithAdressOIB>
  <DomainObject.Predmet.ProtustrankaWithAdress>
    <izvorni_sadrzaj>SEKVOJA-ZG d.o.o. Savska Opatovina 110/1, 10000 Zagreb</izvorni_sadrzaj>
    <derivirana_varijabla naziv="DomainObject.Predmet.ProtustrankaWithAdress_1">SEKVOJA-ZG d.o.o. Savska Opatovina 110/1, 10000 Zagreb</derivirana_varijabla>
  </DomainObject.Predmet.ProtustrankaWithAdress>
  <DomainObject.Predmet.ProtustrankaWithAdressOIB>
    <izvorni_sadrzaj>SEKVOJA-ZG d.o.o., OIB 38644836092, Savska Opatovina 110/1, 10000 Zagreb</izvorni_sadrzaj>
    <derivirana_varijabla naziv="DomainObject.Predmet.ProtustrankaWithAdressOIB_1">SEKVOJA-ZG d.o.o., OIB 38644836092, Savska Opatovina 110/1, 10000 Zagreb</derivirana_varijabla>
  </DomainObject.Predmet.ProtustrankaWithAdressOIB>
  <DomainObject.Predmet.ProtustrankaNazivFormated>
    <izvorni_sadrzaj>SEKVOJA-ZG d.o.o.</izvorni_sadrzaj>
    <derivirana_varijabla naziv="DomainObject.Predmet.ProtustrankaNazivFormated_1">SEKVOJA-ZG d.o.o.</derivirana_varijabla>
  </DomainObject.Predmet.ProtustrankaNazivFormated>
  <DomainObject.Predmet.ProtustrankaNazivFormatedOIB>
    <izvorni_sadrzaj>SEKVOJA-ZG d.o.o., OIB 38644836092</izvorni_sadrzaj>
    <derivirana_varijabla naziv="DomainObject.Predmet.ProtustrankaNazivFormatedOIB_1">SEKVOJA-ZG d.o.o., OIB 38644836092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SEKVOJA-ZG d.o.o. zastupanog po punomoćniku Sonja Medić</item>
    </izvorni_sadrzaj>
    <derivirana_varijabla naziv="DomainObject.Predmet.ProtuStrankaListFormated_1">
      <item>SEKVOJA-ZG d.o.o. zastupanog po punomoćniku Sonja Medić</item>
    </derivirana_varijabla>
  </DomainObject.Predmet.ProtuStrankaListFormated>
  <DomainObject.Predmet.ProtuStrankaListFormatedOIB>
    <izvorni_sadrzaj>
      <item>SEKVOJA-ZG d.o.o., OIB 38644836092 zastupanog po punomoćniku Sonja Medić</item>
    </izvorni_sadrzaj>
    <derivirana_varijabla naziv="DomainObject.Predmet.ProtuStrankaListFormatedOIB_1">
      <item>SEKVOJA-ZG d.o.o., OIB 38644836092 zastupanog po punomoćniku Sonja Medić</item>
    </derivirana_varijabla>
  </DomainObject.Predmet.ProtuStrankaListFormatedOIB>
  <DomainObject.Predmet.ProtuStrankaListFormatedWithAdress>
    <izvorni_sadrzaj>
      <item>SEKVOJA-ZG d.o.o., Savska Opatovina 110/1, 10000 Zagreb zastupanog po punomoćniku Sonja Medić</item>
    </izvorni_sadrzaj>
    <derivirana_varijabla naziv="DomainObject.Predmet.ProtuStrankaListFormatedWithAdress_1">
      <item>SEKVOJA-ZG d.o.o., Savska Opatovina 110/1, 10000 Zagreb zastupanog po punomoćniku Sonja Medić</item>
    </derivirana_varijabla>
  </DomainObject.Predmet.ProtuStrankaListFormatedWithAdress>
  <DomainObject.Predmet.ProtuStrankaListFormatedWithAdressOIB>
    <izvorni_sadrzaj>
      <item>SEKVOJA-ZG d.o.o., OIB 38644836092, Savska Opatovina 110/1, 10000 Zagreb zastupanog po punomoćniku Sonja Medić</item>
    </izvorni_sadrzaj>
    <derivirana_varijabla naziv="DomainObject.Predmet.ProtuStrankaListFormatedWithAdressOIB_1">
      <item>SEKVOJA-ZG d.o.o., OIB 38644836092, Savska Opatovina 110/1, 10000 Zagreb zastupanog po punomoćniku Sonja Medić</item>
    </derivirana_varijabla>
  </DomainObject.Predmet.ProtuStrankaListFormatedWithAdressOIB>
  <DomainObject.Predmet.ProtuStrankaListNazivFormated>
    <izvorni_sadrzaj>
      <item>SEKVOJA-ZG d.o.o.</item>
    </izvorni_sadrzaj>
    <derivirana_varijabla naziv="DomainObject.Predmet.ProtuStrankaListNazivFormated_1">
      <item>SEKVOJA-ZG d.o.o.</item>
    </derivirana_varijabla>
  </DomainObject.Predmet.ProtuStrankaListNazivFormated>
  <DomainObject.Predmet.ProtuStrankaListNazivFormatedOIB>
    <izvorni_sadrzaj>
      <item>SEKVOJA-ZG d.o.o., OIB 38644836092</item>
    </izvorni_sadrzaj>
    <derivirana_varijabla naziv="DomainObject.Predmet.ProtuStrankaListNazivFormatedOIB_1">
      <item>SEKVOJA-ZG d.o.o., OIB 38644836092</item>
    </derivirana_varijabla>
  </DomainObject.Predmet.ProtuStrankaListNazivFormatedOIB>
  <DomainObject.Predmet.OstaliListFormated>
    <izvorni_sadrzaj>
      <item>Sonja Medić punomoćnik sudionika u postupku SEKVOJA-ZG d.o.o.</item>
    </izvorni_sadrzaj>
    <derivirana_varijabla naziv="DomainObject.Predmet.OstaliListFormated_1">
      <item>Sonja Medić punomoćnik sudionika u postupku SEKVOJA-ZG d.o.o.</item>
    </derivirana_varijabla>
  </DomainObject.Predmet.OstaliListFormated>
  <DomainObject.Predmet.OstaliListFormatedOIB>
    <izvorni_sadrzaj>
      <item>Sonja Medić, OIB 84650217054 punomoćnik sudionika u postupku SEKVOJA-ZG d.o.o.</item>
    </izvorni_sadrzaj>
    <derivirana_varijabla naziv="DomainObject.Predmet.OstaliListFormatedOIB_1">
      <item>Sonja Medić, OIB 84650217054 punomoćnik sudionika u postupku SEKVOJA-ZG d.o.o.</item>
    </derivirana_varijabla>
  </DomainObject.Predmet.OstaliListFormatedOIB>
  <DomainObject.Predmet.OstaliListFormatedWithAdress>
    <izvorni_sadrzaj>
      <item>Sonja Medić, Srebrnjak 59, 10000 Zagreb punomoćnik sudionika u postupku SEKVOJA-ZG d.o.o.</item>
    </izvorni_sadrzaj>
    <derivirana_varijabla naziv="DomainObject.Predmet.OstaliListFormatedWithAdress_1">
      <item>Sonja Medić, Srebrnjak 59, 10000 Zagreb punomoćnik sudionika u postupku SEKVOJA-ZG d.o.o.</item>
    </derivirana_varijabla>
  </DomainObject.Predmet.OstaliListFormatedWithAdress>
  <DomainObject.Predmet.OstaliListFormatedWithAdressOIB>
    <izvorni_sadrzaj>
      <item>Sonja Medić, OIB 84650217054, Srebrnjak 59, 10000 Zagreb punomoćnik sudionika u postupku SEKVOJA-ZG d.o.o.</item>
    </izvorni_sadrzaj>
    <derivirana_varijabla naziv="DomainObject.Predmet.OstaliListFormatedWithAdressOIB_1">
      <item>Sonja Medić, OIB 84650217054, Srebrnjak 59, 10000 Zagreb punomoćnik sudionika u postupku SEKVOJA-ZG d.o.o.</item>
    </derivirana_varijabla>
  </DomainObject.Predmet.OstaliListFormatedWithAdressOIB>
  <DomainObject.Predmet.OstaliListNazivFormated>
    <izvorni_sadrzaj>
      <item>Sonja Medić</item>
    </izvorni_sadrzaj>
    <derivirana_varijabla naziv="DomainObject.Predmet.OstaliListNazivFormated_1">
      <item>Sonja Medić</item>
    </derivirana_varijabla>
  </DomainObject.Predmet.OstaliListNazivFormated>
  <DomainObject.Predmet.OstaliListNazivFormatedOIB>
    <izvorni_sadrzaj>
      <item>Sonja Medić, OIB 84650217054</item>
    </izvorni_sadrzaj>
    <derivirana_varijabla naziv="DomainObject.Predmet.OstaliListNazivFormatedOIB_1">
      <item>Sonja Medić, OIB 84650217054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>St-4764/2016-20</izvorni_sadrzaj>
    <derivirana_varijabla naziv="DomainObject.PoslovniBrojDokumenta_1">St-4764/2016-20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SEKVOJA-ZG d.o.o.</izvorni_sadrzaj>
    <derivirana_varijabla naziv="DomainObject.Predmet.ProtustrankaIDrugi_1">SEKVOJA-ZG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SEKVOJA-ZG d.o.o., OIB 38644836092, Savska Opatovina 110/1, 10000 Zagreb</izvorni_sadrzaj>
    <derivirana_varijabla naziv="DomainObject.Predmet.ProtustrankaIDrugiAdressOIB_1">SEKVOJA-ZG d.o.o., OIB 38644836092, Savska Opatovina 110/1,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SEKVOJA-ZG d.o.o.</item>
      <item>Sonja Medić</item>
    </izvorni_sadrzaj>
    <derivirana_varijabla naziv="DomainObject.Predmet.SudioniciListNaziv_1">
      <item>FINA Regionalni centar Zagreb</item>
      <item>SEKVOJA-ZG d.o.o.</item>
      <item>Sonja Medić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SEKVOJA-ZG d.o.o., OIB 38644836092, Savska Opatovina 110/1,10000 Zagreb</item>
      <item>Sonja Medić, OIB 84650217054, Srebrnjak 59,10000 Zagreb</item>
    </izvorni_sadrzaj>
    <derivirana_varijabla naziv="DomainObject.Predmet.SudioniciListAdressOIB_1">
      <item>FINA Regionalni centar Zagreb, OIB 85821130368, Trg svibanjskih žrtava 1995. 1,10000 Zagreb</item>
      <item>SEKVOJA-ZG d.o.o., OIB 38644836092, Savska Opatovina 110/1,10000 Zagreb</item>
      <item>Sonja Medić, OIB 84650217054, Srebrnjak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38644836092</item>
      <item>, OIB 84650217054</item>
    </izvorni_sadrzaj>
    <derivirana_varijabla naziv="DomainObject.Predmet.SudioniciListNazivOIB_1">
      <item>, OIB 85821130368</item>
      <item>, OIB 38644836092</item>
      <item>, OIB 84650217054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8A3B6F-5263-4A7E-88C4-33867A0E16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162</properties:Words>
  <properties:Characters>797</properties:Characters>
  <properties:Lines>40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2017-07-25T10:30:00Z</dcterms:created>
  <dc:creator>gboljkovac</dc:creator>
  <cp:lastModifiedBy>Marina Markić</cp:lastModifiedBy>
  <cp:lastPrinted>2017-07-25T10:32:00Z</cp:lastPrinted>
  <dcterms:modified xmlns:xsi="http://www.w3.org/2001/XMLSchema-instance" xsi:type="dcterms:W3CDTF">2017-07-26T10:39:00Z</dcterms:modified>
  <cp:revision>10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St-4764/2016-20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