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a0a7" w14:paraId="56fa0a7" w:rsidRDefault="00A81E7E" w:rsidR="00A81E7E" w:rsidRPr="00937DAA">
      <w:pPr>
        <w:pStyle w:val="Naslov1"/>
        <w:ind w:right="-51"/>
        <w15:collapsed w:val="false"/>
        <w:rPr>
          <w:b w:val="false"/>
        </w:rPr>
      </w:pPr>
      <w:bookmarkStart w:name="_GoBack" w:id="0"/>
      <w:bookmarkEnd w:id="0"/>
      <w:r w:rsidRPr="00937DAA">
        <w:t xml:space="preserve">           </w:t>
      </w:r>
      <w:r w:rsidR="00D16E6B" w:rsidRPr="00937DAA">
        <w:t xml:space="preserve">   </w:t>
      </w:r>
      <w:r w:rsidRPr="00937DAA">
        <w:t xml:space="preserve">  </w:t>
      </w:r>
      <w:r w:rsidRPr="00937DAA">
        <w:rPr>
          <w:b w:val="false"/>
        </w:rPr>
        <w:t>REPUBLIKA HRVATSKA</w:t>
      </w:r>
    </w:p>
    <w:p w:rsidRDefault="00A81E7E" w:rsidR="00A81E7E" w:rsidRPr="00937DAA">
      <w:pPr>
        <w:pStyle w:val="Naslov3"/>
        <w:ind w:right="-51"/>
        <w:rPr>
          <w:b w:val="false"/>
          <w:sz w:val="24"/>
        </w:rPr>
      </w:pPr>
      <w:r w:rsidRPr="00937DAA">
        <w:rPr>
          <w:b w:val="false"/>
          <w:sz w:val="24"/>
        </w:rPr>
        <w:t xml:space="preserve">OPĆINSKI </w:t>
      </w:r>
      <w:r w:rsidR="00D16E6B" w:rsidRPr="00937DAA">
        <w:rPr>
          <w:b w:val="false"/>
          <w:sz w:val="24"/>
        </w:rPr>
        <w:t xml:space="preserve">GRAĐANSKI </w:t>
      </w:r>
      <w:r w:rsidRPr="00937DAA">
        <w:rPr>
          <w:b w:val="false"/>
          <w:sz w:val="24"/>
        </w:rPr>
        <w:t>SUD U ZAGREBU</w:t>
      </w:r>
    </w:p>
    <w:p w:rsidRDefault="007D294F" w:rsidR="00A81E7E" w:rsidRPr="00937DAA">
      <w:pPr>
        <w:pStyle w:val="Naslov3"/>
        <w:ind w:right="-51"/>
        <w:rPr>
          <w:b w:val="false"/>
          <w:sz w:val="24"/>
        </w:rPr>
      </w:pPr>
      <w:r w:rsidRPr="00937DAA">
        <w:rPr>
          <w:b w:val="false"/>
          <w:sz w:val="24"/>
        </w:rPr>
        <w:t xml:space="preserve">  </w:t>
      </w:r>
      <w:r w:rsidR="00A81E7E" w:rsidRPr="00937DAA">
        <w:rPr>
          <w:b w:val="false"/>
          <w:sz w:val="24"/>
        </w:rPr>
        <w:t>10000</w:t>
      </w:r>
      <w:r w:rsidRPr="00937DAA">
        <w:rPr>
          <w:b w:val="false"/>
          <w:sz w:val="24"/>
        </w:rPr>
        <w:t xml:space="preserve"> ZAGREB – </w:t>
      </w:r>
      <w:r w:rsidR="00D94AF4" w:rsidRPr="00937DAA">
        <w:rPr>
          <w:b w:val="false"/>
          <w:sz w:val="24"/>
        </w:rPr>
        <w:t>Ulica grada Vukovara 84</w:t>
      </w:r>
    </w:p>
    <w:p w:rsidRDefault="00A81E7E" w:rsidR="00A81E7E" w:rsidRPr="00937DAA">
      <w:pPr>
        <w:ind w:right="-51"/>
        <w:rPr>
          <w:b/>
          <w:lang w:val="hr-HR"/>
        </w:rPr>
      </w:pPr>
      <w:r w:rsidRPr="00937DAA">
        <w:rPr>
          <w:lang w:val="hr-HR"/>
        </w:rPr>
        <w:t xml:space="preserve">             </w:t>
      </w:r>
      <w:r w:rsidR="00D16E6B" w:rsidRPr="00937DAA">
        <w:rPr>
          <w:lang w:val="hr-HR"/>
        </w:rPr>
        <w:t xml:space="preserve">     </w:t>
      </w:r>
    </w:p>
    <w:p w:rsidRDefault="004F42E0" w:rsidR="00A81E7E" w:rsidRPr="00937DAA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  <w:rPr>
          <w:lang w:val="hr-HR"/>
        </w:rPr>
      </w:pPr>
      <w:r w:rsidRPr="00937DAA">
        <w:rPr>
          <w:lang w:val="hr-HR"/>
        </w:rPr>
        <w:t>POZIV ZA ODMAH</w:t>
      </w:r>
    </w:p>
    <w:p w:rsidRDefault="00A81E7E" w:rsidP="00615820" w:rsidR="00615820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2"/>
          <w:lang w:val="hr-HR"/>
        </w:rPr>
      </w:pPr>
      <w:r w:rsidRPr="00937DAA">
        <w:rPr>
          <w:sz w:val="22"/>
          <w:lang w:val="hr-HR"/>
        </w:rPr>
        <w:t xml:space="preserve">                  Broj: </w:t>
      </w:r>
      <w:r w:rsidR="00126353">
        <w:rPr>
          <w:sz w:val="22"/>
          <w:lang w:val="hr-HR"/>
        </w:rPr>
        <w:t>60  Sp-68/2017-21</w:t>
      </w:r>
    </w:p>
    <w:p w:rsidRDefault="00937DAA" w:rsidR="00937DAA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lang w:val="hr-HR"/>
        </w:rPr>
      </w:pPr>
    </w:p>
    <w:p w:rsidRDefault="00126353" w:rsidR="004F42E0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lang w:val="hr-HR"/>
        </w:rPr>
      </w:pPr>
      <w:r>
        <w:rPr>
          <w:lang w:val="hr-HR"/>
        </w:rPr>
        <w:t>Stečajni postupak:</w:t>
      </w:r>
    </w:p>
    <w:p w:rsidRDefault="00126353" w:rsidR="00126353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2"/>
          <w:lang w:val="hr-HR"/>
        </w:rPr>
      </w:pPr>
      <w:r>
        <w:rPr>
          <w:lang w:val="hr-HR"/>
        </w:rPr>
        <w:t>Predlagatelj: Neven Gustovarac</w:t>
      </w:r>
    </w:p>
    <w:p w:rsidRDefault="00397EE6" w:rsidR="00A81E7E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2"/>
          <w:lang w:val="hr-HR"/>
        </w:rPr>
      </w:pPr>
      <w:r w:rsidRPr="00937DAA">
        <w:rPr>
          <w:sz w:val="22"/>
          <w:lang w:val="hr-HR"/>
        </w:rPr>
        <w:t xml:space="preserve"> </w:t>
      </w:r>
    </w:p>
    <w:p w:rsidRDefault="0010537E" w:rsidR="00A81E7E" w:rsidRPr="00937DAA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  <w:rPr>
          <w:sz w:val="22"/>
          <w:lang w:val="hr-HR"/>
        </w:rPr>
      </w:pPr>
      <w:r w:rsidRPr="00937DAA">
        <w:rPr>
          <w:sz w:val="22"/>
          <w:lang w:val="hr-HR"/>
        </w:rPr>
        <w:t xml:space="preserve"> </w:t>
      </w:r>
    </w:p>
    <w:p w:rsidRDefault="00A81E7E" w:rsidR="00A81E7E" w:rsidRPr="00937DAA">
      <w:pPr>
        <w:rPr>
          <w:b/>
          <w:sz w:val="20"/>
          <w:lang w:val="hr-HR"/>
        </w:rPr>
      </w:pPr>
    </w:p>
    <w:p w:rsidRDefault="00A81E7E" w:rsidR="00A81E7E" w:rsidRPr="00937DAA">
      <w:pPr>
        <w:pStyle w:val="Naslov5"/>
        <w:jc w:val="center"/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rPr>
          <w:lang w:val="hr-HR"/>
        </w:rPr>
      </w:pPr>
    </w:p>
    <w:p w:rsidRDefault="00A81E7E" w:rsidR="00A81E7E" w:rsidRPr="00937DAA">
      <w:pPr>
        <w:pStyle w:val="Naslov5"/>
        <w:jc w:val="center"/>
        <w:rPr>
          <w:b w:val="false"/>
          <w:sz w:val="32"/>
        </w:rPr>
      </w:pPr>
      <w:r w:rsidRPr="00937DAA">
        <w:rPr>
          <w:b w:val="false"/>
          <w:sz w:val="32"/>
        </w:rPr>
        <w:t>P O Z I V</w:t>
      </w:r>
    </w:p>
    <w:p w:rsidRDefault="00D94AF4" w:rsidP="00D94AF4" w:rsidR="00A81E7E" w:rsidRPr="00937DAA">
      <w:pPr>
        <w:rPr>
          <w:lang w:val="hr-HR"/>
        </w:rPr>
      </w:pPr>
      <w:r w:rsidRPr="00937DAA">
        <w:rPr>
          <w:lang w:val="hr-HR"/>
        </w:rPr>
        <w:t xml:space="preserve">                     </w:t>
      </w:r>
      <w:r w:rsidR="00937DAA">
        <w:rPr>
          <w:lang w:val="hr-HR"/>
        </w:rPr>
        <w:t xml:space="preserve">                                               </w:t>
      </w:r>
      <w:r w:rsidRPr="00937DAA">
        <w:rPr>
          <w:lang w:val="hr-HR"/>
        </w:rPr>
        <w:t xml:space="preserve"> </w:t>
      </w:r>
      <w:r w:rsidR="00A6665A" w:rsidRPr="00937DAA">
        <w:rPr>
          <w:lang w:val="hr-HR"/>
        </w:rPr>
        <w:t>za ODMAH</w:t>
      </w:r>
    </w:p>
    <w:p w:rsidRDefault="00413196" w:rsidR="00413196" w:rsidRPr="00937DAA">
      <w:pPr>
        <w:jc w:val="center"/>
        <w:rPr>
          <w:lang w:val="hr-HR"/>
        </w:rPr>
      </w:pPr>
    </w:p>
    <w:p w:rsidRDefault="00413196" w:rsidR="00413196" w:rsidRPr="00937DAA">
      <w:pPr>
        <w:jc w:val="center"/>
        <w:rPr>
          <w:sz w:val="28"/>
          <w:szCs w:val="28"/>
          <w:lang w:val="hr-HR"/>
        </w:rPr>
      </w:pPr>
    </w:p>
    <w:p w:rsidRDefault="00126353" w:rsidP="005A216F" w:rsidR="004F42E0" w:rsidRPr="00937DAA">
      <w:pPr>
        <w:rPr>
          <w:lang w:val="hr-HR"/>
        </w:rPr>
      </w:pPr>
      <w:r>
        <w:rPr>
          <w:sz w:val="28"/>
          <w:szCs w:val="28"/>
          <w:lang w:val="hr-HR"/>
        </w:rPr>
        <w:t>Neven Gustovarac, iz Zagreba, Ulica Vlahe Stulića 14</w:t>
      </w:r>
    </w:p>
    <w:p w:rsidRDefault="004F42E0" w:rsidP="00D94AF4" w:rsidR="00A81E7E" w:rsidRPr="00937DAA">
      <w:pPr>
        <w:ind w:right="5619"/>
        <w:jc w:val="center"/>
        <w:rPr>
          <w:sz w:val="18"/>
          <w:lang w:val="hr-HR"/>
        </w:rPr>
      </w:pPr>
      <w:r w:rsidRPr="00937DAA">
        <w:rPr>
          <w:sz w:val="18"/>
          <w:lang w:val="hr-HR"/>
        </w:rPr>
        <w:t xml:space="preserve"> </w:t>
      </w:r>
    </w:p>
    <w:p w:rsidRDefault="00A81E7E" w:rsidR="00A81E7E" w:rsidRPr="00937DAA">
      <w:pPr>
        <w:ind w:right="5619"/>
        <w:rPr>
          <w:lang w:val="hr-HR"/>
        </w:rPr>
      </w:pPr>
    </w:p>
    <w:p w:rsidRDefault="00A6665A" w:rsidR="00A81E7E" w:rsidRPr="00937DAA">
      <w:pPr>
        <w:ind w:right="-51"/>
        <w:rPr>
          <w:lang w:val="hr-HR"/>
        </w:rPr>
      </w:pPr>
      <w:r w:rsidRPr="00937DAA">
        <w:rPr>
          <w:lang w:val="hr-HR"/>
        </w:rPr>
        <w:t xml:space="preserve">     Pozivate se u gornjem predmetu za </w:t>
      </w:r>
      <w:r w:rsidRPr="00937DAA">
        <w:rPr>
          <w:b/>
          <w:sz w:val="28"/>
          <w:lang w:val="hr-HR"/>
        </w:rPr>
        <w:t>ODMAH</w:t>
      </w:r>
      <w:r w:rsidR="00A81E7E" w:rsidRPr="00937DAA">
        <w:rPr>
          <w:sz w:val="28"/>
          <w:lang w:val="hr-HR"/>
        </w:rPr>
        <w:t xml:space="preserve"> </w:t>
      </w:r>
      <w:r w:rsidR="00A81E7E" w:rsidRPr="00937DAA">
        <w:rPr>
          <w:lang w:val="hr-HR"/>
        </w:rPr>
        <w:t xml:space="preserve">na dan </w:t>
      </w:r>
      <w:r w:rsidR="00937DAA">
        <w:rPr>
          <w:b/>
          <w:u w:val="single"/>
          <w:lang w:val="hr-HR"/>
        </w:rPr>
        <w:t>PETAK</w:t>
      </w:r>
      <w:r w:rsidR="004F42E0" w:rsidRPr="00937DAA">
        <w:rPr>
          <w:lang w:val="hr-HR"/>
        </w:rPr>
        <w:t xml:space="preserve"> od </w:t>
      </w:r>
      <w:r w:rsidR="00A81E7E" w:rsidRPr="00937DAA">
        <w:rPr>
          <w:lang w:val="hr-HR"/>
        </w:rPr>
        <w:t xml:space="preserve"> </w:t>
      </w:r>
      <w:r w:rsidR="00055223" w:rsidRPr="00937DAA">
        <w:rPr>
          <w:b/>
          <w:bCs/>
          <w:u w:val="single"/>
          <w:lang w:val="hr-HR"/>
        </w:rPr>
        <w:t>08.</w:t>
      </w:r>
      <w:r w:rsidR="00933E31" w:rsidRPr="00937DAA">
        <w:rPr>
          <w:b/>
          <w:bCs/>
          <w:u w:val="single"/>
          <w:lang w:val="hr-HR"/>
        </w:rPr>
        <w:t>00 -10</w:t>
      </w:r>
      <w:r w:rsidR="00055223" w:rsidRPr="00937DAA">
        <w:rPr>
          <w:b/>
          <w:bCs/>
          <w:u w:val="single"/>
          <w:lang w:val="hr-HR"/>
        </w:rPr>
        <w:t>.0</w:t>
      </w:r>
      <w:r w:rsidRPr="00937DAA">
        <w:rPr>
          <w:b/>
          <w:bCs/>
          <w:u w:val="single"/>
          <w:lang w:val="hr-HR"/>
        </w:rPr>
        <w:t>0</w:t>
      </w:r>
      <w:r w:rsidR="00A81E7E" w:rsidRPr="00937DAA">
        <w:rPr>
          <w:lang w:val="hr-HR"/>
        </w:rPr>
        <w:t xml:space="preserve"> sati, u ovaj sud, soba broj </w:t>
      </w:r>
      <w:r w:rsidR="00937DAA">
        <w:rPr>
          <w:b/>
          <w:bCs/>
          <w:lang w:val="hr-HR"/>
        </w:rPr>
        <w:t>112/I</w:t>
      </w:r>
      <w:r w:rsidR="00D94AF4" w:rsidRPr="00937DAA">
        <w:rPr>
          <w:b/>
          <w:bCs/>
          <w:lang w:val="hr-HR"/>
        </w:rPr>
        <w:t xml:space="preserve"> kat</w:t>
      </w:r>
      <w:r w:rsidRPr="00937DAA">
        <w:rPr>
          <w:lang w:val="hr-HR"/>
        </w:rPr>
        <w:t>.</w:t>
      </w:r>
    </w:p>
    <w:p w:rsidRDefault="004C28C0" w:rsidR="004C28C0" w:rsidRPr="00937DAA">
      <w:pPr>
        <w:ind w:right="-51"/>
        <w:rPr>
          <w:lang w:val="hr-HR"/>
        </w:rPr>
      </w:pPr>
    </w:p>
    <w:p w:rsidRDefault="004C28C0" w:rsidR="004C28C0" w:rsidRPr="00937DAA">
      <w:pPr>
        <w:ind w:right="-51"/>
        <w:rPr>
          <w:lang w:val="hr-HR"/>
        </w:rPr>
      </w:pPr>
    </w:p>
    <w:p w:rsidRDefault="00A81E7E" w:rsidR="00A81E7E" w:rsidRPr="00937DAA">
      <w:pPr>
        <w:ind w:right="-51"/>
        <w:jc w:val="center"/>
        <w:rPr>
          <w:lang w:val="hr-HR"/>
        </w:rPr>
      </w:pPr>
      <w:r w:rsidRPr="00937DAA">
        <w:rPr>
          <w:lang w:val="hr-HR"/>
        </w:rPr>
        <w:t>U Zagrebu</w:t>
      </w:r>
      <w:r w:rsidR="009A5321">
        <w:rPr>
          <w:lang w:val="hr-HR"/>
        </w:rPr>
        <w:t xml:space="preserve">, </w:t>
      </w:r>
      <w:r w:rsidR="00235C86">
        <w:rPr>
          <w:lang w:val="hr-HR"/>
        </w:rPr>
        <w:t>08</w:t>
      </w:r>
      <w:r w:rsidR="00AE612A">
        <w:rPr>
          <w:lang w:val="hr-HR"/>
        </w:rPr>
        <w:t>. rujna</w:t>
      </w:r>
      <w:r w:rsidR="0076455B" w:rsidRPr="00937DAA">
        <w:rPr>
          <w:lang w:val="hr-HR"/>
        </w:rPr>
        <w:t xml:space="preserve"> 2017</w:t>
      </w:r>
      <w:r w:rsidR="00397EE6" w:rsidRPr="00937DAA">
        <w:rPr>
          <w:lang w:val="hr-HR"/>
        </w:rPr>
        <w:t>. godine</w:t>
      </w:r>
    </w:p>
    <w:p w:rsidRDefault="00A81E7E" w:rsidR="00A81E7E" w:rsidRPr="00937DAA">
      <w:pPr>
        <w:ind w:right="-51"/>
        <w:rPr>
          <w:lang w:val="hr-HR"/>
        </w:rPr>
      </w:pPr>
    </w:p>
    <w:p w:rsidRDefault="00413196" w:rsidP="00413196" w:rsidR="00F410DC" w:rsidRPr="00937DAA">
      <w:pPr>
        <w:ind w:firstLine="720" w:right="-51" w:left="6480"/>
        <w:rPr>
          <w:lang w:val="hr-HR"/>
        </w:rPr>
      </w:pPr>
      <w:r w:rsidRPr="00937DAA">
        <w:rPr>
          <w:lang w:val="hr-HR"/>
        </w:rPr>
        <w:t xml:space="preserve">          </w:t>
      </w:r>
      <w:r w:rsidR="00BC3BC0" w:rsidRPr="00937DAA">
        <w:rPr>
          <w:lang w:val="hr-HR"/>
        </w:rPr>
        <w:t>S</w:t>
      </w:r>
      <w:r w:rsidR="00A81E7E" w:rsidRPr="00937DAA">
        <w:rPr>
          <w:lang w:val="hr-HR"/>
        </w:rPr>
        <w:t xml:space="preserve">udac: </w:t>
      </w:r>
    </w:p>
    <w:p w:rsidRDefault="00937DAA" w:rsidP="00D65C98" w:rsidR="00D65C98" w:rsidRPr="00937DAA">
      <w:pPr>
        <w:tabs>
          <w:tab w:pos="5996" w:val="left"/>
        </w:tabs>
        <w:jc w:val="right"/>
        <w:rPr>
          <w:lang w:val="hr-HR"/>
        </w:rPr>
      </w:pPr>
      <w:r>
        <w:rPr>
          <w:lang w:val="hr-HR"/>
        </w:rPr>
        <w:t>Petra Brkljačić</w:t>
      </w:r>
      <w:r w:rsidR="00D65C98" w:rsidRPr="00937DAA">
        <w:rPr>
          <w:lang w:val="hr-HR"/>
        </w:rPr>
        <w:t xml:space="preserve">,v.r. </w:t>
      </w:r>
    </w:p>
    <w:p w:rsidRDefault="00D65C98" w:rsidP="00D65C98" w:rsidR="00D65C98" w:rsidRPr="00937DAA">
      <w:pPr>
        <w:tabs>
          <w:tab w:pos="5996" w:val="left"/>
        </w:tabs>
        <w:jc w:val="right"/>
        <w:rPr>
          <w:lang w:val="hr-HR"/>
        </w:rPr>
      </w:pPr>
    </w:p>
    <w:p w:rsidRDefault="00D65C98" w:rsidP="00D65C98" w:rsidR="00D65C98" w:rsidRPr="00937DAA">
      <w:pPr>
        <w:tabs>
          <w:tab w:pos="5996" w:val="left"/>
        </w:tabs>
        <w:jc w:val="right"/>
        <w:rPr>
          <w:lang w:val="hr-HR"/>
        </w:rPr>
      </w:pPr>
    </w:p>
    <w:p w:rsidRDefault="00D65C98" w:rsidP="00D65C98" w:rsidR="00D65C98" w:rsidRPr="00937DAA">
      <w:pPr>
        <w:tabs>
          <w:tab w:pos="5996" w:val="left"/>
        </w:tabs>
        <w:jc w:val="right"/>
        <w:rPr>
          <w:lang w:val="hr-HR"/>
        </w:rPr>
      </w:pPr>
      <w:r w:rsidRPr="00937DAA">
        <w:rPr>
          <w:lang w:val="hr-HR"/>
        </w:rPr>
        <w:t>Za točnost otpravka ovlašteni službenik:</w:t>
      </w:r>
    </w:p>
    <w:p w:rsidRDefault="00D65C98" w:rsidP="00D65C98" w:rsidR="00D65C98" w:rsidRPr="00937DAA">
      <w:pPr>
        <w:tabs>
          <w:tab w:pos="5355" w:val="left"/>
        </w:tabs>
        <w:jc w:val="right"/>
        <w:rPr>
          <w:lang w:val="hr-HR"/>
        </w:rPr>
      </w:pPr>
      <w:r w:rsidRPr="00937DAA">
        <w:rPr>
          <w:lang w:val="hr-HR"/>
        </w:rPr>
        <w:tab/>
        <w:t>Barbara Sirovica</w:t>
      </w:r>
    </w:p>
    <w:p w:rsidRDefault="00D65C98" w:rsidP="00F410DC" w:rsidR="00A81E7E" w:rsidRPr="00937DAA">
      <w:pPr>
        <w:ind w:right="-51"/>
        <w:jc w:val="right"/>
        <w:rPr>
          <w:lang w:val="hr-HR"/>
        </w:rPr>
      </w:pPr>
      <w:r w:rsidRPr="00937DAA">
        <w:rPr>
          <w:lang w:val="hr-HR"/>
        </w:rPr>
        <w:t xml:space="preserve"> </w:t>
      </w:r>
    </w:p>
    <w:p w:rsidRDefault="001308F9" w:rsidR="001308F9" w:rsidRPr="00937DAA">
      <w:pPr>
        <w:ind w:firstLine="720" w:right="-51" w:left="2880"/>
        <w:rPr>
          <w:lang w:val="hr-HR"/>
        </w:rPr>
      </w:pPr>
    </w:p>
    <w:p w:rsidRDefault="00A81E7E" w:rsidP="00D94AF4" w:rsidR="00A81E7E">
      <w:pPr>
        <w:ind w:firstLine="720" w:right="-51" w:left="5760"/>
        <w:jc w:val="center"/>
        <w:rPr>
          <w:sz w:val="20"/>
          <w:lang w:val="hr-HR"/>
        </w:rPr>
      </w:pPr>
    </w:p>
    <w:sectPr w:rsidR="00A81E7E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12DDB"/>
    <w:multiLevelType w:val="hybridMultilevel"/>
    <w:tmpl w:val="1F2E7AB4"/>
    <w:lvl w:tplc="C4F477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true" w:dllVersion="513" w:vendorID="8" w:lang="en-AU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5E2"/>
    <w:rsid w:val="00003A5B"/>
    <w:rsid w:val="00017C7B"/>
    <w:rsid w:val="00034733"/>
    <w:rsid w:val="00050ED3"/>
    <w:rsid w:val="00055223"/>
    <w:rsid w:val="00057320"/>
    <w:rsid w:val="00060057"/>
    <w:rsid w:val="00077FB6"/>
    <w:rsid w:val="0009604F"/>
    <w:rsid w:val="000F3AB3"/>
    <w:rsid w:val="0010537E"/>
    <w:rsid w:val="00126353"/>
    <w:rsid w:val="001308F9"/>
    <w:rsid w:val="001508FC"/>
    <w:rsid w:val="00153F2A"/>
    <w:rsid w:val="001C2ED3"/>
    <w:rsid w:val="00232C1F"/>
    <w:rsid w:val="00235C86"/>
    <w:rsid w:val="002662C3"/>
    <w:rsid w:val="002B62A3"/>
    <w:rsid w:val="002D50D3"/>
    <w:rsid w:val="00304EEC"/>
    <w:rsid w:val="0033141F"/>
    <w:rsid w:val="00357F1D"/>
    <w:rsid w:val="00362E72"/>
    <w:rsid w:val="00397EE6"/>
    <w:rsid w:val="003B1A43"/>
    <w:rsid w:val="003E5DE0"/>
    <w:rsid w:val="00413196"/>
    <w:rsid w:val="004C28C0"/>
    <w:rsid w:val="004F42E0"/>
    <w:rsid w:val="00542B74"/>
    <w:rsid w:val="00573888"/>
    <w:rsid w:val="00586BA5"/>
    <w:rsid w:val="00595AA2"/>
    <w:rsid w:val="005A216F"/>
    <w:rsid w:val="005B2E5D"/>
    <w:rsid w:val="005E1E1A"/>
    <w:rsid w:val="00615820"/>
    <w:rsid w:val="006205C5"/>
    <w:rsid w:val="00660702"/>
    <w:rsid w:val="006C3D72"/>
    <w:rsid w:val="006F7341"/>
    <w:rsid w:val="00730AE6"/>
    <w:rsid w:val="00733DC4"/>
    <w:rsid w:val="0076455B"/>
    <w:rsid w:val="0077544E"/>
    <w:rsid w:val="007D294F"/>
    <w:rsid w:val="007D378E"/>
    <w:rsid w:val="007E25E2"/>
    <w:rsid w:val="008679AB"/>
    <w:rsid w:val="00911B4C"/>
    <w:rsid w:val="009255A6"/>
    <w:rsid w:val="00933E31"/>
    <w:rsid w:val="00937DAA"/>
    <w:rsid w:val="00946C66"/>
    <w:rsid w:val="009661B2"/>
    <w:rsid w:val="009A5321"/>
    <w:rsid w:val="009C36BC"/>
    <w:rsid w:val="009F5FCC"/>
    <w:rsid w:val="009F7A6E"/>
    <w:rsid w:val="00A411EE"/>
    <w:rsid w:val="00A444E5"/>
    <w:rsid w:val="00A6665A"/>
    <w:rsid w:val="00A81E7E"/>
    <w:rsid w:val="00AE612A"/>
    <w:rsid w:val="00B42C8F"/>
    <w:rsid w:val="00BB54AC"/>
    <w:rsid w:val="00BC3BC0"/>
    <w:rsid w:val="00BD4AF3"/>
    <w:rsid w:val="00C33A21"/>
    <w:rsid w:val="00C3526C"/>
    <w:rsid w:val="00C576A0"/>
    <w:rsid w:val="00C86F31"/>
    <w:rsid w:val="00C9055C"/>
    <w:rsid w:val="00CD51D0"/>
    <w:rsid w:val="00CE3FF6"/>
    <w:rsid w:val="00D0736E"/>
    <w:rsid w:val="00D13125"/>
    <w:rsid w:val="00D16E6B"/>
    <w:rsid w:val="00D65C98"/>
    <w:rsid w:val="00D94AF4"/>
    <w:rsid w:val="00DA2DF5"/>
    <w:rsid w:val="00E2574F"/>
    <w:rsid w:val="00E329F9"/>
    <w:rsid w:val="00E56FEC"/>
    <w:rsid w:val="00EA790F"/>
    <w:rsid w:val="00ED247A"/>
    <w:rsid w:val="00EE1C56"/>
    <w:rsid w:val="00EF35D3"/>
    <w:rsid w:val="00EF4803"/>
    <w:rsid w:val="00F10ACD"/>
    <w:rsid w:val="00F410DC"/>
    <w:rsid w:val="00F4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0"/>
      <w:lang w:val="hr-HR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lang w:val="hr-HR"/>
    </w:rPr>
  </w:style>
  <w:style w:styleId="Naslov4" w:type="paragraph">
    <w:name w:val="heading 4"/>
    <w:basedOn w:val="Normal"/>
    <w:next w:val="Normal"/>
    <w:qFormat/>
    <w:pPr>
      <w:keepNext/>
      <w:ind w:right="5761"/>
      <w:outlineLvl w:val="3"/>
    </w:pPr>
    <w:rPr>
      <w:b/>
      <w:sz w:val="20"/>
      <w:lang w:val="hr-HR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lang w:val="hr-HR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hAnsi="Tahoma" w:ascii="Tahoma"/>
    </w:rPr>
  </w:style>
  <w:style w:styleId="Referencakomentara" w:type="character">
    <w:name w:val="annotation reference"/>
    <w:semiHidden/>
    <w:rPr>
      <w:sz w:val="16"/>
    </w:rPr>
  </w:style>
  <w:style w:styleId="Tekstkomentara" w:type="paragraph">
    <w:name w:val="annotation text"/>
    <w:basedOn w:val="Normal"/>
    <w:semiHidden/>
    <w:rPr>
      <w:sz w:val="20"/>
    </w:rPr>
  </w:style>
  <w:style w:styleId="Tijeloteksta" w:type="paragraph">
    <w:name w:val="Body Text"/>
    <w:basedOn w:val="Normal"/>
    <w:pPr>
      <w:tabs>
        <w:tab w:pos="5387" w:val="left"/>
      </w:tabs>
      <w:ind w:right="-51"/>
      <w:jc w:val="both"/>
    </w:pPr>
    <w:rPr>
      <w:lang w:val="hr-HR"/>
    </w:rPr>
  </w:style>
  <w:style w:styleId="Tekstbalonia" w:type="paragraph">
    <w:name w:val="Balloon Text"/>
    <w:basedOn w:val="Normal"/>
    <w:semiHidden/>
    <w:rsid w:val="003E5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4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5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0"/>
      <w:lang w:val="hr-HR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lang w:val="hr-HR"/>
    </w:rPr>
  </w:style>
  <w:style w:styleId="Naslov4" w:type="paragraph">
    <w:name w:val="heading 4"/>
    <w:basedOn w:val="Normal"/>
    <w:next w:val="Normal"/>
    <w:qFormat/>
    <w:pPr>
      <w:keepNext/>
      <w:ind w:right="5761"/>
      <w:outlineLvl w:val="3"/>
    </w:pPr>
    <w:rPr>
      <w:b/>
      <w:sz w:val="20"/>
      <w:lang w:val="hr-HR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lang w:val="hr-HR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hAnsi="Tahoma"/>
    </w:rPr>
  </w:style>
  <w:style w:styleId="Referencakomentara" w:type="character">
    <w:name w:val="annotation reference"/>
    <w:semiHidden/>
    <w:rPr>
      <w:sz w:val="16"/>
    </w:rPr>
  </w:style>
  <w:style w:styleId="Tekstkomentara" w:type="paragraph">
    <w:name w:val="annotation text"/>
    <w:basedOn w:val="Normal"/>
    <w:semiHidden/>
    <w:rPr>
      <w:sz w:val="20"/>
    </w:rPr>
  </w:style>
  <w:style w:styleId="Tijeloteksta" w:type="paragraph">
    <w:name w:val="Body Text"/>
    <w:basedOn w:val="Normal"/>
    <w:pPr>
      <w:tabs>
        <w:tab w:pos="5387" w:val="left"/>
      </w:tabs>
      <w:ind w:right="-51"/>
      <w:jc w:val="both"/>
    </w:pPr>
    <w:rPr>
      <w:lang w:val="hr-HR"/>
    </w:rPr>
  </w:style>
  <w:style w:styleId="Tekstbalonia" w:type="paragraph">
    <w:name w:val="Balloon Text"/>
    <w:basedOn w:val="Normal"/>
    <w:semiHidden/>
    <w:rsid w:val="003E5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4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5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Sp-68/2017</izvorni_sadrzaj>
    <derivirana_varijabla naziv="DomainObject.Predmet.OznakaBroj_1">Sp-68/2017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 Gustovarac</izvorni_sadrzaj>
    <derivirana_varijabla naziv="DomainObject.Predmet.StrankaFormated_1">  Neven Gustovarac</derivirana_varijabla>
  </DomainObject.Predmet.StrankaFormated>
  <DomainObject.Predmet.StrankaFormatedOIB>
    <izvorni_sadrzaj>  Neven Gustovarac, OIB 21301962996</izvorni_sadrzaj>
    <derivirana_varijabla naziv="DomainObject.Predmet.StrankaFormatedOIB_1">  Neven Gustovarac, OIB 21301962996</derivirana_varijabla>
  </DomainObject.Predmet.StrankaFormatedOIB>
  <DomainObject.Predmet.StrankaFormatedWithAdress>
    <izvorni_sadrzaj> Neven Gustovarac, Ulica Nikole Pavića 19, 10000 Zagreb</izvorni_sadrzaj>
    <derivirana_varijabla naziv="DomainObject.Predmet.StrankaFormatedWithAdress_1"> Neven Gustovarac, Ulica Nikole Pavića 19, 10000 Zagreb</derivirana_varijabla>
  </DomainObject.Predmet.StrankaFormatedWithAdress>
  <DomainObject.Predmet.StrankaFormatedWithAdressOIB>
    <izvorni_sadrzaj> Neven Gustovarac, OIB 21301962996, Ulica Nikole Pavića 19, 10000 Zagreb</izvorni_sadrzaj>
    <derivirana_varijabla naziv="DomainObject.Predmet.StrankaFormatedWithAdressOIB_1"> Neven Gustovarac, OIB 21301962996, Ulica Nikole Pavića 19, 10000 Zagreb</derivirana_varijabla>
  </DomainObject.Predmet.StrankaFormatedWithAdressOIB>
  <DomainObject.Predmet.StrankaWithAdress>
    <izvorni_sadrzaj>Neven Gustovarac Ulica Nikole Pavića 19,10000 Zagreb</izvorni_sadrzaj>
    <derivirana_varijabla naziv="DomainObject.Predmet.StrankaWithAdress_1">Neven Gustovarac Ulica Nikole Pavića 19,10000 Zagreb</derivirana_varijabla>
  </DomainObject.Predmet.StrankaWithAdress>
  <DomainObject.Predmet.StrankaWithAdressOIB>
    <izvorni_sadrzaj>Neven Gustovarac, OIB 21301962996, Ulica Nikole Pavića 19,10000 Zagreb</izvorni_sadrzaj>
    <derivirana_varijabla naziv="DomainObject.Predmet.StrankaWithAdressOIB_1">Neven Gustovarac, OIB 21301962996, Ulica Nikole Pavića 19,10000 Zagreb</derivirana_varijabla>
  </DomainObject.Predmet.StrankaWithAdressOIB>
  <DomainObject.Predmet.StrankaNazivFormated>
    <izvorni_sadrzaj>Neven Gustovarac</izvorni_sadrzaj>
    <derivirana_varijabla naziv="DomainObject.Predmet.StrankaNazivFormated_1">Neven Gustovarac</derivirana_varijabla>
  </DomainObject.Predmet.StrankaNazivFormated>
  <DomainObject.Predmet.StrankaNazivFormatedOIB>
    <izvorni_sadrzaj>Neven Gustovarac, OIB 21301962996</izvorni_sadrzaj>
    <derivirana_varijabla naziv="DomainObject.Predmet.StrankaNazivFormatedOIB_1">Neven Gustovarac, OIB 21301962996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Neven Gustovarac</item>
    </izvorni_sadrzaj>
    <derivirana_varijabla naziv="DomainObject.Predmet.StrankaListFormated_1">
      <item>Neven Gustovarac</item>
    </derivirana_varijabla>
  </DomainObject.Predmet.StrankaListFormated>
  <DomainObject.Predmet.StrankaListFormatedOIB>
    <izvorni_sadrzaj>
      <item>Neven Gustovarac, OIB 21301962996</item>
    </izvorni_sadrzaj>
    <derivirana_varijabla naziv="DomainObject.Predmet.StrankaListFormatedOIB_1">
      <item>Neven Gustovarac, OIB 21301962996</item>
    </derivirana_varijabla>
  </DomainObject.Predmet.StrankaListFormatedOIB>
  <DomainObject.Predmet.StrankaListFormatedWithAdress>
    <izvorni_sadrzaj>
      <item>Neven Gustovarac, Ulica Nikole Pavića 19, 10000 Zagreb</item>
    </izvorni_sadrzaj>
    <derivirana_varijabla naziv="DomainObject.Predmet.StrankaListFormatedWithAdress_1">
      <item>Neven Gustovarac, Ulica Nikole Pavića 19, 10000 Zagreb</item>
    </derivirana_varijabla>
  </DomainObject.Predmet.StrankaListFormatedWithAdress>
  <DomainObject.Predmet.StrankaListFormatedWithAdressOIB>
    <izvorni_sadrzaj>
      <item>Neven Gustovarac, OIB 21301962996, Ulica Nikole Pavića 19, 10000 Zagreb</item>
    </izvorni_sadrzaj>
    <derivirana_varijabla naziv="DomainObject.Predmet.StrankaListFormatedWithAdressOIB_1">
      <item>Neven Gustovarac, OIB 21301962996, Ulica Nikole Pavića 19, 10000 Zagreb</item>
    </derivirana_varijabla>
  </DomainObject.Predmet.StrankaListFormatedWithAdressOIB>
  <DomainObject.Predmet.StrankaListNazivFormated>
    <izvorni_sadrzaj>
      <item>Neven Gustovarac</item>
    </izvorni_sadrzaj>
    <derivirana_varijabla naziv="DomainObject.Predmet.StrankaListNazivFormated_1">
      <item>Neven Gustovarac</item>
    </derivirana_varijabla>
  </DomainObject.Predmet.StrankaListNazivFormated>
  <DomainObject.Predmet.StrankaListNazivFormatedOIB>
    <izvorni_sadrzaj>
      <item>Neven Gustovarac, OIB 21301962996</item>
    </izvorni_sadrzaj>
    <derivirana_varijabla naziv="DomainObject.Predmet.StrankaListNazivFormatedOIB_1">
      <item>Neven Gustovarac, OIB 21301962996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 Gustovarac</izvorni_sadrzaj>
    <derivirana_varijabla naziv="DomainObject.Predmet.StrankaIDrugi_1">Neven Gustovarac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 Gustovarac, OIB 21301962996, Ulica Nikole Pavića 19, 10000 Zagreb</izvorni_sadrzaj>
    <derivirana_varijabla naziv="DomainObject.Predmet.StrankaIDrugiAdressOIB_1">Neven Gustovarac, OIB 21301962996, Ulica Nikole Pavića 19,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Gustovarac</item>
    </izvorni_sadrzaj>
    <derivirana_varijabla naziv="DomainObject.Predmet.SudioniciListNaziv_1">
      <item>Neven Gustovarac</item>
    </derivirana_varijabla>
  </DomainObject.Predmet.SudioniciListNaziv>
  <DomainObject.Predmet.SudioniciListAdressOIB>
    <izvorni_sadrzaj>
      <item>Neven Gustovarac, OIB 21301962996, Ulica Nikole Pavića 19,10000 Zagreb</item>
    </izvorni_sadrzaj>
    <derivirana_varijabla naziv="DomainObject.Predmet.SudioniciListAdressOIB_1">
      <item>Neven Gustovarac, OIB 21301962996, Ulica Nikole Pavića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21301962996</item>
    </izvorni_sadrzaj>
    <derivirana_varijabla naziv="DomainObject.Predmet.SudioniciListNazivOIB_1">
      <item>, OIB 21301962996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76</properties:Words>
  <properties:Characters>402</properties:Characters>
  <properties:Lines>39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2017-09-08T08:40:00Z</dcterms:created>
  <dc:creator>Microbase</dc:creator>
  <cp:lastModifiedBy>Barbara Sirovica</cp:lastModifiedBy>
  <cp:lastPrinted>2017-09-08T09:35:00Z</cp:lastPrinted>
  <dcterms:modified xmlns:xsi="http://www.w3.org/2001/XMLSchema-instance" xsi:type="dcterms:W3CDTF">2017-09-12T06:13:00Z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