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4fe2" w14:paraId="4724fe2" w:rsidRDefault="007227AD" w:rsidP="007227AD" w:rsidR="007227AD">
      <w:pPr>
        <w:pStyle w:val="Zaglavlje"/>
        <w:jc w:val="right"/>
        <w15:collapsed w:val="false"/>
      </w:pPr>
      <w:r>
        <w:t>13 St-1641/2017-3</w:t>
      </w:r>
    </w:p>
    <w:p w:rsidRDefault="007227AD" w:rsidP="007227AD" w:rsidR="007227AD"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7AD" w:rsidP="007227AD" w:rsidR="007227AD" w:rsidRPr="00D21A2C"/>
    <w:p w:rsidRDefault="007227AD" w:rsidP="007227AD" w:rsidR="007227A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27AD" w:rsidP="007227AD" w:rsidR="007227A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7227AD" w:rsidP="007227AD" w:rsidR="007227AD" w:rsidRPr="00F2165F">
      <w:pPr>
        <w:ind w:hanging="720" w:left="360"/>
        <w:rPr>
          <w:sz w:val="22"/>
          <w:szCs w:val="22"/>
        </w:rPr>
      </w:pPr>
    </w:p>
    <w:p w:rsidRDefault="007227AD" w:rsidP="007227AD" w:rsidR="007227AD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SLAVONIJA PETROL društvo s ograničenom odgovornošću za trgovinu i opskrbu naftom i naftnim derivatima, Đakovo (Grad Đakovo), </w:t>
      </w:r>
      <w:proofErr w:type="spellStart"/>
      <w:r>
        <w:t>Pavićeva</w:t>
      </w:r>
      <w:proofErr w:type="spellEnd"/>
      <w:r>
        <w:t xml:space="preserve"> 32, MBS: 030166063, OIB:40539694821, temeljem članka 430. Stečajnog zakona ( „Narodne novine“ 71/15), dana 05. prosinca 2017. godine, objavljuje sljedeći</w:t>
      </w:r>
    </w:p>
    <w:p w:rsidRDefault="007227AD" w:rsidP="007227AD" w:rsidR="007227AD">
      <w:pPr>
        <w:jc w:val="both"/>
      </w:pPr>
    </w:p>
    <w:p w:rsidRDefault="007227AD" w:rsidP="007227AD" w:rsidR="007227AD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27AD" w:rsidP="007227AD" w:rsidR="007227AD">
      <w:pPr>
        <w:jc w:val="both"/>
        <w:rPr>
          <w:bCs/>
        </w:rPr>
      </w:pPr>
    </w:p>
    <w:p w:rsidRDefault="007227AD" w:rsidP="007227AD" w:rsidR="007227AD">
      <w:pPr>
        <w:ind w:left="708"/>
        <w:jc w:val="both"/>
      </w:pPr>
      <w:r>
        <w:rPr>
          <w:bCs/>
        </w:rPr>
        <w:t xml:space="preserve">I Utvrđuje se da ukupni iznos evidentiranog duga dužnika </w:t>
      </w:r>
      <w:r>
        <w:t xml:space="preserve">SLAVONIJA PETROL društvo s ograničenom odgovornošću za trgovinu i opskrbu naftom i naftnim derivatima, Đakovo (Grad Đakovo), </w:t>
      </w:r>
      <w:proofErr w:type="spellStart"/>
      <w:r>
        <w:t>Pavićeva</w:t>
      </w:r>
      <w:proofErr w:type="spellEnd"/>
      <w:r>
        <w:t xml:space="preserve"> 32, MBS: 030166063, OIB:40539694821, iznosi 4.138.426,27 kn.</w:t>
      </w:r>
    </w:p>
    <w:p w:rsidRDefault="007227AD" w:rsidP="007227AD" w:rsidR="007227AD">
      <w:pPr>
        <w:ind w:left="708"/>
        <w:jc w:val="both"/>
      </w:pPr>
      <w:r>
        <w:t xml:space="preserve">II Poziva se osoba ovlaštena za zastupanje dužnika IVAN LOVRIČIĆ, Đakovo, Bana Jelačića 70, OIB : 44236971104, 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227AD" w:rsidP="007227AD" w:rsidR="007227AD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HR05 272-1641-17 (članak 430 Stečajnog zakona u vezi s člankom 132. Stečajnog zakona Narodne novine broj 71/15).</w:t>
      </w:r>
    </w:p>
    <w:p w:rsidRDefault="007227AD" w:rsidP="007227AD" w:rsidR="007227AD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E45F8E">
        <w:t xml:space="preserve"> </w:t>
      </w:r>
      <w:bookmarkStart w:name="_GoBack" w:id="0"/>
      <w:bookmarkEnd w:id="0"/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27AD" w:rsidP="007227AD" w:rsidR="007227AD">
      <w:pPr>
        <w:ind w:left="708"/>
        <w:jc w:val="both"/>
      </w:pPr>
    </w:p>
    <w:p w:rsidRDefault="007227AD" w:rsidP="007227AD" w:rsidR="007227AD">
      <w:pPr>
        <w:ind w:left="708"/>
        <w:jc w:val="center"/>
      </w:pPr>
      <w:r>
        <w:t>U Osijeku 05. prosinca 2017.g.</w:t>
      </w:r>
    </w:p>
    <w:p w:rsidRDefault="007227AD" w:rsidP="007227AD" w:rsidR="007227AD" w:rsidRPr="00F2165F">
      <w:pPr>
        <w:ind w:left="708"/>
        <w:jc w:val="center"/>
      </w:pPr>
    </w:p>
    <w:p w:rsidRDefault="007227AD" w:rsidP="007227AD" w:rsidR="007227AD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</w:t>
      </w:r>
      <w:r w:rsidRPr="00454056">
        <w:rPr>
          <w:bCs/>
        </w:rPr>
        <w:t>STEČAJNA SUTKINJA</w:t>
      </w:r>
    </w:p>
    <w:p w:rsidRDefault="007227AD" w:rsidP="007227AD" w:rsidR="007227AD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7227AD" w:rsidP="007227AD" w:rsidR="007227AD" w:rsidRPr="007227AD">
      <w:pPr>
        <w:jc w:val="both"/>
        <w:rPr>
          <w:bCs/>
          <w:sz w:val="20"/>
          <w:szCs w:val="20"/>
        </w:rPr>
      </w:pPr>
      <w:r w:rsidRPr="007227AD">
        <w:rPr>
          <w:sz w:val="20"/>
          <w:szCs w:val="20"/>
        </w:rPr>
        <w:t>DNA</w:t>
      </w:r>
    </w:p>
    <w:p w:rsidRDefault="007227AD" w:rsidP="007227AD" w:rsidR="007227AD" w:rsidRPr="007227AD">
      <w:pPr>
        <w:numPr>
          <w:ilvl w:val="0"/>
          <w:numId w:val="1"/>
        </w:numPr>
        <w:jc w:val="both"/>
        <w:rPr>
          <w:sz w:val="20"/>
          <w:szCs w:val="20"/>
        </w:rPr>
      </w:pPr>
      <w:r w:rsidRPr="007227AD">
        <w:rPr>
          <w:sz w:val="20"/>
          <w:szCs w:val="20"/>
        </w:rPr>
        <w:t>e-oglasna ploča</w:t>
      </w:r>
    </w:p>
    <w:p w:rsidRDefault="007227AD" w:rsidP="007227AD" w:rsidR="007227AD" w:rsidRPr="007227AD">
      <w:pPr>
        <w:numPr>
          <w:ilvl w:val="0"/>
          <w:numId w:val="1"/>
        </w:numPr>
        <w:jc w:val="both"/>
        <w:rPr>
          <w:sz w:val="20"/>
          <w:szCs w:val="20"/>
        </w:rPr>
      </w:pPr>
      <w:r w:rsidRPr="007227AD">
        <w:rPr>
          <w:sz w:val="20"/>
          <w:szCs w:val="20"/>
        </w:rPr>
        <w:t>oglasna ploča - zahtjev</w:t>
      </w:r>
    </w:p>
    <w:p w:rsidRDefault="007227AD" w:rsidP="007227AD" w:rsidR="007227AD" w:rsidRPr="007227AD">
      <w:pPr>
        <w:numPr>
          <w:ilvl w:val="0"/>
          <w:numId w:val="1"/>
        </w:numPr>
        <w:rPr>
          <w:sz w:val="20"/>
          <w:szCs w:val="20"/>
        </w:rPr>
      </w:pPr>
      <w:r w:rsidRPr="007227AD">
        <w:rPr>
          <w:sz w:val="20"/>
          <w:szCs w:val="20"/>
        </w:rPr>
        <w:t>kal. 17/1</w:t>
      </w:r>
    </w:p>
    <w:sectPr w:rsidR="007227AD" w:rsidRPr="007227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7E66"/>
    <w:rsid w:val="000F7E66"/>
    <w:rsid w:val="004D3ED2"/>
    <w:rsid w:val="005B1BE2"/>
    <w:rsid w:val="007227AD"/>
    <w:rsid w:val="00783F97"/>
    <w:rsid w:val="007A519F"/>
    <w:rsid w:val="009C19E5"/>
    <w:rsid w:val="00BD302F"/>
    <w:rsid w:val="00C70C7B"/>
    <w:rsid w:val="00D466AB"/>
    <w:rsid w:val="00E45F8E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7A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7227A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7227AD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227A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27A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7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27A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F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5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7A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7227A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7227AD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227A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27A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7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27A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F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5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St-1641/2017</izvorni_sadrzaj>
    <derivirana_varijabla naziv="DomainObject.Predmet.OznakaBroj_1">St-1641/2017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PETROL društvo s ograničenom odgovornošću za trgovinu i opskrbu naftom i naftnim derivatima</izvorni_sadrzaj>
    <derivirana_varijabla naziv="DomainObject.Predmet.ProtustrankaFormated_1">  SLAVONIJA PETROL društvo s ograničenom odgovornošću za trgovinu i opskrbu naftom i naftnim derivatima</derivirana_varijabla>
  </DomainObject.Predmet.ProtustrankaFormated>
  <DomainObject.Predmet.ProtustrankaFormatedOIB>
    <izvorni_sadrzaj>  SLAVONIJA PETROL društvo s ograničenom odgovornošću za trgovinu i opskrbu naftom i naftnim derivatima, OIB 40539694821</izvorni_sadrzaj>
    <derivirana_varijabla naziv="DomainObject.Predmet.ProtustrankaFormatedOIB_1">  SLAVONIJA PETROL društvo s ograničenom odgovornošću za trgovinu i opskrbu naftom i naftnim derivatima, OIB 40539694821</derivirana_varijabla>
  </DomainObject.Predmet.ProtustrankaFormatedOIB>
  <DomainObject.Predmet.ProtustrankaFormatedWithAdress>
    <izvorni_sadrzaj> SLAVONIJA PETROL društvo s ograničenom odgovornošću za trgovinu i opskrbu naftom i naftnim derivatima, Pavićeva 32, 31400 Đakovo</izvorni_sadrzaj>
    <derivirana_varijabla naziv="DomainObject.Predmet.ProtustrankaFormatedWithAdress_1"> SLAVONIJA PETROL društvo s ograničenom odgovornošću za trgovinu i opskrbu naftom i naftnim derivatima, Pavićeva 32, 31400 Đakovo</derivirana_varijabla>
  </DomainObject.Predmet.ProtustrankaFormatedWithAdress>
  <DomainObject.Predmet.ProtustrankaFormatedWithAdressOIB>
    <izvorni_sadrzaj> SLAVONIJA PETROL društvo s ograničenom odgovornošću za trgovinu i opskrbu naftom i naftnim derivatima, OIB 40539694821, Pavićeva 32, 31400 Đakovo</izvorni_sadrzaj>
    <derivirana_varijabla naziv="DomainObject.Predmet.ProtustrankaFormatedWithAdressOIB_1"> SLAVONIJA PETROL društvo s ograničenom odgovornošću za trgovinu i opskrbu naftom i naftnim derivatima, OIB 40539694821, Pavićeva 32, 31400 Đakovo</derivirana_varijabla>
  </DomainObject.Predmet.ProtustrankaFormatedWithAdressOIB>
  <DomainObject.Predmet.ProtustrankaWithAdress>
    <izvorni_sadrzaj>SLAVONIJA PETROL društvo s ograničenom odgovornošću za trgovinu i opskrbu naftom i naftnim derivatima Pavićeva 32, 31400 Đakovo</izvorni_sadrzaj>
    <derivirana_varijabla naziv="DomainObject.Predmet.ProtustrankaWithAdress_1">SLAVONIJA PETROL društvo s ograničenom odgovornošću za trgovinu i opskrbu naftom i naftnim derivatima Pavićeva 32, 31400 Đakovo</derivirana_varijabla>
  </DomainObject.Predmet.ProtustrankaWithAdress>
  <DomainObject.Predmet.ProtustrankaWithAdressOIB>
    <izvorni_sadrzaj>SLAVONIJA PETROL društvo s ograničenom odgovornošću za trgovinu i opskrbu naftom i naftnim derivatima, OIB 40539694821, Pavićeva 32, 31400 Đakovo</izvorni_sadrzaj>
    <derivirana_varijabla naziv="DomainObject.Predmet.ProtustrankaWithAdressOIB_1">SLAVONIJA PETROL društvo s ograničenom odgovornošću za trgovinu i opskrbu naftom i naftnim derivatima, OIB 40539694821, Pavićeva 32, 31400 Đakovo</derivirana_varijabla>
  </DomainObject.Predmet.ProtustrankaWithAdressOIB>
  <DomainObject.Predmet.ProtustrankaNazivFormated>
    <izvorni_sadrzaj>SLAVONIJA PETROL društvo s ograničenom odgovornošću za trgovinu i opskrbu naftom i naftnim derivatima</izvorni_sadrzaj>
    <derivirana_varijabla naziv="DomainObject.Predmet.ProtustrankaNazivFormated_1">SLAVONIJA PETROL društvo s ograničenom odgovornošću za trgovinu i opskrbu naftom i naftnim derivatima</derivirana_varijabla>
  </DomainObject.Predmet.ProtustrankaNazivFormated>
  <DomainObject.Predmet.ProtustrankaNazivFormatedOIB>
    <izvorni_sadrzaj>SLAVONIJA PETROL društvo s ograničenom odgovornošću za trgovinu i opskrbu naftom i naftnim derivatima, OIB 40539694821</izvorni_sadrzaj>
    <derivirana_varijabla naziv="DomainObject.Predmet.ProtustrankaNazivFormatedOIB_1">SLAVONIJA PETROL društvo s ograničenom odgovornošću za trgovinu i opskrbu naftom i naftnim derivatima, OIB 40539694821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SLAVONIJA PETROL društvo s ograničenom odgovornošću za trgovinu i opskrbu naftom i naftnim derivatima</item>
    </izvorni_sadrzaj>
    <derivirana_varijabla naziv="DomainObject.Predmet.ProtuStrankaListFormated_1">
      <item>SLAVONIJA PETROL društvo s ograničenom odgovornošću za trgovinu i opskrbu naftom i naftnim derivatima</item>
    </derivirana_varijabla>
  </DomainObject.Predmet.ProtuStrankaListFormated>
  <DomainObject.Predmet.ProtuStrankaListFormatedOIB>
    <izvorni_sadrzaj>
      <item>SLAVONIJA PETROL društvo s ograničenom odgovornošću za trgovinu i opskrbu naftom i naftnim derivatima, OIB 40539694821</item>
    </izvorni_sadrzaj>
    <derivirana_varijabla naziv="DomainObject.Predmet.ProtuStrankaListFormatedOIB_1">
      <item>SLAVONIJA PETROL društvo s ograničenom odgovornošću za trgovinu i opskrbu naftom i naftnim derivatima, OIB 40539694821</item>
    </derivirana_varijabla>
  </DomainObject.Predmet.ProtuStrankaListFormatedOIB>
  <DomainObject.Predmet.ProtuStrankaListFormatedWithAdress>
    <izvorni_sadrzaj>
      <item>SLAVONIJA PETROL društvo s ograničenom odgovornošću za trgovinu i opskrbu naftom i naftnim derivatima, Pavićeva 32, 31400 Đakovo</item>
    </izvorni_sadrzaj>
    <derivirana_varijabla naziv="DomainObject.Predmet.ProtuStrankaListFormatedWithAdress_1">
      <item>SLAVONIJA PETROL društvo s ograničenom odgovornošću za trgovinu i opskrbu naftom i naftnim derivatima, Pavićeva 32, 31400 Đakovo</item>
    </derivirana_varijabla>
  </DomainObject.Predmet.ProtuStrankaListFormatedWithAdress>
  <DomainObject.Predmet.ProtuStrankaListFormatedWithAdressOIB>
    <izvorni_sadrzaj>
      <item>SLAVONIJA PETROL društvo s ograničenom odgovornošću za trgovinu i opskrbu naftom i naftnim derivatima, OIB 40539694821, Pavićeva 32, 31400 Đakovo</item>
    </izvorni_sadrzaj>
    <derivirana_varijabla naziv="DomainObject.Predmet.ProtuStrankaListFormatedWithAdressOIB_1">
      <item>SLAVONIJA PETROL društvo s ograničenom odgovornošću za trgovinu i opskrbu naftom i naftnim derivatima, OIB 40539694821, Pavićeva 32, 31400 Đakovo</item>
    </derivirana_varijabla>
  </DomainObject.Predmet.ProtuStrankaListFormatedWithAdressOIB>
  <DomainObject.Predmet.ProtuStrankaListNazivFormated>
    <izvorni_sadrzaj>
      <item>SLAVONIJA PETROL društvo s ograničenom odgovornošću za trgovinu i opskrbu naftom i naftnim derivatima</item>
    </izvorni_sadrzaj>
    <derivirana_varijabla naziv="DomainObject.Predmet.ProtuStrankaListNazivFormated_1">
      <item>SLAVONIJA PETROL društvo s ograničenom odgovornošću za trgovinu i opskrbu naftom i naftnim derivatima</item>
    </derivirana_varijabla>
  </DomainObject.Predmet.ProtuStrankaListNazivFormated>
  <DomainObject.Predmet.ProtuStrankaListNazivFormatedOIB>
    <izvorni_sadrzaj>
      <item>SLAVONIJA PETROL društvo s ograničenom odgovornošću za trgovinu i opskrbu naftom i naftnim derivatima, OIB 40539694821</item>
    </izvorni_sadrzaj>
    <derivirana_varijabla naziv="DomainObject.Predmet.ProtuStrankaListNazivFormatedOIB_1">
      <item>SLAVONIJA PETROL društvo s ograničenom odgovornošću za trgovinu i opskrbu naftom i naftnim derivatima, OIB 40539694821</item>
    </derivirana_varijabla>
  </DomainObject.Predmet.ProtuStrankaListNazivFormatedOIB>
  <DomainObject.Predmet.OstaliListFormated>
    <izvorni_sadrzaj>
      <item>Ivan Lovričić</item>
    </izvorni_sadrzaj>
    <derivirana_varijabla naziv="DomainObject.Predmet.OstaliListFormated_1">
      <item>Ivan Lovričić</item>
    </derivirana_varijabla>
  </DomainObject.Predmet.OstaliListFormated>
  <DomainObject.Predmet.OstaliListFormatedOIB>
    <izvorni_sadrzaj>
      <item>Ivan Lovričić, OIB 44236971104</item>
    </izvorni_sadrzaj>
    <derivirana_varijabla naziv="DomainObject.Predmet.OstaliListFormatedOIB_1">
      <item>Ivan Lovričić, OIB 44236971104</item>
    </derivirana_varijabla>
  </DomainObject.Predmet.OstaliListFormatedOIB>
  <DomainObject.Predmet.OstaliListFormatedWithAdress>
    <izvorni_sadrzaj>
      <item>Ivan Lovričić, Bana Jelačića 70, 31400 Đakovo</item>
    </izvorni_sadrzaj>
    <derivirana_varijabla naziv="DomainObject.Predmet.OstaliListFormatedWithAdress_1">
      <item>Ivan Lovričić, Bana Jelačića 70, 31400 Đakovo</item>
    </derivirana_varijabla>
  </DomainObject.Predmet.OstaliListFormatedWithAdress>
  <DomainObject.Predmet.OstaliListFormatedWithAdressOIB>
    <izvorni_sadrzaj>
      <item>Ivan Lovričić, OIB 44236971104, Bana Jelačića 70, 31400 Đakovo</item>
    </izvorni_sadrzaj>
    <derivirana_varijabla naziv="DomainObject.Predmet.OstaliListFormatedWithAdressOIB_1">
      <item>Ivan Lovričić, OIB 44236971104, Bana Jelačića 70, 31400 Đakovo</item>
    </derivirana_varijabla>
  </DomainObject.Predmet.OstaliListFormatedWithAdressOIB>
  <DomainObject.Predmet.OstaliListNazivFormated>
    <izvorni_sadrzaj>
      <item>Ivan Lovričić</item>
    </izvorni_sadrzaj>
    <derivirana_varijabla naziv="DomainObject.Predmet.OstaliListNazivFormated_1">
      <item>Ivan Lovričić</item>
    </derivirana_varijabla>
  </DomainObject.Predmet.OstaliListNazivFormated>
  <DomainObject.Predmet.OstaliListNazivFormatedOIB>
    <izvorni_sadrzaj>
      <item>Ivan Lovričić, OIB 44236971104</item>
    </izvorni_sadrzaj>
    <derivirana_varijabla naziv="DomainObject.Predmet.OstaliListNazivFormatedOIB_1">
      <item>Ivan Lovričić, OIB 44236971104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SLAVONIJA PETROL društvo s ograničenom odgovornošću za trgovinu i opskrbu naftom i naftnim derivatima</izvorni_sadrzaj>
    <derivirana_varijabla naziv="DomainObject.Predmet.ProtustrankaIDrugi_1">SLAVONIJA PETROL društvo s ograničenom odgovornošću za trgovinu i opskrbu naftom i naftnim derivatima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SLAVONIJA PETROL društvo s ograničenom odgovornošću za trgovinu i opskrbu naftom i naftnim derivatima, OIB 40539694821, Pavićeva 32, 31400 Đakovo</izvorni_sadrzaj>
    <derivirana_varijabla naziv="DomainObject.Predmet.ProtustrankaIDrugiAdressOIB_1">SLAVONIJA PETROL društvo s ograničenom odgovornošću za trgovinu i opskrbu naftom i naftnim derivatima, OIB 40539694821,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SLAVONIJA PETROL društvo s ograničenom odgovornošću za trgovinu i opskrbu naftom i naftnim derivatima</item>
      <item>Ivan Lovričić</item>
    </izvorni_sadrzaj>
    <derivirana_varijabla naziv="DomainObject.Predmet.SudioniciListNaziv_1">
      <item>FINA RC OSIJEK</item>
      <item>SLAVONIJA PETROL društvo s ograničenom odgovornošću za trgovinu i opskrbu naftom i naftnim derivatima</item>
      <item>Ivan Lovričić</item>
    </derivirana_varijabla>
  </DomainObject.Predmet.SudioniciListNaziv>
  <DomainObject.Predmet.SudioniciListAdressOIB>
    <izvorni_sadrzaj>
      <item>FINA RC OSIJEK, OIB 85821130368</item>
      <item>SLAVONIJA PETROL društvo s ograničenom odgovornošću za trgovinu i opskrbu naftom i naftnim derivatima, OIB 40539694821, Pavićeva 32,31400 Đakovo</item>
      <item>Ivan Lovričić, OIB 44236971104, Bana Jelačića 70,31400 Đakovo</item>
    </izvorni_sadrzaj>
    <derivirana_varijabla naziv="DomainObject.Predmet.SudioniciListAdressOIB_1">
      <item>FINA RC OSIJEK, OIB 85821130368</item>
      <item>SLAVONIJA PETROL društvo s ograničenom odgovornošću za trgovinu i opskrbu naftom i naftnim derivatima, OIB 40539694821, Pavićeva 32,31400 Đakovo</item>
      <item>Ivan Lovričić, OIB 44236971104, Bana Jelačića 70,31400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40539694821</item>
      <item>, OIB 44236971104</item>
    </izvorni_sadrzaj>
    <derivirana_varijabla naziv="DomainObject.Predmet.SudioniciListNazivOIB_1">
      <item>, OIB 85821130368</item>
      <item>, OIB 40539694821</item>
      <item>, OIB 44236971104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2060</properties:Characters>
  <properties:Lines>48</properties:Lines>
  <properties:Paragraphs>16</properties:Paragraphs>
  <properties:TotalTime>3</properties:TotalTime>
  <properties:ScaleCrop>false</properties:ScaleCrop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2017-12-04T07:45:00Z</dcterms:created>
  <dc:creator>Snježana Markotić Jurić</dc:creator>
  <dc:description/>
  <cp:keywords/>
  <cp:lastModifiedBy>Snježana Markotić Jurić</cp:lastModifiedBy>
  <cp:lastPrinted>2017-12-04T08:04:00Z</cp:lastPrinted>
  <dcterms:modified xmlns:xsi="http://www.w3.org/2001/XMLSchema-instance" xsi:type="dcterms:W3CDTF">2017-12-05T08:34:00Z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