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b506" w14:paraId="25cb50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272554">
        <w:t>3395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24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F71A4" w:rsidRPr="001F71A4">
        <w:t>UDRUGA ZA ZAŠTITU PRAVA I INTERESA DJECE I OBITELJI HEUREKA</w:t>
      </w:r>
      <w:r w:rsidR="000566AD" w:rsidRPr="008317CC">
        <w:t>,</w:t>
      </w:r>
      <w:r w:rsidR="001F71A4">
        <w:t xml:space="preserve"> Zagreb, </w:t>
      </w:r>
      <w:r w:rsidR="001F71A4" w:rsidRPr="001F71A4">
        <w:t>UL. P</w:t>
      </w:r>
      <w:r w:rsidR="001F71A4">
        <w:t>avla</w:t>
      </w:r>
      <w:r w:rsidR="001F71A4" w:rsidRPr="001F71A4">
        <w:t xml:space="preserve"> </w:t>
      </w:r>
      <w:proofErr w:type="spellStart"/>
      <w:r w:rsidR="001F71A4" w:rsidRPr="001F71A4">
        <w:t>H</w:t>
      </w:r>
      <w:r w:rsidR="001F71A4">
        <w:t>atza</w:t>
      </w:r>
      <w:proofErr w:type="spellEnd"/>
      <w:r w:rsidR="001F71A4" w:rsidRPr="001F71A4">
        <w:t xml:space="preserve"> 2</w:t>
      </w:r>
      <w:r w:rsidR="001F71A4">
        <w:t xml:space="preserve">, </w:t>
      </w:r>
      <w:r w:rsidR="000566AD" w:rsidRPr="008317CC">
        <w:t xml:space="preserve"> OIB:</w:t>
      </w:r>
      <w:r w:rsidR="001F71A4" w:rsidRPr="001F71A4">
        <w:t xml:space="preserve"> 34752425823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1F71A4">
        <w:t>71.829,63</w:t>
      </w:r>
      <w:r w:rsidR="00822950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24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r w:rsidRPr="002D6935">
        <w:t>dužnik na adresu-</w:t>
      </w:r>
      <w:r w:rsidR="001F71A4" w:rsidRPr="001F71A4">
        <w:t xml:space="preserve"> UDRUGA ZA ZAŠTITU PRAVA I INTERESA DJECE I OBITELJI HEUREKA</w:t>
      </w:r>
      <w:r w:rsidR="001F71A4" w:rsidRPr="008317CC">
        <w:t>,</w:t>
      </w:r>
      <w:r w:rsidR="001F71A4">
        <w:t xml:space="preserve"> Zagreb, </w:t>
      </w:r>
      <w:r w:rsidR="001F71A4" w:rsidRPr="001F71A4">
        <w:t>UL. P</w:t>
      </w:r>
      <w:r w:rsidR="001F71A4">
        <w:t>avla</w:t>
      </w:r>
      <w:r w:rsidR="001F71A4" w:rsidRPr="001F71A4">
        <w:t xml:space="preserve"> </w:t>
      </w:r>
      <w:proofErr w:type="spellStart"/>
      <w:r w:rsidR="001F71A4" w:rsidRPr="001F71A4">
        <w:t>H</w:t>
      </w:r>
      <w:r w:rsidR="001F71A4">
        <w:t>atza</w:t>
      </w:r>
      <w:proofErr w:type="spellEnd"/>
      <w:r w:rsidR="001F71A4" w:rsidRPr="001F71A4">
        <w:t xml:space="preserve"> 2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4" w:rsidR="00A70194">
      <w:r>
        <w:separator/>
      </w:r>
    </w:p>
  </w:endnote>
  <w:endnote w:id="0" w:type="continuationSeparator">
    <w:p w:rsidRDefault="00A70194" w:rsidR="00A7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4" w:rsidR="00A70194">
      <w:r>
        <w:separator/>
      </w:r>
    </w:p>
  </w:footnote>
  <w:footnote w:id="0" w:type="continuationSeparator">
    <w:p w:rsidRDefault="00A70194" w:rsidR="00A70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97AD3"/>
    <w:rsid w:val="00114EAD"/>
    <w:rsid w:val="0012191B"/>
    <w:rsid w:val="00133A3B"/>
    <w:rsid w:val="00185571"/>
    <w:rsid w:val="001E50FB"/>
    <w:rsid w:val="001F6933"/>
    <w:rsid w:val="001F71A4"/>
    <w:rsid w:val="00230A63"/>
    <w:rsid w:val="00262CA3"/>
    <w:rsid w:val="00263D6D"/>
    <w:rsid w:val="00264D19"/>
    <w:rsid w:val="00272554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30C09"/>
    <w:rsid w:val="009419D8"/>
    <w:rsid w:val="009C5689"/>
    <w:rsid w:val="009C6F6E"/>
    <w:rsid w:val="00A70194"/>
    <w:rsid w:val="00A71431"/>
    <w:rsid w:val="00A72573"/>
    <w:rsid w:val="00A838A5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7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7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3395</izvorni_sadrzaj>
    <derivirana_varijabla naziv="DomainObject.Predmet.Broj_1">3395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St-3395/2015</izvorni_sadrzaj>
    <derivirana_varijabla naziv="DomainObject.Predmet.OznakaBroj_1">St-3395/2015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PRAVA I INTERESA DJECE I OBITELJI HEUREKA</izvorni_sadrzaj>
    <derivirana_varijabla naziv="DomainObject.Predmet.ProtustrankaFormated_1">  UDRUGA ZA ZAŠTITU PRAVA I INTERESA DJECE I OBITELJI HEUREKA</derivirana_varijabla>
  </DomainObject.Predmet.ProtustrankaFormated>
  <DomainObject.Predmet.ProtustrankaFormatedOIB>
    <izvorni_sadrzaj>  UDRUGA ZA ZAŠTITU PRAVA I INTERESA DJECE I OBITELJI HEUREKA, OIB 34752425823</izvorni_sadrzaj>
    <derivirana_varijabla naziv="DomainObject.Predmet.ProtustrankaFormatedOIB_1">  UDRUGA ZA ZAŠTITU PRAVA I INTERESA DJECE I OBITELJI HEUREKA, OIB 34752425823</derivirana_varijabla>
  </DomainObject.Predmet.ProtustrankaFormatedOIB>
  <DomainObject.Predmet.ProtustrankaFormatedWithAdress>
    <izvorni_sadrzaj> UDRUGA ZA ZAŠTITU PRAVA I INTERESA DJECE I OBITELJI HEUREKA, UL. PAVLA HATZA 2, 10000 Zagreb</izvorni_sadrzaj>
    <derivirana_varijabla naziv="DomainObject.Predmet.ProtustrankaFormatedWithAdress_1"> UDRUGA ZA ZAŠTITU PRAVA I INTERESA DJECE I OBITELJI HEUREKA, UL. PAVLA HATZA 2, 10000 Zagreb</derivirana_varijabla>
  </DomainObject.Predmet.ProtustrankaFormatedWithAdress>
  <DomainObject.Predmet.ProtustrankaFormatedWithAdressOIB>
    <izvorni_sadrzaj> UDRUGA ZA ZAŠTITU PRAVA I INTERESA DJECE I OBITELJI HEUREKA, OIB 34752425823, UL. PAVLA HATZA 2, 10000 Zagreb</izvorni_sadrzaj>
    <derivirana_varijabla naziv="DomainObject.Predmet.ProtustrankaFormatedWithAdressOIB_1"> UDRUGA ZA ZAŠTITU PRAVA I INTERESA DJECE I OBITELJI HEUREKA, OIB 34752425823, UL. PAVLA HATZA 2, 10000 Zagreb</derivirana_varijabla>
  </DomainObject.Predmet.ProtustrankaFormatedWithAdressOIB>
  <DomainObject.Predmet.ProtustrankaWithAdress>
    <izvorni_sadrzaj>UDRUGA ZA ZAŠTITU PRAVA I INTERESA DJECE I OBITELJI HEUREKA UL. PAVLA HATZA 2, 10000 Zagreb</izvorni_sadrzaj>
    <derivirana_varijabla naziv="DomainObject.Predmet.ProtustrankaWithAdress_1">UDRUGA ZA ZAŠTITU PRAVA I INTERESA DJECE I OBITELJI HEUREKA UL. PAVLA HATZA 2, 10000 Zagreb</derivirana_varijabla>
  </DomainObject.Predmet.ProtustrankaWithAdress>
  <DomainObject.Predmet.ProtustrankaWithAdressOIB>
    <izvorni_sadrzaj>UDRUGA ZA ZAŠTITU PRAVA I INTERESA DJECE I OBITELJI HEUREKA, OIB 34752425823, UL. PAVLA HATZA 2, 10000 Zagreb</izvorni_sadrzaj>
    <derivirana_varijabla naziv="DomainObject.Predmet.ProtustrankaWithAdressOIB_1">UDRUGA ZA ZAŠTITU PRAVA I INTERESA DJECE I OBITELJI HEUREKA, OIB 34752425823, UL. PAVLA HATZA 2, 10000 Zagreb</derivirana_varijabla>
  </DomainObject.Predmet.ProtustrankaWithAdressOIB>
  <DomainObject.Predmet.ProtustrankaNazivFormated>
    <izvorni_sadrzaj>UDRUGA ZA ZAŠTITU PRAVA I INTERESA DJECE I OBITELJI HEUREKA</izvorni_sadrzaj>
    <derivirana_varijabla naziv="DomainObject.Predmet.ProtustrankaNazivFormated_1">UDRUGA ZA ZAŠTITU PRAVA I INTERESA DJECE I OBITELJI HEUREKA</derivirana_varijabla>
  </DomainObject.Predmet.ProtustrankaNazivFormated>
  <DomainObject.Predmet.ProtustrankaNazivFormatedOIB>
    <izvorni_sadrzaj>UDRUGA ZA ZAŠTITU PRAVA I INTERESA DJECE I OBITELJI HEUREKA, OIB 34752425823</izvorni_sadrzaj>
    <derivirana_varijabla naziv="DomainObject.Predmet.ProtustrankaNazivFormatedOIB_1">UDRUGA ZA ZAŠTITU PRAVA I INTERESA DJECE I OBITELJI HEUREKA, OIB 34752425823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ZAŠTITU PRAVA I INTERESA DJECE I OBITELJI HEUREKA</item>
    </izvorni_sadrzaj>
    <derivirana_varijabla naziv="DomainObject.Predmet.ProtuStrankaListFormated_1">
      <item>UDRUGA ZA ZAŠTITU PRAVA I INTERESA DJECE I OBITELJI HEUREKA</item>
    </derivirana_varijabla>
  </DomainObject.Predmet.ProtuStrankaListFormated>
  <DomainObject.Predmet.ProtuStrankaListFormatedOIB>
    <izvorni_sadrzaj>
      <item>UDRUGA ZA ZAŠTITU PRAVA I INTERESA DJECE I OBITELJI HEUREKA, OIB 34752425823</item>
    </izvorni_sadrzaj>
    <derivirana_varijabla naziv="DomainObject.Predmet.ProtuStrankaListFormatedOIB_1">
      <item>UDRUGA ZA ZAŠTITU PRAVA I INTERESA DJECE I OBITELJI HEUREKA, OIB 34752425823</item>
    </derivirana_varijabla>
  </DomainObject.Predmet.ProtuStrankaListFormatedOIB>
  <DomainObject.Predmet.ProtuStrankaListFormatedWithAdress>
    <izvorni_sadrzaj>
      <item>UDRUGA ZA ZAŠTITU PRAVA I INTERESA DJECE I OBITELJI HEUREKA, UL. PAVLA HATZA 2, 10000 Zagreb</item>
    </izvorni_sadrzaj>
    <derivirana_varijabla naziv="DomainObject.Predmet.ProtuStrankaListFormatedWithAdress_1">
      <item>UDRUGA ZA ZAŠTITU PRAVA I INTERESA DJECE I OBITELJI HEUREKA, UL. PAVLA HATZA 2, 10000 Zagreb</item>
    </derivirana_varijabla>
  </DomainObject.Predmet.ProtuStrankaListFormatedWithAdress>
  <DomainObject.Predmet.ProtuStrankaListFormatedWithAdressOIB>
    <izvorni_sadrzaj>
      <item>UDRUGA ZA ZAŠTITU PRAVA I INTERESA DJECE I OBITELJI HEUREKA, OIB 34752425823, UL. PAVLA HATZA 2, 10000 Zagreb</item>
    </izvorni_sadrzaj>
    <derivirana_varijabla naziv="DomainObject.Predmet.ProtuStrankaListFormatedWithAdressOIB_1">
      <item>UDRUGA ZA ZAŠTITU PRAVA I INTERESA DJECE I OBITELJI HEUREKA, OIB 34752425823, UL. PAVLA HATZA 2, 10000 Zagreb</item>
    </derivirana_varijabla>
  </DomainObject.Predmet.ProtuStrankaListFormatedWithAdressOIB>
  <DomainObject.Predmet.ProtuStrankaListNazivFormated>
    <izvorni_sadrzaj>
      <item>UDRUGA ZA ZAŠTITU PRAVA I INTERESA DJECE I OBITELJI HEUREKA</item>
    </izvorni_sadrzaj>
    <derivirana_varijabla naziv="DomainObject.Predmet.ProtuStrankaListNazivFormated_1">
      <item>UDRUGA ZA ZAŠTITU PRAVA I INTERESA DJECE I OBITELJI HEUREKA</item>
    </derivirana_varijabla>
  </DomainObject.Predmet.ProtuStrankaListNazivFormated>
  <DomainObject.Predmet.ProtuStrankaListNazivFormatedOIB>
    <izvorni_sadrzaj>
      <item>UDRUGA ZA ZAŠTITU PRAVA I INTERESA DJECE I OBITELJI HEUREKA, OIB 34752425823</item>
    </izvorni_sadrzaj>
    <derivirana_varijabla naziv="DomainObject.Predmet.ProtuStrankaListNazivFormatedOIB_1">
      <item>UDRUGA ZA ZAŠTITU PRAVA I INTERESA DJECE I OBITELJI HEUREKA, OIB 34752425823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ZAŠTITU PRAVA I INTERESA DJECE I OBITELJI HEUREKA</izvorni_sadrzaj>
    <derivirana_varijabla naziv="DomainObject.Predmet.ProtustrankaIDrugi_1">UDRUGA ZA ZAŠTITU PRAVA I INTERESA DJECE I OBITELJI HEUREKA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ZAŠTITU PRAVA I INTERESA DJECE I OBITELJI HEUREKA, OIB 34752425823, UL. PAVLA HATZA 2, 10000 Zagreb</izvorni_sadrzaj>
    <derivirana_varijabla naziv="DomainObject.Predmet.ProtustrankaIDrugiAdressOIB_1">UDRUGA ZA ZAŠTITU PRAVA I INTERESA DJECE I OBITELJI HEUREKA, OIB 34752425823, UL. PAVLA HATZA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ZAŠTITU PRAVA I INTERESA DJECE I OBITELJI HEUREKA</item>
    </izvorni_sadrzaj>
    <derivirana_varijabla naziv="DomainObject.Predmet.SudioniciListNaziv_1">
      <item>FINA Regionalni centar Zagreb</item>
      <item>UDRUGA ZA ZAŠTITU PRAVA I INTERESA DJECE I OBITELJI HEUREKA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ZAŠTITU PRAVA I INTERESA DJECE I OBITELJI HEUREKA, OIB 34752425823, UL. PAVLA HATZA 2,10000 Zagreb</item>
    </izvorni_sadrzaj>
    <derivirana_varijabla naziv="DomainObject.Predmet.SudioniciListAdressOIB_1">
      <item>FINA Regionalni centar Zagreb, OIB 85821130368, Trg svibanjskih žrtava 1995. 1,10000 Zagreb</item>
      <item>UDRUGA ZA ZAŠTITU PRAVA I INTERESA DJECE I OBITELJI HEUREKA, OIB 34752425823, UL. PAVLA HATZA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34752425823</item>
    </izvorni_sadrzaj>
    <derivirana_varijabla naziv="DomainObject.Predmet.SudioniciListNazivOIB_1">
      <item>, OIB 85821130368</item>
      <item>, OIB 34752425823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512C8-8B6F-4E5B-934D-7BCFF665E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1430</properties:Characters>
  <properties:Lines>46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2015-11-20T10:12:00Z</dcterms:created>
  <dc:creator>ilukac</dc:creator>
  <cp:lastModifiedBy>Ljubica Radošević</cp:lastModifiedBy>
  <cp:lastPrinted>2015-11-20T10:18:00Z</cp:lastPrinted>
  <dcterms:modified xmlns:xsi="http://www.w3.org/2001/XMLSchema-instance" xsi:type="dcterms:W3CDTF">2015-11-24T10:16:00Z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