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2d4a" w14:paraId="4b02d4a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3130C">
        <w:t>1057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3130C">
        <w:t xml:space="preserve">SWISS SPACE SYSTEMS društvo s ograničenom odgovornošću za usluge, Zagreb, Ribnjak 40, MBS: 080947107, OIB: 96586331699, 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3130C">
        <w:t>SWISS SPACE SYSTEMS društvo s ograničenom odgovornošću za usluge, Zagreb, Ribnjak 40, MBS: 080947107, OIB: 96586331699.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73130C" w:rsidR="00427F7B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73130C" w:rsidRPr="00B03FBD">
        <w:t>David Jakovljević, Sesvete, Kašinska 7, OIB</w:t>
      </w:r>
      <w:r w:rsidR="0073130C">
        <w:t>:</w:t>
      </w:r>
      <w:r w:rsidR="0073130C" w:rsidRPr="00B03FBD">
        <w:t xml:space="preserve"> 63014812654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3130C">
        <w:t>SWISS SPACE SYSTEMS društvo s ograničenom odgovornošću za usluge, Zagreb, Ribnjak 40, MBS: 080947107, OIB: 96586331699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3130C">
        <w:rPr>
          <w:bCs/>
        </w:rPr>
        <w:t>20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27F7B">
        <w:rPr>
          <w:bCs/>
        </w:rPr>
        <w:t>2</w:t>
      </w:r>
      <w:r w:rsidR="0073130C">
        <w:rPr>
          <w:bCs/>
        </w:rPr>
        <w:t>244</w:t>
      </w:r>
      <w:r w:rsidRPr="00F877AB">
        <w:rPr>
          <w:bCs/>
        </w:rPr>
        <w:t xml:space="preserve"> od </w:t>
      </w:r>
      <w:r w:rsidR="0073130C">
        <w:rPr>
          <w:bCs/>
        </w:rPr>
        <w:t>19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73130C">
        <w:t>SWISS SPACE SYSTEMS društvo s ograničenom odgovornošću za usluge, Zagreb, Ribnjak 40, MBS: 080947107, OIB: 96586331699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73130C">
        <w:rPr>
          <w:bCs/>
        </w:rPr>
        <w:t>1057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3130C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3130C">
        <w:t>1057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7B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47BF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3130C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St-1057/2017</izvorni_sadrzaj>
    <derivirana_varijabla naziv="DomainObject.Predmet.OznakaBroj_1">St-1057/2017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SWISS SPACE SYSTEMS d.o.o.</izvorni_sadrzaj>
    <derivirana_varijabla naziv="DomainObject.Predmet.ProtustrankaFormated_1">  SWISS SPACE SYSTEMS d.o.o.</derivirana_varijabla>
  </DomainObject.Predmet.ProtustrankaFormated>
  <DomainObject.Predmet.ProtustrankaFormatedOIB>
    <izvorni_sadrzaj>  SWISS SPACE SYSTEMS d.o.o., OIB 96586331699</izvorni_sadrzaj>
    <derivirana_varijabla naziv="DomainObject.Predmet.ProtustrankaFormatedOIB_1">  SWISS SPACE SYSTEMS d.o.o., OIB 96586331699</derivirana_varijabla>
  </DomainObject.Predmet.ProtustrankaFormatedOIB>
  <DomainObject.Predmet.ProtustrankaFormatedWithAdress>
    <izvorni_sadrzaj> SWISS SPACE SYSTEMS d.o.o., Ribnjak 40, 10000 Zagreb</izvorni_sadrzaj>
    <derivirana_varijabla naziv="DomainObject.Predmet.ProtustrankaFormatedWithAdress_1"> SWISS SPACE SYSTEMS d.o.o., Ribnjak 40, 10000 Zagreb</derivirana_varijabla>
  </DomainObject.Predmet.ProtustrankaFormatedWithAdress>
  <DomainObject.Predmet.ProtustrankaFormatedWithAdressOIB>
    <izvorni_sadrzaj> SWISS SPACE SYSTEMS d.o.o., OIB 96586331699, Ribnjak 40, 10000 Zagreb</izvorni_sadrzaj>
    <derivirana_varijabla naziv="DomainObject.Predmet.ProtustrankaFormatedWithAdressOIB_1"> SWISS SPACE SYSTEMS d.o.o., OIB 96586331699, Ribnjak 40, 10000 Zagreb</derivirana_varijabla>
  </DomainObject.Predmet.ProtustrankaFormatedWithAdressOIB>
  <DomainObject.Predmet.ProtustrankaWithAdress>
    <izvorni_sadrzaj>SWISS SPACE SYSTEMS d.o.o. Ribnjak 40, 10000 Zagreb</izvorni_sadrzaj>
    <derivirana_varijabla naziv="DomainObject.Predmet.ProtustrankaWithAdress_1">SWISS SPACE SYSTEMS d.o.o. Ribnjak 40, 10000 Zagreb</derivirana_varijabla>
  </DomainObject.Predmet.ProtustrankaWithAdress>
  <DomainObject.Predmet.ProtustrankaWithAdressOIB>
    <izvorni_sadrzaj>SWISS SPACE SYSTEMS d.o.o., OIB 96586331699, Ribnjak 40, 10000 Zagreb</izvorni_sadrzaj>
    <derivirana_varijabla naziv="DomainObject.Predmet.ProtustrankaWithAdressOIB_1">SWISS SPACE SYSTEMS d.o.o., OIB 96586331699, Ribnjak 40, 10000 Zagreb</derivirana_varijabla>
  </DomainObject.Predmet.ProtustrankaWithAdressOIB>
  <DomainObject.Predmet.ProtustrankaNazivFormated>
    <izvorni_sadrzaj>SWISS SPACE SYSTEMS d.o.o.</izvorni_sadrzaj>
    <derivirana_varijabla naziv="DomainObject.Predmet.ProtustrankaNazivFormated_1">SWISS SPACE SYSTEMS d.o.o.</derivirana_varijabla>
  </DomainObject.Predmet.ProtustrankaNazivFormated>
  <DomainObject.Predmet.ProtustrankaNazivFormatedOIB>
    <izvorni_sadrzaj>SWISS SPACE SYSTEMS d.o.o., OIB 96586331699</izvorni_sadrzaj>
    <derivirana_varijabla naziv="DomainObject.Predmet.ProtustrankaNazivFormatedOIB_1">SWISS SPACE SYSTEMS d.o.o., OIB 96586331699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SWISS SPACE SYSTEMS d.o.o.</item>
    </izvorni_sadrzaj>
    <derivirana_varijabla naziv="DomainObject.Predmet.ProtuStrankaListFormated_1">
      <item>SWISS SPACE SYSTEMS d.o.o.</item>
    </derivirana_varijabla>
  </DomainObject.Predmet.ProtuStrankaListFormated>
  <DomainObject.Predmet.ProtuStrankaListFormatedOIB>
    <izvorni_sadrzaj>
      <item>SWISS SPACE SYSTEMS d.o.o., OIB 96586331699</item>
    </izvorni_sadrzaj>
    <derivirana_varijabla naziv="DomainObject.Predmet.ProtuStrankaListFormatedOIB_1">
      <item>SWISS SPACE SYSTEMS d.o.o., OIB 96586331699</item>
    </derivirana_varijabla>
  </DomainObject.Predmet.ProtuStrankaListFormatedOIB>
  <DomainObject.Predmet.ProtuStrankaListFormatedWithAdress>
    <izvorni_sadrzaj>
      <item>SWISS SPACE SYSTEMS d.o.o., Ribnjak 40, 10000 Zagreb</item>
    </izvorni_sadrzaj>
    <derivirana_varijabla naziv="DomainObject.Predmet.ProtuStrankaListFormatedWithAdress_1">
      <item>SWISS SPACE SYSTEMS d.o.o., Ribnjak 40, 10000 Zagreb</item>
    </derivirana_varijabla>
  </DomainObject.Predmet.ProtuStrankaListFormatedWithAdress>
  <DomainObject.Predmet.ProtuStrankaListFormatedWithAdressOIB>
    <izvorni_sadrzaj>
      <item>SWISS SPACE SYSTEMS d.o.o., OIB 96586331699, Ribnjak 40, 10000 Zagreb</item>
    </izvorni_sadrzaj>
    <derivirana_varijabla naziv="DomainObject.Predmet.ProtuStrankaListFormatedWithAdressOIB_1">
      <item>SWISS SPACE SYSTEMS d.o.o., OIB 96586331699, Ribnjak 40, 10000 Zagreb</item>
    </derivirana_varijabla>
  </DomainObject.Predmet.ProtuStrankaListFormatedWithAdressOIB>
  <DomainObject.Predmet.ProtuStrankaListNazivFormated>
    <izvorni_sadrzaj>
      <item>SWISS SPACE SYSTEMS d.o.o.</item>
    </izvorni_sadrzaj>
    <derivirana_varijabla naziv="DomainObject.Predmet.ProtuStrankaListNazivFormated_1">
      <item>SWISS SPACE SYSTEMS d.o.o.</item>
    </derivirana_varijabla>
  </DomainObject.Predmet.ProtuStrankaListNazivFormated>
  <DomainObject.Predmet.ProtuStrankaListNazivFormatedOIB>
    <izvorni_sadrzaj>
      <item>SWISS SPACE SYSTEMS d.o.o., OIB 96586331699</item>
    </izvorni_sadrzaj>
    <derivirana_varijabla naziv="DomainObject.Predmet.ProtuStrankaListNazivFormatedOIB_1">
      <item>SWISS SPACE SYSTEMS d.o.o., OIB 96586331699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SWISS SPACE SYSTEMS d.o.o.</izvorni_sadrzaj>
    <derivirana_varijabla naziv="DomainObject.Predmet.ProtustrankaIDrugi_1">SWISS SPACE SYSTEMS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SWISS SPACE SYSTEMS d.o.o., OIB 96586331699, Ribnjak 40, 10000 Zagreb</izvorni_sadrzaj>
    <derivirana_varijabla naziv="DomainObject.Predmet.ProtustrankaIDrugiAdressOIB_1">SWISS SPACE SYSTEMS d.o.o., OIB 96586331699,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SWISS SPACE SYSTEMS d.o.o.</item>
      <item>FINA Regionalni centar Zagreb</item>
    </izvorni_sadrzaj>
    <derivirana_varijabla naziv="DomainObject.Predmet.SudioniciListNaziv_1">
      <item>SWISS SPACE SYSTEMS d.o.o.</item>
      <item>FINA Regionalni centar Zagreb</item>
    </derivirana_varijabla>
  </DomainObject.Predmet.SudioniciListNaziv>
  <DomainObject.Predmet.SudioniciListAdressOIB>
    <izvorni_sadrzaj>
      <item>SWISS SPACE SYSTEMS d.o.o., OIB 96586331699, Ribnjak 40,10000 Zagreb</item>
      <item>FINA Regionalni centar Zagreb, OIB 85821130368, Trg svibanjskih žrtava 1995. br. 1,10000 Zagreb</item>
    </izvorni_sadrzaj>
    <derivirana_varijabla naziv="DomainObject.Predmet.SudioniciListAdressOIB_1">
      <item>SWISS SPACE SYSTEMS d.o.o., OIB 96586331699, Ribnjak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96586331699</item>
      <item>, OIB 85821130368</item>
    </izvorni_sadrzaj>
    <derivirana_varijabla naziv="DomainObject.Predmet.SudioniciListNazivOIB_1">
      <item>, OIB 96586331699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583B8-FEB0-4567-A80D-1CB4CA96D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3200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2017-11-28T13:12:00Z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2017-11-28T13:16:00Z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