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efc" w14:paraId="10d4efc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</w:t>
      </w:r>
      <w:r w:rsidR="004E622B">
        <w:t>110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4E622B">
        <w:t>110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4E622B">
        <w:t>ZAGREB-AUTOMATI d.o.o., OIB 26080791619, Zagreb, Siverićka 9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4E622B">
        <w:t>140.701,36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351"/>
    <w:rsid w:val="00063067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St-3110/2015</izvorni_sadrzaj>
    <derivirana_varijabla naziv="DomainObject.Predmet.OznakaBroj_1">St-3110/2015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ZAGREB-AUTOMATI d.o.o. zastupanog po punomoćniku ŽELJKO ĆOSIĆ</izvorni_sadrzaj>
    <derivirana_varijabla naziv="DomainObject.Predmet.ProtustrankaFormated_1">  ZAGREB-AUTOMATI d.o.o. zastupanog po punomoćniku ŽELJKO ĆOSIĆ</derivirana_varijabla>
  </DomainObject.Predmet.ProtustrankaFormated>
  <DomainObject.Predmet.ProtustrankaFormatedOIB>
    <izvorni_sadrzaj>  ZAGREB-AUTOMATI d.o.o., OIB 26080791619 zastupanog po punomoćniku ŽELJKO ĆOSIĆ</izvorni_sadrzaj>
    <derivirana_varijabla naziv="DomainObject.Predmet.ProtustrankaFormatedOIB_1">  ZAGREB-AUTOMATI d.o.o., OIB 26080791619 zastupanog po punomoćniku ŽELJKO ĆOSIĆ</derivirana_varijabla>
  </DomainObject.Predmet.ProtustrankaFormatedOIB>
  <DomainObject.Predmet.ProtustrankaFormatedWithAdress>
    <izvorni_sadrzaj> ZAGREB-AUTOMATI d.o.o., Siverićka 9, 10000 Zagreb zastupanog po punomoćniku ŽELJKO ĆOSIĆ</izvorni_sadrzaj>
    <derivirana_varijabla naziv="DomainObject.Predmet.ProtustrankaFormatedWithAdress_1"> ZAGREB-AUTOMATI d.o.o., Siverićka 9, 10000 Zagreb zastupanog po punomoćniku ŽELJKO ĆOSIĆ</derivirana_varijabla>
  </DomainObject.Predmet.ProtustrankaFormatedWithAdress>
  <DomainObject.Predmet.ProtustrankaFormatedWithAdressOIB>
    <izvorni_sadrzaj> ZAGREB-AUTOMATI d.o.o., OIB 26080791619, Siverićka 9, 10000 Zagreb zastupanog po punomoćniku ŽELJKO ĆOSIĆ</izvorni_sadrzaj>
    <derivirana_varijabla naziv="DomainObject.Predmet.ProtustrankaFormatedWithAdressOIB_1"> ZAGREB-AUTOMATI d.o.o., OIB 26080791619, Siverićka 9, 10000 Zagreb zastupanog po punomoćniku ŽELJKO ĆOSIĆ</derivirana_varijabla>
  </DomainObject.Predmet.ProtustrankaFormatedWithAdressOIB>
  <DomainObject.Predmet.ProtustrankaWithAdress>
    <izvorni_sadrzaj>ZAGREB-AUTOMATI d.o.o. Siverićka 9, 10000 Zagreb</izvorni_sadrzaj>
    <derivirana_varijabla naziv="DomainObject.Predmet.ProtustrankaWithAdress_1">ZAGREB-AUTOMATI d.o.o. Siverićka 9, 10000 Zagreb</derivirana_varijabla>
  </DomainObject.Predmet.ProtustrankaWithAdress>
  <DomainObject.Predmet.ProtustrankaWithAdressOIB>
    <izvorni_sadrzaj>ZAGREB-AUTOMATI d.o.o., OIB 26080791619, Siverićka 9, 10000 Zagreb</izvorni_sadrzaj>
    <derivirana_varijabla naziv="DomainObject.Predmet.ProtustrankaWithAdressOIB_1">ZAGREB-AUTOMATI d.o.o., OIB 26080791619, Siverićka 9, 10000 Zagreb</derivirana_varijabla>
  </DomainObject.Predmet.ProtustrankaWithAdressOIB>
  <DomainObject.Predmet.ProtustrankaNazivFormated>
    <izvorni_sadrzaj>ZAGREB-AUTOMATI d.o.o.</izvorni_sadrzaj>
    <derivirana_varijabla naziv="DomainObject.Predmet.ProtustrankaNazivFormated_1">ZAGREB-AUTOMATI d.o.o.</derivirana_varijabla>
  </DomainObject.Predmet.ProtustrankaNazivFormated>
  <DomainObject.Predmet.ProtustrankaNazivFormatedOIB>
    <izvorni_sadrzaj>ZAGREB-AUTOMATI d.o.o., OIB 26080791619</izvorni_sadrzaj>
    <derivirana_varijabla naziv="DomainObject.Predmet.ProtustrankaNazivFormatedOIB_1">ZAGREB-AUTOMATI d.o.o., OIB 26080791619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ZAGREB-AUTOMATI d.o.o. zastupanog po punomoćniku ŽELJKO ĆOSIĆ</item>
    </izvorni_sadrzaj>
    <derivirana_varijabla naziv="DomainObject.Predmet.ProtuStrankaListFormated_1">
      <item>ZAGREB-AUTOMATI d.o.o. zastupanog po punomoćniku ŽELJKO ĆOSIĆ</item>
    </derivirana_varijabla>
  </DomainObject.Predmet.ProtuStrankaListFormated>
  <DomainObject.Predmet.ProtuStrankaListFormatedOIB>
    <izvorni_sadrzaj>
      <item>ZAGREB-AUTOMATI d.o.o., OIB 26080791619 zastupanog po punomoćniku ŽELJKO ĆOSIĆ</item>
    </izvorni_sadrzaj>
    <derivirana_varijabla naziv="DomainObject.Predmet.ProtuStrankaListFormatedOIB_1">
      <item>ZAGREB-AUTOMATI d.o.o., OIB 26080791619 zastupanog po punomoćniku ŽELJKO ĆOSIĆ</item>
    </derivirana_varijabla>
  </DomainObject.Predmet.ProtuStrankaListFormatedOIB>
  <DomainObject.Predmet.ProtuStrankaListFormatedWithAdress>
    <izvorni_sadrzaj>
      <item>ZAGREB-AUTOMATI d.o.o., Siverićka 9, 10000 Zagreb zastupanog po punomoćniku ŽELJKO ĆOSIĆ</item>
    </izvorni_sadrzaj>
    <derivirana_varijabla naziv="DomainObject.Predmet.ProtuStrankaListFormatedWithAdress_1">
      <item>ZAGREB-AUTOMATI d.o.o., Siverićka 9, 10000 Zagreb zastupanog po punomoćniku ŽELJKO ĆOSIĆ</item>
    </derivirana_varijabla>
  </DomainObject.Predmet.ProtuStrankaListFormatedWithAdress>
  <DomainObject.Predmet.ProtuStrankaListFormatedWithAdressOIB>
    <izvorni_sadrzaj>
      <item>ZAGREB-AUTOMATI d.o.o., OIB 26080791619, Siverićka 9, 10000 Zagreb zastupanog po punomoćniku ŽELJKO ĆOSIĆ</item>
    </izvorni_sadrzaj>
    <derivirana_varijabla naziv="DomainObject.Predmet.ProtuStrankaListFormatedWithAdressOIB_1">
      <item>ZAGREB-AUTOMATI d.o.o., OIB 26080791619, Siverićka 9, 10000 Zagreb zastupanog po punomoćniku ŽELJKO ĆOSIĆ</item>
    </derivirana_varijabla>
  </DomainObject.Predmet.ProtuStrankaListFormatedWithAdressOIB>
  <DomainObject.Predmet.ProtuStrankaListNazivFormated>
    <izvorni_sadrzaj>
      <item>ZAGREB-AUTOMATI d.o.o.</item>
    </izvorni_sadrzaj>
    <derivirana_varijabla naziv="DomainObject.Predmet.ProtuStrankaListNazivFormated_1">
      <item>ZAGREB-AUTOMATI d.o.o.</item>
    </derivirana_varijabla>
  </DomainObject.Predmet.ProtuStrankaListNazivFormated>
  <DomainObject.Predmet.ProtuStrankaListNazivFormatedOIB>
    <izvorni_sadrzaj>
      <item>ZAGREB-AUTOMATI d.o.o., OIB 26080791619</item>
    </izvorni_sadrzaj>
    <derivirana_varijabla naziv="DomainObject.Predmet.ProtuStrankaListNazivFormatedOIB_1">
      <item>ZAGREB-AUTOMATI d.o.o., OIB 26080791619</item>
    </derivirana_varijabla>
  </DomainObject.Predmet.ProtuStrankaListNazivFormatedOIB>
  <DomainObject.Predmet.OstaliListFormated>
    <izvorni_sadrzaj>
      <item>ŽELJKO ĆOSIĆ punomoćnik sudionika u postupku ZAGREB-AUTOMATI d.o.o.</item>
    </izvorni_sadrzaj>
    <derivirana_varijabla naziv="DomainObject.Predmet.OstaliListFormated_1">
      <item>ŽELJKO ĆOSIĆ punomoćnik sudionika u postupku ZAGREB-AUTOMATI d.o.o.</item>
    </derivirana_varijabla>
  </DomainObject.Predmet.OstaliListFormated>
  <DomainObject.Predmet.OstaliListFormatedOIB>
    <izvorni_sadrzaj>
      <item>ŽELJKO ĆOSIĆ, OIB 87318565141 punomoćnik sudionika u postupku ZAGREB-AUTOMATI d.o.o.</item>
    </izvorni_sadrzaj>
    <derivirana_varijabla naziv="DomainObject.Predmet.OstaliListFormatedOIB_1">
      <item>ŽELJKO ĆOSIĆ, OIB 87318565141 punomoćnik sudionika u postupku ZAGREB-AUTOMATI d.o.o.</item>
    </derivirana_varijabla>
  </DomainObject.Predmet.OstaliListFormatedOIB>
  <DomainObject.Predmet.OstaliListFormatedWithAdress>
    <izvorni_sadrzaj>
      <item>ŽELJKO ĆOSIĆ, Siverićka 9, 10000 Zagreb punomoćnik sudionika u postupku ZAGREB-AUTOMATI d.o.o.</item>
    </izvorni_sadrzaj>
    <derivirana_varijabla naziv="DomainObject.Predmet.OstaliListFormatedWithAdress_1">
      <item>ŽELJKO ĆOSIĆ, Siverićka 9, 10000 Zagreb punomoćnik sudionika u postupku ZAGREB-AUTOMATI d.o.o.</item>
    </derivirana_varijabla>
  </DomainObject.Predmet.OstaliListFormatedWithAdress>
  <DomainObject.Predmet.OstaliListFormatedWithAdressOIB>
    <izvorni_sadrzaj>
      <item>ŽELJKO ĆOSIĆ, OIB 87318565141, Siverićka 9, 10000 Zagreb punomoćnik sudionika u postupku ZAGREB-AUTOMATI d.o.o.</item>
    </izvorni_sadrzaj>
    <derivirana_varijabla naziv="DomainObject.Predmet.OstaliListFormatedWithAdressOIB_1">
      <item>ŽELJKO ĆOSIĆ, OIB 87318565141, Siverićka 9, 10000 Zagreb punomoćnik sudionika u postupku ZAGREB-AUTOMATI d.o.o.</item>
    </derivirana_varijabla>
  </DomainObject.Predmet.OstaliListFormatedWithAdressOIB>
  <DomainObject.Predmet.OstaliListNazivFormated>
    <izvorni_sadrzaj>
      <item>ŽELJKO ĆOSIĆ</item>
    </izvorni_sadrzaj>
    <derivirana_varijabla naziv="DomainObject.Predmet.OstaliListNazivFormated_1">
      <item>ŽELJKO ĆOSIĆ</item>
    </derivirana_varijabla>
  </DomainObject.Predmet.OstaliListNazivFormated>
  <DomainObject.Predmet.OstaliListNazivFormatedOIB>
    <izvorni_sadrzaj>
      <item>ŽELJKO ĆOSIĆ, OIB 87318565141</item>
    </izvorni_sadrzaj>
    <derivirana_varijabla naziv="DomainObject.Predmet.OstaliListNazivFormatedOIB_1">
      <item>ŽELJKO ĆOSIĆ, OIB 87318565141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ZAGREB-AUTOMATI d.o.o.</izvorni_sadrzaj>
    <derivirana_varijabla naziv="DomainObject.Predmet.ProtustrankaIDrugi_1">ZAGREB-AUTOMATI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ZAGREB-AUTOMATI d.o.o., OIB 26080791619, Siverićka 9, 10000 Zagreb</izvorni_sadrzaj>
    <derivirana_varijabla naziv="DomainObject.Predmet.ProtustrankaIDrugiAdressOIB_1">ZAGREB-AUTOMATI d.o.o., OIB 26080791619, Siverićka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ZAGREB-AUTOMATI d.o.o.</item>
      <item>ŽELJKO ĆOSIĆ</item>
    </izvorni_sadrzaj>
    <derivirana_varijabla naziv="DomainObject.Predmet.SudioniciListNaziv_1">
      <item>FINA Regionalni centar Zagreb</item>
      <item>ZAGREB-AUTOMATI d.o.o.</item>
      <item>ŽELJKO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ZAGREB-AUTOMATI d.o.o., OIB 26080791619, Siverićka 9,10000 Zagreb</item>
      <item>ŽELJKO ĆOSIĆ, OIB 87318565141, Siverićka 9,10000 Zagreb</item>
    </izvorni_sadrzaj>
    <derivirana_varijabla naziv="DomainObject.Predmet.SudioniciListAdressOIB_1">
      <item>FINA Regionalni centar Zagreb, OIB 85821130368, Trg svibanjskih žrtava 1995. 1,10000 Zagreb</item>
      <item>ZAGREB-AUTOMATI d.o.o., OIB 26080791619, Siverićka 9,10000 Zagreb</item>
      <item>ŽELJKO ĆOSIĆ, OIB 87318565141, Siverićka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26080791619</item>
      <item>, OIB 87318565141</item>
    </izvorni_sadrzaj>
    <derivirana_varijabla naziv="DomainObject.Predmet.SudioniciListNazivOIB_1">
      <item>, OIB 85821130368</item>
      <item>, OIB 26080791619</item>
      <item>, OIB 87318565141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1285</properties:Characters>
  <properties:Lines>44</properties:Lines>
  <properties:Paragraphs>15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2015-12-04T09:31:00Z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