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7ab4b4a" w14:paraId="7ab4b4a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proofErr w:type="spellStart"/>
      <w:r w:rsidR="004E1D70">
        <w:rPr>
          <w:rFonts w:hAnsi="Times New Roman" w:ascii="Times New Roman"/>
          <w:sz w:val="24"/>
        </w:rPr>
        <w:t>3048</w:t>
      </w:r>
      <w:proofErr w:type="spellEnd"/>
      <w:r w:rsidR="004E1D70">
        <w:rPr>
          <w:rFonts w:hAnsi="Times New Roman" w:ascii="Times New Roman"/>
          <w:sz w:val="24"/>
        </w:rPr>
        <w:t>/</w:t>
      </w:r>
      <w:proofErr w:type="spellStart"/>
      <w:r w:rsidR="004E1D70">
        <w:rPr>
          <w:rFonts w:hAnsi="Times New Roman" w:ascii="Times New Roman"/>
          <w:sz w:val="24"/>
        </w:rPr>
        <w:t>16</w:t>
      </w:r>
      <w:proofErr w:type="spellEnd"/>
      <w:r w:rsidR="00B63B1C">
        <w:rPr>
          <w:rFonts w:hAnsi="Times New Roman" w:ascii="Times New Roman"/>
          <w:sz w:val="24"/>
        </w:rPr>
        <w:t>-</w:t>
      </w:r>
      <w:proofErr w:type="spellStart"/>
      <w:r w:rsidR="00B63B1C">
        <w:rPr>
          <w:rFonts w:hAnsi="Times New Roman" w:ascii="Times New Roman"/>
          <w:sz w:val="24"/>
        </w:rPr>
        <w:t>29</w:t>
      </w:r>
      <w:proofErr w:type="spellEnd"/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1F4BF1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A K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4E1D70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4E1D70" w:rsidRPr="004E1D70">
        <w:rPr>
          <w:rFonts w:hAnsi="Times New Roman" w:ascii="Times New Roman"/>
          <w:sz w:val="24"/>
        </w:rPr>
        <w:t>STANOGRAD stambeno-graditeljska zadruga u likvidaciji</w:t>
      </w:r>
      <w:r w:rsidR="004E1D70">
        <w:rPr>
          <w:rFonts w:hAnsi="Times New Roman" w:ascii="Times New Roman"/>
          <w:sz w:val="24"/>
        </w:rPr>
        <w:t xml:space="preserve">, Zagreb, Ilica 109, OIB: </w:t>
      </w:r>
      <w:r w:rsidR="004E1D70" w:rsidRPr="004E1D70">
        <w:rPr>
          <w:rFonts w:hAnsi="Times New Roman" w:ascii="Times New Roman"/>
          <w:sz w:val="24"/>
        </w:rPr>
        <w:t>48821947982</w:t>
      </w:r>
      <w:r w:rsidR="004E1D70">
        <w:rPr>
          <w:rFonts w:hAnsi="Times New Roman" w:ascii="Times New Roman"/>
          <w:sz w:val="24"/>
        </w:rPr>
        <w:t xml:space="preserve">, kojega zastupa punomoćnik Nenad Grof, odvjetnik u Zagrebu, Nikole Pavića 7, pokrenutom na prijedlog vjerovnika Branka Đukić iz Zagreba, Jezuitski trg 1, OIB: 78689630545, kojega zastupa punomoćnik Maroje Matana, odvjetnik u Odvjetničkom društvu Matana &amp; partneri d.o.o. Zagreb, Amruševa 7, </w:t>
      </w:r>
      <w:r w:rsidR="003102B1">
        <w:rPr>
          <w:rFonts w:hAnsi="Times New Roman" w:ascii="Times New Roman"/>
          <w:sz w:val="24"/>
        </w:rPr>
        <w:t xml:space="preserve">11. srpnja </w:t>
      </w:r>
      <w:r w:rsidR="001F4BF1">
        <w:rPr>
          <w:rFonts w:hAnsi="Times New Roman" w:ascii="Times New Roman"/>
          <w:sz w:val="24"/>
        </w:rPr>
        <w:t>2018.</w:t>
      </w:r>
      <w:r w:rsidRPr="00AA4DD7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1F4BF1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1F4BF1" w:rsidR="005419C8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3102B1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3</w:t>
      </w:r>
      <w:r w:rsidR="002253FA">
        <w:rPr>
          <w:rFonts w:hAnsi="Times New Roman" w:ascii="Times New Roman"/>
          <w:b/>
          <w:sz w:val="24"/>
          <w:u w:val="single"/>
        </w:rPr>
        <w:t xml:space="preserve">. </w:t>
      </w:r>
      <w:r>
        <w:rPr>
          <w:rFonts w:hAnsi="Times New Roman" w:ascii="Times New Roman"/>
          <w:b/>
          <w:sz w:val="24"/>
          <w:u w:val="single"/>
        </w:rPr>
        <w:t>listopada</w:t>
      </w:r>
      <w:r w:rsidR="00087B2A">
        <w:rPr>
          <w:rFonts w:hAnsi="Times New Roman" w:ascii="Times New Roman"/>
          <w:b/>
          <w:sz w:val="24"/>
          <w:u w:val="single"/>
        </w:rPr>
        <w:t xml:space="preserve"> </w:t>
      </w:r>
      <w:r w:rsidR="00EC5A2B" w:rsidRPr="00AA4DD7">
        <w:rPr>
          <w:rFonts w:hAnsi="Times New Roman" w:ascii="Times New Roman"/>
          <w:b/>
          <w:sz w:val="24"/>
          <w:u w:val="single"/>
        </w:rPr>
        <w:t>201</w:t>
      </w:r>
      <w:r w:rsidR="00B34012">
        <w:rPr>
          <w:rFonts w:hAnsi="Times New Roman" w:ascii="Times New Roman"/>
          <w:b/>
          <w:sz w:val="24"/>
          <w:u w:val="single"/>
        </w:rPr>
        <w:t>8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 w:rsidR="005472CD">
        <w:rPr>
          <w:rFonts w:hAnsi="Times New Roman" w:ascii="Times New Roman"/>
          <w:b/>
          <w:sz w:val="24"/>
          <w:u w:val="single"/>
        </w:rPr>
        <w:t>10,40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B34012">
        <w:rPr>
          <w:rFonts w:hAnsi="Times New Roman" w:ascii="Times New Roman"/>
          <w:sz w:val="24"/>
        </w:rPr>
        <w:t>100</w:t>
      </w:r>
      <w:r w:rsidRPr="00AA4DD7">
        <w:rPr>
          <w:rFonts w:hAnsi="Times New Roman" w:ascii="Times New Roman"/>
          <w:sz w:val="24"/>
        </w:rPr>
        <w:t xml:space="preserve"> (</w:t>
      </w:r>
      <w:r w:rsidR="00B34012">
        <w:rPr>
          <w:rFonts w:hAnsi="Times New Roman" w:ascii="Times New Roman"/>
          <w:sz w:val="24"/>
        </w:rPr>
        <w:t>Velika</w:t>
      </w:r>
      <w:r w:rsidR="00AA4DD7" w:rsidRPr="00AA4DD7">
        <w:rPr>
          <w:rFonts w:hAnsi="Times New Roman" w:ascii="Times New Roman"/>
          <w:sz w:val="24"/>
        </w:rPr>
        <w:t xml:space="preserve"> dvorana</w:t>
      </w:r>
      <w:r w:rsidRPr="00AA4DD7">
        <w:rPr>
          <w:rFonts w:hAnsi="Times New Roman" w:ascii="Times New Roman"/>
          <w:sz w:val="24"/>
        </w:rPr>
        <w:t>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5472CD">
        <w:rPr>
          <w:rFonts w:hAnsi="Times New Roman" w:ascii="Times New Roman"/>
          <w:sz w:val="24"/>
        </w:rPr>
        <w:t>11. srpnja</w:t>
      </w:r>
      <w:r w:rsidR="00156782">
        <w:rPr>
          <w:rFonts w:hAnsi="Times New Roman" w:ascii="Times New Roman"/>
          <w:sz w:val="24"/>
        </w:rPr>
        <w:t xml:space="preserve"> 2018.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 xml:space="preserve">MIHAEL </w:t>
      </w:r>
      <w:proofErr w:type="spellStart"/>
      <w:r w:rsidR="00482439" w:rsidRPr="00AA4DD7">
        <w:rPr>
          <w:rFonts w:hAnsi="Times New Roman" w:ascii="Times New Roman"/>
          <w:sz w:val="24"/>
        </w:rPr>
        <w:t>KOVAČIĆ</w:t>
      </w:r>
      <w:proofErr w:type="spellEnd"/>
      <w:r w:rsidR="00B63B1C">
        <w:rPr>
          <w:rFonts w:hAnsi="Times New Roman" w:ascii="Times New Roman"/>
          <w:sz w:val="24"/>
        </w:rPr>
        <w:t>, v.r.</w:t>
      </w:r>
    </w:p>
    <w:p w:rsidRDefault="00DD7A87" w:rsidP="001D3BD9" w:rsidR="00DD7A87" w:rsidRPr="00684FD5">
      <w:pPr>
        <w:rPr>
          <w:rFonts w:hAnsi="Times New Roman" w:ascii="Times New Roman"/>
          <w:sz w:val="24"/>
        </w:rPr>
      </w:pPr>
      <w:r w:rsidRPr="00684FD5">
        <w:rPr>
          <w:rFonts w:hAnsi="Times New Roman" w:ascii="Times New Roman"/>
          <w:sz w:val="24"/>
        </w:rPr>
        <w:t>Pravna pouka:</w:t>
      </w:r>
    </w:p>
    <w:p w:rsidRDefault="00156782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  <w:r w:rsidR="00DD7A87" w:rsidRPr="00684FD5">
        <w:rPr>
          <w:rFonts w:hAnsi="Times New Roman" w:ascii="Times New Roman"/>
          <w:sz w:val="24"/>
        </w:rPr>
        <w:t xml:space="preserve"> </w:t>
      </w:r>
      <w:r w:rsidR="00DD7A87">
        <w:rPr>
          <w:rFonts w:hAnsi="Times New Roman" w:ascii="Times New Roman"/>
          <w:sz w:val="24"/>
        </w:rPr>
        <w:t xml:space="preserve"> 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B63B1C" w:rsidP="00482439" w:rsidR="00B63B1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Za točnost </w:t>
      </w:r>
      <w:proofErr w:type="spellStart"/>
      <w:r>
        <w:rPr>
          <w:rFonts w:hAnsi="Times New Roman" w:ascii="Times New Roman"/>
          <w:sz w:val="24"/>
        </w:rPr>
        <w:t>otpravka</w:t>
      </w:r>
      <w:proofErr w:type="spellEnd"/>
      <w:r>
        <w:rPr>
          <w:rFonts w:hAnsi="Times New Roman" w:ascii="Times New Roman"/>
          <w:sz w:val="24"/>
        </w:rPr>
        <w:t xml:space="preserve"> ovlašteni službenik</w:t>
      </w:r>
    </w:p>
    <w:p w:rsidRDefault="00B63B1C" w:rsidP="00482439" w:rsidR="00B63B1C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B63B1C">
      <w:pPr>
        <w:rPr>
          <w:rFonts w:hAnsi="Times New Roman" w:ascii="Times New Roman"/>
          <w:color w:themeColor="background1" w:val="FFFFFF"/>
          <w:sz w:val="24"/>
        </w:rPr>
      </w:pPr>
      <w:r w:rsidRPr="00B63B1C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B63B1C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B63B1C">
        <w:rPr>
          <w:rFonts w:hAnsi="Times New Roman" w:ascii="Times New Roman"/>
          <w:color w:themeColor="background1" w:val="FFFFFF"/>
          <w:sz w:val="24"/>
        </w:rPr>
        <w:t>Predlagatelju</w:t>
      </w:r>
      <w:r w:rsidR="00DD7A87" w:rsidRPr="00B63B1C">
        <w:rPr>
          <w:rFonts w:hAnsi="Times New Roman" w:ascii="Times New Roman"/>
          <w:color w:themeColor="background1" w:val="FFFFFF"/>
          <w:sz w:val="24"/>
        </w:rPr>
        <w:t>, po pun.</w:t>
      </w:r>
    </w:p>
    <w:p w:rsidRDefault="00E2116A" w:rsidP="001E35C6" w:rsidR="00E2116A" w:rsidRPr="00B63B1C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B63B1C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182AAF" w:rsidRPr="00B63B1C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B63B1C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B63B1C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B63B1C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DD7A87" w:rsidRPr="00B63B1C">
        <w:rPr>
          <w:rFonts w:hAnsi="Times New Roman" w:ascii="Times New Roman"/>
          <w:color w:themeColor="background1" w:val="FFFFFF"/>
          <w:sz w:val="24"/>
        </w:rPr>
        <w:t>po pun.</w:t>
      </w:r>
      <w:r w:rsidRPr="00B63B1C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F926D5" w:rsidP="001E35C6" w:rsidR="001F6BAC" w:rsidRPr="00B63B1C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B63B1C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B63B1C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E80646" w:rsidP="00182AAF" w:rsidR="00E80646" w:rsidRPr="00B63B1C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B63B1C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B63B1C">
      <w:pPr>
        <w:rPr>
          <w:rFonts w:hAnsi="Times New Roman" w:ascii="Times New Roman"/>
          <w:color w:themeColor="background1" w:val="FFFFFF"/>
          <w:szCs w:val="22"/>
        </w:rPr>
      </w:pPr>
      <w:r w:rsidRPr="00B63B1C">
        <w:rPr>
          <w:rFonts w:hAnsi="Times New Roman" w:ascii="Times New Roman"/>
          <w:color w:themeColor="background1" w:val="FFFFFF"/>
          <w:szCs w:val="22"/>
        </w:rPr>
        <w:t>NK:</w:t>
      </w:r>
    </w:p>
    <w:p w:rsidRDefault="00001D13" w:rsidP="001E35C6" w:rsidR="001E35C6" w:rsidRPr="00B63B1C">
      <w:pPr>
        <w:rPr>
          <w:rFonts w:hAnsi="Times New Roman" w:ascii="Times New Roman"/>
          <w:color w:themeColor="background1" w:val="FFFFFF"/>
          <w:szCs w:val="22"/>
        </w:rPr>
      </w:pPr>
      <w:r w:rsidRPr="00B63B1C">
        <w:rPr>
          <w:rFonts w:hAnsi="Times New Roman" w:ascii="Times New Roman"/>
          <w:color w:themeColor="background1" w:val="FFFFFF"/>
          <w:szCs w:val="22"/>
        </w:rPr>
        <w:t>1. S</w:t>
      </w:r>
      <w:r w:rsidR="001E35C6" w:rsidRPr="00B63B1C">
        <w:rPr>
          <w:rFonts w:hAnsi="Times New Roman" w:ascii="Times New Roman"/>
          <w:color w:themeColor="background1" w:val="FFFFFF"/>
          <w:szCs w:val="22"/>
        </w:rPr>
        <w:t>pis u roč.</w:t>
      </w:r>
    </w:p>
    <w:sectPr w:rsidSect="00EA52A1" w:rsidR="001E35C6" w:rsidRPr="00B63B1C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0DC6" w:rsidR="00B30DC6">
      <w:r>
        <w:separator/>
      </w:r>
    </w:p>
  </w:endnote>
  <w:endnote w:id="0" w:type="continuationSeparator">
    <w:p w:rsidRDefault="00B30DC6" w:rsidR="00B30D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0DC6" w:rsidR="00B30DC6">
      <w:r>
        <w:separator/>
      </w:r>
    </w:p>
  </w:footnote>
  <w:footnote w:id="0" w:type="continuationSeparator">
    <w:p w:rsidRDefault="00B30DC6" w:rsidR="00B30D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B63B1C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B34012">
      <w:rPr>
        <w:rFonts w:hAnsi="Times New Roman" w:ascii="Times New Roman"/>
        <w:sz w:val="24"/>
      </w:rPr>
      <w:t>3048/16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7B2A"/>
    <w:rsid w:val="00001D13"/>
    <w:rsid w:val="00021028"/>
    <w:rsid w:val="000315B6"/>
    <w:rsid w:val="00052812"/>
    <w:rsid w:val="00062DBB"/>
    <w:rsid w:val="00070CB4"/>
    <w:rsid w:val="00087B2A"/>
    <w:rsid w:val="000A046A"/>
    <w:rsid w:val="000A5E52"/>
    <w:rsid w:val="000C5E54"/>
    <w:rsid w:val="000D010B"/>
    <w:rsid w:val="000F553A"/>
    <w:rsid w:val="001241C1"/>
    <w:rsid w:val="00156782"/>
    <w:rsid w:val="0016020B"/>
    <w:rsid w:val="00164FDA"/>
    <w:rsid w:val="00177A30"/>
    <w:rsid w:val="00182AAF"/>
    <w:rsid w:val="001B3A90"/>
    <w:rsid w:val="001E1706"/>
    <w:rsid w:val="001E35C6"/>
    <w:rsid w:val="001E575C"/>
    <w:rsid w:val="001F4BF1"/>
    <w:rsid w:val="001F6BAC"/>
    <w:rsid w:val="002253FA"/>
    <w:rsid w:val="0026319B"/>
    <w:rsid w:val="002C1105"/>
    <w:rsid w:val="0030796F"/>
    <w:rsid w:val="003102B1"/>
    <w:rsid w:val="00317DF9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A41E2"/>
    <w:rsid w:val="004B4640"/>
    <w:rsid w:val="004B7048"/>
    <w:rsid w:val="004D43D8"/>
    <w:rsid w:val="004E1D70"/>
    <w:rsid w:val="004F19D3"/>
    <w:rsid w:val="004F4B3B"/>
    <w:rsid w:val="005419C8"/>
    <w:rsid w:val="00545C55"/>
    <w:rsid w:val="005472CD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A2AA6"/>
    <w:rsid w:val="006D03F3"/>
    <w:rsid w:val="006D3024"/>
    <w:rsid w:val="006D3803"/>
    <w:rsid w:val="006E1347"/>
    <w:rsid w:val="006E52BB"/>
    <w:rsid w:val="0070227B"/>
    <w:rsid w:val="007160D0"/>
    <w:rsid w:val="0074488C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A27A6"/>
    <w:rsid w:val="008B65BF"/>
    <w:rsid w:val="008B6BCE"/>
    <w:rsid w:val="008F7361"/>
    <w:rsid w:val="0094579E"/>
    <w:rsid w:val="00950499"/>
    <w:rsid w:val="00963309"/>
    <w:rsid w:val="00971D49"/>
    <w:rsid w:val="00973546"/>
    <w:rsid w:val="00976BEE"/>
    <w:rsid w:val="009C5C3E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0DC6"/>
    <w:rsid w:val="00B34012"/>
    <w:rsid w:val="00B36118"/>
    <w:rsid w:val="00B40E9A"/>
    <w:rsid w:val="00B52117"/>
    <w:rsid w:val="00B63B1C"/>
    <w:rsid w:val="00B652DD"/>
    <w:rsid w:val="00B86B29"/>
    <w:rsid w:val="00B91047"/>
    <w:rsid w:val="00BC1367"/>
    <w:rsid w:val="00C172D4"/>
    <w:rsid w:val="00C32C1D"/>
    <w:rsid w:val="00C74832"/>
    <w:rsid w:val="00C8624D"/>
    <w:rsid w:val="00CE6F16"/>
    <w:rsid w:val="00D06889"/>
    <w:rsid w:val="00D97173"/>
    <w:rsid w:val="00DA2602"/>
    <w:rsid w:val="00DB5644"/>
    <w:rsid w:val="00DD7A87"/>
    <w:rsid w:val="00E03F66"/>
    <w:rsid w:val="00E066CE"/>
    <w:rsid w:val="00E20B39"/>
    <w:rsid w:val="00E2116A"/>
    <w:rsid w:val="00E24AF4"/>
    <w:rsid w:val="00E33BA1"/>
    <w:rsid w:val="00E352ED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17B4"/>
    <w:rsid w:val="00F35635"/>
    <w:rsid w:val="00F46D88"/>
    <w:rsid w:val="00F61A59"/>
    <w:rsid w:val="00F926D5"/>
    <w:rsid w:val="00F93C15"/>
    <w:rsid w:val="00FB2B17"/>
    <w:rsid w:val="00FE5862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04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04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49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4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4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04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04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49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4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4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3048</izvorni_sadrzaj>
    <derivirana_varijabla naziv="DomainObject.Predmet.Broj_1">3048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St-3048/2016</izvorni_sadrzaj>
    <derivirana_varijabla naziv="DomainObject.Predmet.OznakaBroj_1">St-3048/2016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STANOGRAD stambeno-graditeljska zadruga u likvidaciji zastupanog po punomoćniku Zvonimir Babić</izvorni_sadrzaj>
    <derivirana_varijabla naziv="DomainObject.Predmet.ProtustrankaFormated_1">  STANOGRAD stambeno-graditeljska zadruga u likvidaciji zastupanog po punomoćniku Zvonimir Babić</derivirana_varijabla>
  </DomainObject.Predmet.ProtustrankaFormated>
  <DomainObject.Predmet.ProtustrankaFormatedOIB>
    <izvorni_sadrzaj>  STANOGRAD stambeno-graditeljska zadruga u likvidaciji, OIB 48821947982 zastupanog po punomoćniku Zvonimir Babić</izvorni_sadrzaj>
    <derivirana_varijabla naziv="DomainObject.Predmet.ProtustrankaFormatedOIB_1">  STANOGRAD stambeno-graditeljska zadruga u likvidaciji, OIB 48821947982 zastupanog po punomoćniku Zvonimir Babić</derivirana_varijabla>
  </DomainObject.Predmet.ProtustrankaFormatedOIB>
  <DomainObject.Predmet.ProtustrankaFormatedWithAdress>
    <izvorni_sadrzaj> STANOGRAD stambeno-graditeljska zadruga u likvidaciji, Ilica 109, 10000 Zagreb zastupanog po punomoćniku Zvonimir Babić</izvorni_sadrzaj>
    <derivirana_varijabla naziv="DomainObject.Predmet.ProtustrankaFormatedWithAdress_1"> STANOGRAD stambeno-graditeljska zadruga u likvidaciji, Ilica 109, 10000 Zagreb zastupanog po punomoćniku Zvonimir Babić</derivirana_varijabla>
  </DomainObject.Predmet.ProtustrankaFormatedWithAdress>
  <DomainObject.Predmet.ProtustrankaFormatedWithAdressOIB>
    <izvorni_sadrzaj> STANOGRAD stambeno-graditeljska zadruga u likvidaciji, OIB 48821947982, Ilica 109, 10000 Zagreb zastupanog po punomoćniku Zvonimir Babić</izvorni_sadrzaj>
    <derivirana_varijabla naziv="DomainObject.Predmet.ProtustrankaFormatedWithAdressOIB_1"> STANOGRAD stambeno-graditeljska zadruga u likvidaciji, OIB 48821947982, Ilica 109, 10000 Zagreb zastupanog po punomoćniku Zvonimir Babić</derivirana_varijabla>
  </DomainObject.Predmet.ProtustrankaFormatedWithAdressOIB>
  <DomainObject.Predmet.ProtustrankaWithAdress>
    <izvorni_sadrzaj>STANOGRAD stambeno-graditeljska zadruga u likvidaciji Ilica 109, 10000 Zagreb</izvorni_sadrzaj>
    <derivirana_varijabla naziv="DomainObject.Predmet.ProtustrankaWithAdress_1">STANOGRAD stambeno-graditeljska zadruga u likvidaciji Ilica 109, 10000 Zagreb</derivirana_varijabla>
  </DomainObject.Predmet.ProtustrankaWithAdress>
  <DomainObject.Predmet.ProtustrankaWithAdressOIB>
    <izvorni_sadrzaj>STANOGRAD stambeno-graditeljska zadruga u likvidaciji, OIB 48821947982, Ilica 109, 10000 Zagreb</izvorni_sadrzaj>
    <derivirana_varijabla naziv="DomainObject.Predmet.ProtustrankaWithAdressOIB_1">STANOGRAD stambeno-graditeljska zadruga u likvidaciji, OIB 48821947982, Ilica 109, 10000 Zagreb</derivirana_varijabla>
  </DomainObject.Predmet.ProtustrankaWithAdressOIB>
  <DomainObject.Predmet.ProtustrankaNazivFormated>
    <izvorni_sadrzaj>STANOGRAD stambeno-graditeljska zadruga u likvidaciji</izvorni_sadrzaj>
    <derivirana_varijabla naziv="DomainObject.Predmet.ProtustrankaNazivFormated_1">STANOGRAD stambeno-graditeljska zadruga u likvidaciji</derivirana_varijabla>
  </DomainObject.Predmet.ProtustrankaNazivFormated>
  <DomainObject.Predmet.ProtustrankaNazivFormatedOIB>
    <izvorni_sadrzaj>STANOGRAD stambeno-graditeljska zadruga u likvidaciji, OIB 48821947982</izvorni_sadrzaj>
    <derivirana_varijabla naziv="DomainObject.Predmet.ProtustrankaNazivFormatedOIB_1">STANOGRAD stambeno-graditeljska zadruga u likvidaciji, OIB 48821947982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Đukić zastupanog po punomoćniku ODVJETNIČKO DRUŠTVO MATANA &amp; PARTNERI društvo s ograničenom odgovornošću</izvorni_sadrzaj>
    <derivirana_varijabla naziv="DomainObject.Predmet.StrankaFormated_1">  Branko Đukić zastupanog po punomoćniku ODVJETNIČKO DRUŠTVO MATANA &amp; PARTNERI društvo s ograničenom odgovornošću</derivirana_varijabla>
  </DomainObject.Predmet.StrankaFormated>
  <DomainObject.Predmet.StrankaFormatedOIB>
    <izvorni_sadrzaj>  Branko Đukić, OIB 78689630545 zastupanog po punomoćniku ODVJETNIČKO DRUŠTVO MATANA &amp; PARTNERI društvo s ograničenom odgovornošću</izvorni_sadrzaj>
    <derivirana_varijabla naziv="DomainObject.Predmet.StrankaFormatedOIB_1">  Branko Đukić, OIB 78689630545 zastupanog po punomoćniku ODVJETNIČKO DRUŠTVO MATANA &amp; PARTNERI društvo s ograničenom odgovornošću</derivirana_varijabla>
  </DomainObject.Predmet.StrankaFormatedOIB>
  <DomainObject.Predmet.StrankaFormatedWithAdress>
    <izvorni_sadrzaj> Branko Đukić, Jezuitski Trg 1, 10000 Zagreb zastupanog po punomoćniku ODVJETNIČKO DRUŠTVO MATANA &amp; PARTNERI društvo s ograničenom odgovornošću</izvorni_sadrzaj>
    <derivirana_varijabla naziv="DomainObject.Predmet.StrankaFormatedWithAdress_1"> Branko Đukić, Jezuitski Trg 1, 10000 Zagreb zastupanog po punomoćniku ODVJETNIČKO DRUŠTVO MATANA &amp; PARTNERI društvo s ograničenom odgovornošću</derivirana_varijabla>
  </DomainObject.Predmet.StrankaFormatedWithAdress>
  <DomainObject.Predmet.StrankaFormatedWithAdressOIB>
    <izvorni_sadrzaj> Branko Đukić, OIB 78689630545, Jezuitski Trg 1, 10000 Zagreb zastupanog po punomoćniku ODVJETNIČKO DRUŠTVO MATANA &amp; PARTNERI društvo s ograničenom odgovornošću</izvorni_sadrzaj>
    <derivirana_varijabla naziv="DomainObject.Predmet.StrankaFormatedWithAdressOIB_1"> Branko Đukić, OIB 78689630545, Jezuitski Trg 1, 10000 Zagreb zastupanog po punomoćniku ODVJETNIČKO DRUŠTVO MATANA &amp; PARTNERI društvo s ograničenom odgovornošću</derivirana_varijabla>
  </DomainObject.Predmet.StrankaFormatedWithAdressOIB>
  <DomainObject.Predmet.StrankaWithAdress>
    <izvorni_sadrzaj>Branko Đukić Jezuitski Trg 1,10000 Zagreb</izvorni_sadrzaj>
    <derivirana_varijabla naziv="DomainObject.Predmet.StrankaWithAdress_1">Branko Đukić Jezuitski Trg 1,10000 Zagreb</derivirana_varijabla>
  </DomainObject.Predmet.StrankaWithAdress>
  <DomainObject.Predmet.StrankaWithAdressOIB>
    <izvorni_sadrzaj>Branko Đukić, OIB 78689630545, Jezuitski Trg 1,10000 Zagreb</izvorni_sadrzaj>
    <derivirana_varijabla naziv="DomainObject.Predmet.StrankaWithAdressOIB_1">Branko Đukić, OIB 78689630545, Jezuitski Trg 1,10000 Zagreb</derivirana_varijabla>
  </DomainObject.Predmet.StrankaWithAdressOIB>
  <DomainObject.Predmet.StrankaNazivFormated>
    <izvorni_sadrzaj>Branko Đukić</izvorni_sadrzaj>
    <derivirana_varijabla naziv="DomainObject.Predmet.StrankaNazivFormated_1">Branko Đukić</derivirana_varijabla>
  </DomainObject.Predmet.StrankaNazivFormated>
  <DomainObject.Predmet.StrankaNazivFormatedOIB>
    <izvorni_sadrzaj>Branko Đukić, OIB 78689630545</izvorni_sadrzaj>
    <derivirana_varijabla naziv="DomainObject.Predmet.StrankaNazivFormatedOIB_1">Branko Đukić, OIB 78689630545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Branko Đukić zastupanog po punomoćniku ODVJETNIČKO DRUŠTVO MATANA &amp; PARTNERI društvo s ograničenom odgovornošću</item>
    </izvorni_sadrzaj>
    <derivirana_varijabla naziv="DomainObject.Predmet.StrankaListFormated_1">
      <item>Branko Đukić zastupanog po punomoćniku ODVJETNIČKO DRUŠTVO MATANA &amp; PARTNERI društvo s ograničenom odgovornošću</item>
    </derivirana_varijabla>
  </DomainObject.Predmet.StrankaListFormated>
  <DomainObject.Predmet.StrankaListFormatedOIB>
    <izvorni_sadrzaj>
      <item>Branko Đukić, OIB 78689630545 zastupanog po punomoćniku ODVJETNIČKO DRUŠTVO MATANA &amp; PARTNERI društvo s ograničenom odgovornošću</item>
    </izvorni_sadrzaj>
    <derivirana_varijabla naziv="DomainObject.Predmet.StrankaListFormatedOIB_1">
      <item>Branko Đukić, OIB 78689630545 zastupanog po punomoćniku ODVJETNIČKO DRUŠTVO MATANA &amp; PARTNERI društvo s ograničenom odgovornošću</item>
    </derivirana_varijabla>
  </DomainObject.Predmet.StrankaListFormatedOIB>
  <DomainObject.Predmet.StrankaListFormatedWithAdress>
    <izvorni_sadrzaj>
      <item>Branko Đukić, Jezuitski Trg 1, 10000 Zagreb zastupanog po punomoćniku ODVJETNIČKO DRUŠTVO MATANA &amp; PARTNERI društvo s ograničenom odgovornošću</item>
    </izvorni_sadrzaj>
    <derivirana_varijabla naziv="DomainObject.Predmet.StrankaListFormatedWithAdress_1">
      <item>Branko Đukić, Jezuitski Trg 1, 10000 Zagreb zastupanog po punomoćniku ODVJETNIČKO DRUŠTVO MATANA &amp; PARTNERI društvo s ograničenom odgovornošću</item>
    </derivirana_varijabla>
  </DomainObject.Predmet.StrankaListFormatedWithAdress>
  <DomainObject.Predmet.StrankaListFormatedWithAdressOIB>
    <izvorni_sadrzaj>
      <item>Branko Đukić, OIB 78689630545, Jezuitski Trg 1, 10000 Zagreb zastupanog po punomoćniku ODVJETNIČKO DRUŠTVO MATANA &amp; PARTNERI društvo s ograničenom odgovornošću</item>
    </izvorni_sadrzaj>
    <derivirana_varijabla naziv="DomainObject.Predmet.StrankaListFormatedWithAdressOIB_1">
      <item>Branko Đukić, OIB 78689630545, Jezuitski Trg 1, 10000 Zagreb zastupanog po punomoćniku ODVJETNIČKO DRUŠTVO MATANA &amp; PARTNERI društvo s ograničenom odgovornošću</item>
    </derivirana_varijabla>
  </DomainObject.Predmet.StrankaListFormatedWithAdressOIB>
  <DomainObject.Predmet.StrankaListNazivFormated>
    <izvorni_sadrzaj>
      <item>Branko Đukić</item>
    </izvorni_sadrzaj>
    <derivirana_varijabla naziv="DomainObject.Predmet.StrankaListNazivFormated_1">
      <item>Branko Đukić</item>
    </derivirana_varijabla>
  </DomainObject.Predmet.StrankaListNazivFormated>
  <DomainObject.Predmet.StrankaListNazivFormatedOIB>
    <izvorni_sadrzaj>
      <item>Branko Đukić, OIB 78689630545</item>
    </izvorni_sadrzaj>
    <derivirana_varijabla naziv="DomainObject.Predmet.StrankaListNazivFormatedOIB_1">
      <item>Branko Đukić, OIB 78689630545</item>
    </derivirana_varijabla>
  </DomainObject.Predmet.StrankaListNazivFormatedOIB>
  <DomainObject.Predmet.ProtuStrankaListFormated>
    <izvorni_sadrzaj>
      <item>STANOGRAD stambeno-graditeljska zadruga u likvidaciji zastupanog po punomoćniku Zvonimir Babić</item>
    </izvorni_sadrzaj>
    <derivirana_varijabla naziv="DomainObject.Predmet.ProtuStrankaListFormated_1">
      <item>STANOGRAD stambeno-graditeljska zadruga u likvidaciji zastupanog po punomoćniku Zvonimir Babić</item>
    </derivirana_varijabla>
  </DomainObject.Predmet.ProtuStrankaListFormated>
  <DomainObject.Predmet.ProtuStrankaListFormatedOIB>
    <izvorni_sadrzaj>
      <item>STANOGRAD stambeno-graditeljska zadruga u likvidaciji, OIB 48821947982 zastupanog po punomoćniku Zvonimir Babić</item>
    </izvorni_sadrzaj>
    <derivirana_varijabla naziv="DomainObject.Predmet.ProtuStrankaListFormatedOIB_1">
      <item>STANOGRAD stambeno-graditeljska zadruga u likvidaciji, OIB 48821947982 zastupanog po punomoćniku Zvonimir Babić</item>
    </derivirana_varijabla>
  </DomainObject.Predmet.ProtuStrankaListFormatedOIB>
  <DomainObject.Predmet.ProtuStrankaListFormatedWithAdress>
    <izvorni_sadrzaj>
      <item>STANOGRAD stambeno-graditeljska zadruga u likvidaciji, Ilica 109, 10000 Zagreb zastupanog po punomoćniku Zvonimir Babić</item>
    </izvorni_sadrzaj>
    <derivirana_varijabla naziv="DomainObject.Predmet.ProtuStrankaListFormatedWithAdress_1">
      <item>STANOGRAD stambeno-graditeljska zadruga u likvidaciji, Ilica 109, 10000 Zagreb zastupanog po punomoćniku Zvonimir Babić</item>
    </derivirana_varijabla>
  </DomainObject.Predmet.ProtuStrankaListFormatedWithAdress>
  <DomainObject.Predmet.ProtuStrankaListFormatedWithAdressOIB>
    <izvorni_sadrzaj>
      <item>STANOGRAD stambeno-graditeljska zadruga u likvidaciji, OIB 48821947982, Ilica 109, 10000 Zagreb zastupanog po punomoćniku Zvonimir Babić</item>
    </izvorni_sadrzaj>
    <derivirana_varijabla naziv="DomainObject.Predmet.ProtuStrankaListFormatedWithAdressOIB_1">
      <item>STANOGRAD stambeno-graditeljska zadruga u likvidaciji, OIB 48821947982, Ilica 109, 10000 Zagreb zastupanog po punomoćniku Zvonimir Babić</item>
    </derivirana_varijabla>
  </DomainObject.Predmet.ProtuStrankaListFormatedWithAdressOIB>
  <DomainObject.Predmet.ProtuStrankaListNazivFormated>
    <izvorni_sadrzaj>
      <item>STANOGRAD stambeno-graditeljska zadruga u likvidaciji</item>
    </izvorni_sadrzaj>
    <derivirana_varijabla naziv="DomainObject.Predmet.ProtuStrankaListNazivFormated_1">
      <item>STANOGRAD stambeno-graditeljska zadruga u likvidaciji</item>
    </derivirana_varijabla>
  </DomainObject.Predmet.ProtuStrankaListNazivFormated>
  <DomainObject.Predmet.ProtuStrankaListNazivFormatedOIB>
    <izvorni_sadrzaj>
      <item>STANOGRAD stambeno-graditeljska zadruga u likvidaciji, OIB 48821947982</item>
    </izvorni_sadrzaj>
    <derivirana_varijabla naziv="DomainObject.Predmet.ProtuStrankaListNazivFormatedOIB_1">
      <item>STANOGRAD stambeno-graditeljska zadruga u likvidaciji, OIB 48821947982</item>
    </derivirana_varijabla>
  </DomainObject.Predmet.ProtuStrankaListNazivFormatedOIB>
  <DomainObject.Predmet.OstaliListFormated>
    <izvorni_sadrzaj>
      <item>Zvonimir Babić punomoćnik sudionika u postupku STANOGRAD stambeno-graditeljska zadruga u likvidaciji</item>
      <item>ODVJETNIČKO DRUŠTVO MATANA &amp; PARTNERI društvo s ograničenom odgovornošću punomoćnik sudionika u postupku Branko Đukić</item>
    </izvorni_sadrzaj>
    <derivirana_varijabla naziv="DomainObject.Predmet.OstaliListFormated_1">
      <item>Zvonimir Babić punomoćnik sudionika u postupku STANOGRAD stambeno-graditeljska zadruga u likvidaciji</item>
      <item>ODVJETNIČKO DRUŠTVO MATANA &amp; PARTNERI društvo s ograničenom odgovornošću punomoćnik sudionika u postupku Branko Đukić</item>
    </derivirana_varijabla>
  </DomainObject.Predmet.OstaliListFormated>
  <DomainObject.Predmet.OstaliListFormatedOIB>
    <izvorni_sadrzaj>
      <item>Zvonimir Babić, OIB 83793367456 punomoćnik sudionika u postupku STANOGRAD stambeno-graditeljska zadruga u likvidaciji</item>
      <item>ODVJETNIČKO DRUŠTVO MATANA &amp; PARTNERI društvo s ograničenom odgovornošću, OIB 25247494656 punomoćnik sudionika u postupku Branko Đukić</item>
    </izvorni_sadrzaj>
    <derivirana_varijabla naziv="DomainObject.Predmet.OstaliListFormatedOIB_1">
      <item>Zvonimir Babić, OIB 83793367456 punomoćnik sudionika u postupku STANOGRAD stambeno-graditeljska zadruga u likvidaciji</item>
      <item>ODVJETNIČKO DRUŠTVO MATANA &amp; PARTNERI društvo s ograničenom odgovornošću, OIB 25247494656 punomoćnik sudionika u postupku Branko Đukić</item>
    </derivirana_varijabla>
  </DomainObject.Predmet.OstaliListFormatedOIB>
  <DomainObject.Predmet.OstaliListFormatedWithAdress>
    <izvorni_sadrzaj>
      <item>Zvonimir Babić, Havidićeva 51, 10000 Zagreb punomoćnik sudionika u postupku STANOGRAD stambeno-graditeljska zadruga u likvidaciji</item>
      <item>ODVJETNIČKO DRUŠTVO MATANA &amp; PARTNERI društvo s ograničenom odgovornošću, Amruševa 7/3, 10000 Zagreb punomoćnik sudionika u postupku Branko Đukić</item>
    </izvorni_sadrzaj>
    <derivirana_varijabla naziv="DomainObject.Predmet.OstaliListFormatedWithAdress_1">
      <item>Zvonimir Babić, Havidićeva 51, 10000 Zagreb punomoćnik sudionika u postupku STANOGRAD stambeno-graditeljska zadruga u likvidaciji</item>
      <item>ODVJETNIČKO DRUŠTVO MATANA &amp; PARTNERI društvo s ograničenom odgovornošću, Amruševa 7/3, 10000 Zagreb punomoćnik sudionika u postupku Branko Đukić</item>
    </derivirana_varijabla>
  </DomainObject.Predmet.OstaliListFormatedWithAdress>
  <DomainObject.Predmet.OstaliListFormatedWithAdressOIB>
    <izvorni_sadrzaj>
      <item>Zvonimir Babić, OIB 83793367456, Havidićeva 51, 10000 Zagreb punomoćnik sudionika u postupku STANOGRAD stambeno-graditeljska zadruga u likvidaciji</item>
      <item>ODVJETNIČKO DRUŠTVO MATANA &amp; PARTNERI društvo s ograničenom odgovornošću, OIB 25247494656, Amruševa 7/3, 10000 Zagreb punomoćnik sudionika u postupku Branko Đukić</item>
    </izvorni_sadrzaj>
    <derivirana_varijabla naziv="DomainObject.Predmet.OstaliListFormatedWithAdressOIB_1">
      <item>Zvonimir Babić, OIB 83793367456, Havidićeva 51, 10000 Zagreb punomoćnik sudionika u postupku STANOGRAD stambeno-graditeljska zadruga u likvidaciji</item>
      <item>ODVJETNIČKO DRUŠTVO MATANA &amp; PARTNERI društvo s ograničenom odgovornošću, OIB 25247494656, Amruševa 7/3, 10000 Zagreb punomoćnik sudionika u postupku Branko Đukić</item>
    </derivirana_varijabla>
  </DomainObject.Predmet.OstaliListFormatedWithAdressOIB>
  <DomainObject.Predmet.OstaliListNazivFormated>
    <izvorni_sadrzaj>
      <item>Zvonimir Babić</item>
      <item>ODVJETNIČKO DRUŠTVO MATANA &amp; PARTNERI društvo s ograničenom odgovornošću</item>
    </izvorni_sadrzaj>
    <derivirana_varijabla naziv="DomainObject.Predmet.OstaliListNazivFormated_1">
      <item>Zvonimir Babić</item>
      <item>ODVJETNIČKO DRUŠTVO MATANA &amp; PARTNERI društvo s ograničenom odgovornošću</item>
    </derivirana_varijabla>
  </DomainObject.Predmet.OstaliListNazivFormated>
  <DomainObject.Predmet.OstaliListNazivFormatedOIB>
    <izvorni_sadrzaj>
      <item>Zvonimir Babić, OIB 83793367456</item>
      <item>ODVJETNIČKO DRUŠTVO MATANA &amp; PARTNERI društvo s ograničenom odgovornošću, OIB 25247494656</item>
    </izvorni_sadrzaj>
    <derivirana_varijabla naziv="DomainObject.Predmet.OstaliListNazivFormatedOIB_1">
      <item>Zvonimir Babić, OIB 83793367456</item>
      <item>ODVJETNIČKO DRUŠTVO MATANA &amp; PARTNERI društvo s ograničenom odgovornošću, OIB 25247494656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Branko Đukić</izvorni_sadrzaj>
    <derivirana_varijabla naziv="DomainObject.Predmet.StrankaIDrugi_1">Branko Đukić</derivirana_varijabla>
  </DomainObject.Predmet.StrankaIDrugi>
  <DomainObject.Predmet.ProtustrankaIDrugi>
    <izvorni_sadrzaj>STANOGRAD stambeno-graditeljska zadruga u likvidaciji</izvorni_sadrzaj>
    <derivirana_varijabla naziv="DomainObject.Predmet.ProtustrankaIDrugi_1">STANOGRAD stambeno-graditeljska zadruga u likvidaciji</derivirana_varijabla>
  </DomainObject.Predmet.ProtustrankaIDrugi>
  <DomainObject.Predmet.StrankaIDrugiAdressOIB>
    <izvorni_sadrzaj>Branko Đukić, OIB 78689630545, Jezuitski Trg 1, 10000 Zagreb</izvorni_sadrzaj>
    <derivirana_varijabla naziv="DomainObject.Predmet.StrankaIDrugiAdressOIB_1">Branko Đukić, OIB 78689630545, Jezuitski Trg 1, 10000 Zagreb</derivirana_varijabla>
  </DomainObject.Predmet.StrankaIDrugiAdressOIB>
  <DomainObject.Predmet.ProtustrankaIDrugiAdressOIB>
    <izvorni_sadrzaj>STANOGRAD stambeno-graditeljska zadruga u likvidaciji, OIB 48821947982, Ilica 109, 10000 Zagreb</izvorni_sadrzaj>
    <derivirana_varijabla naziv="DomainObject.Predmet.ProtustrankaIDrugiAdressOIB_1">STANOGRAD stambeno-graditeljska zadruga u likvidaciji, OIB 48821947982,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Đukić</item>
      <item>STANOGRAD stambeno-graditeljska zadruga u likvidaciji</item>
      <item>Zvonimir Babić</item>
      <item>ODVJETNIČKO DRUŠTVO MATANA &amp; PARTNERI društvo s ograničenom odgovornošću</item>
    </izvorni_sadrzaj>
    <derivirana_varijabla naziv="DomainObject.Predmet.SudioniciListNaziv_1">
      <item>Branko Đukić</item>
      <item>STANOGRAD stambeno-graditeljska zadruga u likvidaciji</item>
      <item>Zvonimir Babić</item>
      <item>ODVJETNIČKO DRUŠTVO MATANA &amp; PARTNERI društvo s ograničenom odgovornošću</item>
    </derivirana_varijabla>
  </DomainObject.Predmet.SudioniciListNaziv>
  <DomainObject.Predmet.SudioniciListAdressOIB>
    <izvorni_sadrzaj>
      <item>Branko Đukić, OIB 78689630545, Jezuitski Trg 1,10000 Zagreb</item>
      <item>STANOGRAD stambeno-graditeljska zadruga u likvidaciji, OIB 48821947982, Ilica 109,10000 Zagreb</item>
      <item>Zvonimir Babić, OIB 83793367456, Havidićeva 51,10000 Zagreb</item>
      <item>ODVJETNIČKO DRUŠTVO MATANA &amp; PARTNERI društvo s ograničenom odgovornošću, OIB 25247494656, Amruševa 7/3,10000 Zagreb</item>
    </izvorni_sadrzaj>
    <derivirana_varijabla naziv="DomainObject.Predmet.SudioniciListAdressOIB_1">
      <item>Branko Đukić, OIB 78689630545, Jezuitski Trg 1,10000 Zagreb</item>
      <item>STANOGRAD stambeno-graditeljska zadruga u likvidaciji, OIB 48821947982, Ilica 109,10000 Zagreb</item>
      <item>Zvonimir Babić, OIB 83793367456, Havidićeva 51,10000 Zagreb</item>
      <item>ODVJETNIČKO DRUŠTVO MATANA &amp; PARTNERI društvo s ograničenom odgovornošću, OIB 25247494656, Amruševa 7/3,10000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78689630545</item>
      <item>, OIB 48821947982</item>
      <item>, OIB 83793367456</item>
      <item>, OIB 25247494656</item>
    </izvorni_sadrzaj>
    <derivirana_varijabla naziv="DomainObject.Predmet.SudioniciListNazivOIB_1">
      <item>, OIB 78689630545</item>
      <item>, OIB 48821947982</item>
      <item>, OIB 83793367456</item>
      <item>, OIB 25247494656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1252</properties:Characters>
  <properties:Lines>46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2018-07-11T12:12:00Z</dcterms:created>
  <dc:creator>MK</dc:creator>
  <cp:lastModifiedBy>Sonja Pilić</cp:lastModifiedBy>
  <cp:lastPrinted>2018-07-11T12:14:00Z</cp:lastPrinted>
  <dcterms:modified xmlns:xsi="http://www.w3.org/2001/XMLSchema-instance" xsi:type="dcterms:W3CDTF">2018-07-11T12:15:00Z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(Poziv na ročište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