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16c" w14:paraId="517016c" w:rsidRDefault="00AE649C" w:rsidP="003D5CD3" w:rsidR="00AE649C" w:rsidRPr="00B76F3C">
      <w:pPr>
        <w:pStyle w:val="Naslov3"/>
        <w:numPr>
          <w:ilvl w:val="0"/>
          <w:numId w:val="0"/>
        </w:numPr>
        <w15:collapsed w:val="false"/>
      </w:pPr>
    </w:p>
    <w:p w:rsidRDefault="00941EAD" w:rsidP="008951A7" w:rsidR="003D5CD3">
      <w:pPr>
        <w:spacing w:after="0"/>
        <w:divId w:val="1318148821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D5CD3">
        <w:rPr>
          <w:noProof/>
          <w:lang w:eastAsia="hr-HR"/>
        </w:rPr>
        <w:t xml:space="preserve">                  </w:t>
      </w:r>
      <w:r w:rsidR="003D5CD3"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CD3" w:rsidR="003D5CD3">
      <w:pPr>
        <w:spacing w:after="0"/>
        <w:divId w:val="1318148821"/>
      </w:pPr>
      <w:r>
        <w:t xml:space="preserve">         </w:t>
      </w:r>
    </w:p>
    <w:p w:rsidRDefault="003D5CD3" w:rsidR="003D5CD3">
      <w:pPr>
        <w:spacing w:after="0"/>
        <w:divId w:val="1318148821"/>
      </w:pPr>
      <w:r>
        <w:t xml:space="preserve">          REPUBLIKA HRVATSKA</w:t>
      </w:r>
    </w:p>
    <w:p w:rsidRDefault="003D5CD3" w:rsidR="003D5CD3">
      <w:pPr>
        <w:spacing w:after="0"/>
        <w:divId w:val="1318148821"/>
      </w:pPr>
      <w:r>
        <w:t xml:space="preserve"> TRGOVAČKI SUD U VARAŽDINU</w:t>
      </w:r>
    </w:p>
    <w:p w:rsidRDefault="003D5CD3" w:rsidR="003D5CD3">
      <w:pPr>
        <w:spacing w:after="0"/>
        <w:ind w:firstLine="720"/>
        <w:divId w:val="1318148821"/>
      </w:pPr>
      <w:r>
        <w:t xml:space="preserve">         B. Radić 2</w:t>
      </w:r>
    </w:p>
    <w:p w:rsidRDefault="003D5CD3" w:rsidR="003D5CD3">
      <w:pPr>
        <w:spacing w:after="0"/>
        <w:jc w:val="center"/>
        <w:divId w:val="1318148821"/>
      </w:pPr>
    </w:p>
    <w:p w:rsidRDefault="003D5CD3" w:rsidR="003D5CD3">
      <w:pPr>
        <w:spacing w:after="0"/>
        <w:jc w:val="center"/>
        <w:divId w:val="1318148821"/>
      </w:pPr>
    </w:p>
    <w:p w:rsidRDefault="003D5CD3" w:rsidR="003D5CD3">
      <w:pPr>
        <w:spacing w:after="0"/>
        <w:jc w:val="both"/>
        <w:divId w:val="1318148821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VEMA-VIKTORIJA d.o.o., OIB: 19959229383,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27, 40000 </w:t>
      </w:r>
      <w:proofErr w:type="spellStart"/>
      <w:r>
        <w:t>Strahoninec</w:t>
      </w:r>
      <w:proofErr w:type="spellEnd"/>
      <w:r>
        <w:t>, dana 6. studenog 2015. godine, temeljem čl. 430. Stečajnog zakona ("Narodne novine" 71/15, u daljnjem tekstu SZ) objavljuje slijedeći</w:t>
      </w:r>
    </w:p>
    <w:p w:rsidRDefault="003D5CD3" w:rsidR="003D5CD3">
      <w:pPr>
        <w:spacing w:after="0"/>
        <w:jc w:val="both"/>
        <w:divId w:val="1318148821"/>
      </w:pPr>
    </w:p>
    <w:p w:rsidRDefault="003D5CD3" w:rsidR="003D5CD3">
      <w:pPr>
        <w:spacing w:after="0"/>
        <w:jc w:val="center"/>
        <w:divId w:val="1318148821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D5CD3" w:rsidR="003D5CD3">
      <w:pPr>
        <w:spacing w:after="0"/>
        <w:jc w:val="both"/>
        <w:divId w:val="1318148821"/>
      </w:pPr>
    </w:p>
    <w:p w:rsidRDefault="003D5CD3" w:rsidR="003D5CD3">
      <w:pPr>
        <w:spacing w:after="0"/>
        <w:jc w:val="both"/>
        <w:divId w:val="1318148821"/>
        <w:rPr>
          <w:lang w:val="en-US"/>
        </w:rPr>
      </w:pPr>
      <w:r>
        <w:tab/>
        <w:t xml:space="preserve">I/ Utvrđuje se da ukupni iznos evidentiranog duga dužnika VEMA-VIKTORIJA d.o.o., OIB: 19959229383,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27, 40000 </w:t>
      </w:r>
      <w:proofErr w:type="spellStart"/>
      <w:r>
        <w:t>Strahoninec</w:t>
      </w:r>
      <w:proofErr w:type="spellEnd"/>
      <w:r>
        <w:t>, iznosi 249.406,26 kn.</w:t>
      </w:r>
    </w:p>
    <w:p w:rsidRDefault="003D5CD3" w:rsidR="003D5CD3">
      <w:pPr>
        <w:spacing w:after="0"/>
        <w:jc w:val="both"/>
        <w:divId w:val="1318148821"/>
      </w:pPr>
    </w:p>
    <w:p w:rsidRDefault="003D5CD3" w:rsidR="003D5CD3">
      <w:pPr>
        <w:spacing w:after="0"/>
        <w:jc w:val="both"/>
        <w:divId w:val="1318148821"/>
      </w:pPr>
      <w:r>
        <w:tab/>
        <w:t xml:space="preserve">II/ Poziva se direktor dužnika Antun Horvat, OIB: 63271673323,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57,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D5CD3" w:rsidR="003D5CD3">
      <w:pPr>
        <w:spacing w:after="0"/>
        <w:jc w:val="both"/>
        <w:divId w:val="1318148821"/>
      </w:pPr>
    </w:p>
    <w:p w:rsidRDefault="003D5CD3" w:rsidR="003D5CD3">
      <w:pPr>
        <w:spacing w:after="0"/>
        <w:jc w:val="both"/>
        <w:divId w:val="1318148821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D5CD3" w:rsidR="003D5CD3">
      <w:pPr>
        <w:spacing w:after="0"/>
        <w:jc w:val="both"/>
        <w:divId w:val="1318148821"/>
      </w:pPr>
    </w:p>
    <w:p w:rsidRDefault="003D5CD3" w:rsidR="003D5CD3">
      <w:pPr>
        <w:spacing w:after="0"/>
        <w:jc w:val="both"/>
        <w:divId w:val="1318148821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D5CD3" w:rsidR="003D5CD3">
      <w:pPr>
        <w:spacing w:after="0"/>
        <w:ind w:firstLine="720"/>
        <w:jc w:val="both"/>
        <w:divId w:val="1318148821"/>
      </w:pPr>
    </w:p>
    <w:p w:rsidRDefault="003D5CD3" w:rsidR="003D5CD3">
      <w:pPr>
        <w:spacing w:after="0"/>
        <w:ind w:firstLine="720"/>
        <w:jc w:val="both"/>
        <w:divId w:val="1318148821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3D5CD3" w:rsidR="003D5CD3">
      <w:pPr>
        <w:spacing w:after="0"/>
        <w:outlineLvl w:val="0"/>
        <w:divId w:val="1318148821"/>
      </w:pPr>
    </w:p>
    <w:p w:rsidRDefault="003D5CD3" w:rsidR="003D5CD3">
      <w:pPr>
        <w:spacing w:after="0"/>
        <w:jc w:val="center"/>
        <w:outlineLvl w:val="0"/>
        <w:divId w:val="1318148821"/>
      </w:pPr>
    </w:p>
    <w:p w:rsidRDefault="003D5CD3" w:rsidR="003D5CD3">
      <w:pPr>
        <w:spacing w:after="0"/>
        <w:jc w:val="center"/>
        <w:outlineLvl w:val="0"/>
        <w:divId w:val="1318148821"/>
      </w:pPr>
      <w:r>
        <w:t>Obrazloženje</w:t>
      </w:r>
    </w:p>
    <w:p w:rsidRDefault="003D5CD3" w:rsidR="003D5CD3">
      <w:pPr>
        <w:spacing w:after="0"/>
        <w:outlineLvl w:val="0"/>
        <w:divId w:val="1318148821"/>
      </w:pPr>
    </w:p>
    <w:p w:rsidRDefault="003D5CD3" w:rsidR="003D5CD3">
      <w:pPr>
        <w:spacing w:after="0"/>
        <w:jc w:val="both"/>
        <w:outlineLvl w:val="0"/>
        <w:divId w:val="1318148821"/>
      </w:pPr>
      <w:r>
        <w:tab/>
        <w:t>Dana 29. listopada 2015.</w:t>
      </w:r>
      <w:r w:rsidR="007308F4">
        <w:t xml:space="preserve"> godine, </w:t>
      </w:r>
      <w:r>
        <w:t xml:space="preserve">predlagatelj Financijska agencija, Regionalni centar Zagreb Podružnica Varaždin, podnio je prijedlog  za otvaranje stečajnog postupka nad dužnikom VEMA-VIKTORIJA d.o.o., OIB: 19959229383, sa sjedištem u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27, 40000 </w:t>
      </w:r>
      <w:proofErr w:type="spellStart"/>
      <w:r>
        <w:t>Strahoninec</w:t>
      </w:r>
      <w:proofErr w:type="spellEnd"/>
      <w:r>
        <w:t xml:space="preserve">, navodeći da dužnik na dan 1. rujna 2015. u Očevidniku redoslijeda osnova za plaćanje ima evidentirane neizvršene osnove za plaćanje u ukupnom iznosu od </w:t>
      </w:r>
      <w:r w:rsidR="00301205">
        <w:t>249.406,26</w:t>
      </w:r>
      <w:bookmarkStart w:name="_GoBack" w:id="0"/>
      <w:bookmarkEnd w:id="0"/>
      <w:r w:rsidR="00301205">
        <w:t xml:space="preserve"> </w:t>
      </w:r>
      <w:r>
        <w:t>kn te da dužnik nema zaposlenih.</w:t>
      </w:r>
    </w:p>
    <w:p w:rsidRDefault="003D5CD3" w:rsidR="003D5CD3">
      <w:pPr>
        <w:spacing w:after="0"/>
        <w:jc w:val="both"/>
        <w:outlineLvl w:val="0"/>
        <w:divId w:val="1318148821"/>
      </w:pPr>
    </w:p>
    <w:p w:rsidRDefault="003D5CD3" w:rsidR="003D5CD3">
      <w:pPr>
        <w:spacing w:after="0"/>
        <w:jc w:val="both"/>
        <w:outlineLvl w:val="0"/>
        <w:divId w:val="1318148821"/>
      </w:pPr>
      <w:r>
        <w:tab/>
        <w:t>Stoga je sud sukladno čl. 430. i 431. SZ-a, odlučio kao u izreci.</w:t>
      </w:r>
    </w:p>
    <w:p w:rsidRDefault="003D5CD3" w:rsidR="003D5CD3">
      <w:pPr>
        <w:spacing w:after="0"/>
        <w:jc w:val="both"/>
        <w:outlineLvl w:val="0"/>
        <w:divId w:val="1318148821"/>
      </w:pPr>
    </w:p>
    <w:p w:rsidRDefault="003D5CD3" w:rsidR="003D5CD3">
      <w:pPr>
        <w:spacing w:after="0"/>
        <w:jc w:val="center"/>
        <w:outlineLvl w:val="0"/>
        <w:divId w:val="1318148821"/>
      </w:pPr>
    </w:p>
    <w:p w:rsidRDefault="003D5CD3" w:rsidR="003D5CD3">
      <w:pPr>
        <w:spacing w:after="0"/>
        <w:jc w:val="center"/>
        <w:outlineLvl w:val="0"/>
        <w:divId w:val="1318148821"/>
      </w:pPr>
      <w:r>
        <w:t>U Varaždinu, 6. studenog 2015. godine.</w:t>
      </w:r>
    </w:p>
    <w:p w:rsidRDefault="003D5CD3" w:rsidR="003D5CD3">
      <w:pPr>
        <w:spacing w:after="0"/>
        <w:jc w:val="center"/>
        <w:outlineLvl w:val="0"/>
        <w:divId w:val="1318148821"/>
      </w:pPr>
    </w:p>
    <w:p w:rsidRDefault="003D5CD3" w:rsidR="003D5CD3">
      <w:pPr>
        <w:spacing w:after="0"/>
        <w:jc w:val="center"/>
        <w:outlineLvl w:val="0"/>
        <w:divId w:val="1318148821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5CD3" w:rsidR="003D5CD3">
      <w:pPr>
        <w:spacing w:after="0"/>
        <w:jc w:val="center"/>
        <w:outlineLvl w:val="0"/>
        <w:divId w:val="1318148821"/>
      </w:pPr>
    </w:p>
    <w:p w:rsidRDefault="003D5CD3" w:rsidR="003D5CD3">
      <w:pPr>
        <w:spacing w:after="0"/>
        <w:ind w:firstLine="720" w:left="3600"/>
        <w:jc w:val="center"/>
        <w:outlineLvl w:val="0"/>
        <w:divId w:val="1318148821"/>
      </w:pPr>
      <w:r>
        <w:t>STEČAJNI SUDAC:</w:t>
      </w:r>
    </w:p>
    <w:p w:rsidRDefault="003D5CD3" w:rsidR="003D5CD3">
      <w:pPr>
        <w:spacing w:after="0"/>
        <w:ind w:firstLine="720" w:left="3600"/>
        <w:jc w:val="center"/>
        <w:outlineLvl w:val="0"/>
        <w:divId w:val="1318148821"/>
      </w:pPr>
      <w:r>
        <w:t xml:space="preserve">  </w:t>
      </w:r>
    </w:p>
    <w:p w:rsidRDefault="003D5CD3" w:rsidR="003D5CD3">
      <w:pPr>
        <w:spacing w:after="0"/>
        <w:ind w:firstLine="720" w:left="3600"/>
        <w:jc w:val="center"/>
        <w:outlineLvl w:val="0"/>
        <w:divId w:val="1318148821"/>
      </w:pPr>
      <w:r>
        <w:t xml:space="preserve">Hugo </w:t>
      </w:r>
      <w:proofErr w:type="spellStart"/>
      <w:r>
        <w:t>Wedemeyer</w:t>
      </w:r>
      <w:proofErr w:type="spellEnd"/>
    </w:p>
    <w:p w:rsidRDefault="003D5CD3" w:rsidR="003D5CD3">
      <w:pPr>
        <w:spacing w:after="0"/>
        <w:ind w:firstLine="720" w:left="3600"/>
        <w:jc w:val="center"/>
        <w:outlineLvl w:val="0"/>
        <w:divId w:val="1318148821"/>
      </w:pPr>
    </w:p>
    <w:p w:rsidRDefault="003D5CD3" w:rsidR="003D5CD3">
      <w:pPr>
        <w:spacing w:after="0"/>
        <w:outlineLvl w:val="0"/>
        <w:divId w:val="1318148821"/>
      </w:pPr>
    </w:p>
    <w:p w:rsidRDefault="003D5CD3" w:rsidR="003D5CD3">
      <w:pPr>
        <w:spacing w:after="0"/>
        <w:outlineLvl w:val="0"/>
        <w:divId w:val="1318148821"/>
      </w:pPr>
    </w:p>
    <w:p w:rsidRDefault="003D5CD3" w:rsidR="003D5CD3">
      <w:pPr>
        <w:spacing w:after="0"/>
        <w:outlineLvl w:val="0"/>
        <w:divId w:val="1318148821"/>
      </w:pPr>
    </w:p>
    <w:p w:rsidRDefault="003D5CD3" w:rsidR="003D5CD3">
      <w:pPr>
        <w:spacing w:after="0"/>
        <w:outlineLvl w:val="0"/>
        <w:divId w:val="1318148821"/>
      </w:pPr>
    </w:p>
    <w:p w:rsidRDefault="003D5CD3" w:rsidR="003D5CD3">
      <w:pPr>
        <w:spacing w:after="0"/>
        <w:outlineLvl w:val="0"/>
        <w:divId w:val="1318148821"/>
      </w:pPr>
      <w:r>
        <w:t>DNA:</w:t>
      </w:r>
    </w:p>
    <w:p w:rsidRDefault="003D5CD3" w:rsidP="003D5CD3" w:rsidR="00AE649C" w:rsidRPr="00B76F3C">
      <w:pPr>
        <w:pStyle w:val="abc2Naslov"/>
        <w:jc w:val="left"/>
      </w:pPr>
      <w:r>
        <w:t>- e-Oglasna ploča suda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D5CD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EAD" w:rsidP="00537B78" w:rsidR="00941EAD">
      <w:r>
        <w:separator/>
      </w:r>
    </w:p>
  </w:endnote>
  <w:endnote w:id="0" w:type="continuationSeparator">
    <w:p w:rsidRDefault="00941EAD" w:rsidP="00537B78" w:rsidR="0094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EAD" w:rsidP="00537B78" w:rsidR="00941EAD">
      <w:r>
        <w:separator/>
      </w:r>
    </w:p>
  </w:footnote>
  <w:footnote w:id="0" w:type="continuationSeparator">
    <w:p w:rsidRDefault="00941EAD" w:rsidP="00537B78" w:rsidR="00941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D3" w:rsidP="003D5CD3" w:rsidR="008333A9">
    <w:pPr>
      <w:pStyle w:val="Zaglavlje"/>
      <w:tabs>
        <w:tab w:pos="4536" w:val="center"/>
      </w:tabs>
      <w:jc w:val="left"/>
    </w:pPr>
    <w:r>
      <w:tab/>
    </w:r>
    <w:sdt>
      <w:sdtPr>
        <w:id w:val="-11059616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6A01">
          <w:t>2</w:t>
        </w:r>
        <w:r>
          <w:fldChar w:fldCharType="end"/>
        </w:r>
      </w:sdtContent>
    </w:sdt>
    <w:r>
      <w:tab/>
      <w:t>Poslovni broj: 6 St-339/15-4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D3" w:rsidR="003D5CD3">
    <w:pPr>
      <w:pStyle w:val="Zaglavlje"/>
    </w:pPr>
    <w:r>
      <w:t>Poslovni broj: 6 St-339/15-4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205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5CD3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8F4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1EAD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2C7B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A01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0C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148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St-339/2015-4</izvorni_sadrzaj>
    <derivirana_varijabla naziv="DomainObject.Oznaka_1">St-339/2015-4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VEMA-VIKTORIJA društvo s ograničenom odgovornošću za proizvodnju i trgovinu Strahoninec</izvorni_sadrzaj>
    <derivirana_varijabla naziv="DomainObject.Predmet.ProtustrankaFormated_1">  VEMA-VIKTORIJA društvo s ograničenom odgovornošću za proizvodnju i trgovinu Strahoninec</derivirana_varijabla>
  </DomainObject.Predmet.ProtustrankaFormated>
  <DomainObject.Predmet.ProtustrankaFormatedOIB>
    <izvorni_sadrzaj>  VEMA-VIKTORIJA društvo s ograničenom odgovornošću za proizvodnju i trgovinu Strahoninec, OIB 19959229383</izvorni_sadrzaj>
    <derivirana_varijabla naziv="DomainObject.Predmet.ProtustrankaFormatedOIB_1">  VEMA-VIKTORIJA društvo s ograničenom odgovornošću za proizvodnju i trgovinu Strahoninec, OIB 19959229383</derivirana_varijabla>
  </DomainObject.Predmet.ProtustrankaFormatedOIB>
  <DomainObject.Predmet.ProtustrankaFormatedWithAdress>
    <izvorni_sadrzaj> VEMA-VIKTORIJA društvo s ograničenom odgovornošću za proizvodnju i trgovinu Strahoninec, Pavleka Miškine 27, 40000 Strahoninec</izvorni_sadrzaj>
    <derivirana_varijabla naziv="DomainObject.Predmet.ProtustrankaFormatedWithAdress_1"> VEMA-VIKTORIJA društvo s ograničenom odgovornošću za proizvodnju i trgovinu Strahoninec, Pavleka Miškine 27, 40000 Strahoninec</derivirana_varijabla>
  </DomainObject.Predmet.ProtustrankaFormatedWithAdress>
  <DomainObject.Predmet.ProtustrankaFormatedWithAdressOIB>
    <izvorni_sadrzaj> VEMA-VIKTORIJA društvo s ograničenom odgovornošću za proizvodnju i trgovinu Strahoninec, OIB 19959229383, Pavleka Miškine 27, 40000 Strahoninec</izvorni_sadrzaj>
    <derivirana_varijabla naziv="DomainObject.Predmet.ProtustrankaFormatedWithAdressOIB_1"> VEMA-VIKTORIJA društvo s ograničenom odgovornošću za proizvodnju i trgovinu Strahoninec, OIB 19959229383, Pavleka Miškine 27, 40000 Strahoninec</derivirana_varijabla>
  </DomainObject.Predmet.ProtustrankaFormatedWithAdressOIB>
  <DomainObject.Predmet.ProtustrankaWithAdress>
    <izvorni_sadrzaj>VEMA-VIKTORIJA društvo s ograničenom odgovornošću za proizvodnju i trgovinu Strahoninec Pavleka Miškine 27, 40000 Strahoninec</izvorni_sadrzaj>
    <derivirana_varijabla naziv="DomainObject.Predmet.ProtustrankaWithAdress_1">VEMA-VIKTORIJA društvo s ograničenom odgovornošću za proizvodnju i trgovinu Strahoninec Pavleka Miškine 27, 40000 Strahoninec</derivirana_varijabla>
  </DomainObject.Predmet.ProtustrankaWithAdress>
  <DomainObject.Predmet.ProtustrankaWithAdressOIB>
    <izvorni_sadrzaj>VEMA-VIKTORIJA društvo s ograničenom odgovornošću za proizvodnju i trgovinu Strahoninec, OIB 19959229383, Pavleka Miškine 27, 40000 Strahoninec</izvorni_sadrzaj>
    <derivirana_varijabla naziv="DomainObject.Predmet.ProtustrankaWithAdressOIB_1">VEMA-VIKTORIJA društvo s ograničenom odgovornošću za proizvodnju i trgovinu Strahoninec, OIB 19959229383, Pavleka Miškine 27, 40000 Strahoninec</derivirana_varijabla>
  </DomainObject.Predmet.ProtustrankaWithAdressOIB>
  <DomainObject.Predmet.ProtustrankaNazivFormated>
    <izvorni_sadrzaj>VEMA-VIKTORIJA društvo s ograničenom odgovornošću za proizvodnju i trgovinu Strahoninec</izvorni_sadrzaj>
    <derivirana_varijabla naziv="DomainObject.Predmet.ProtustrankaNazivFormated_1">VEMA-VIKTORIJA društvo s ograničenom odgovornošću za proizvodnju i trgovinu Strahoninec</derivirana_varijabla>
  </DomainObject.Predmet.ProtustrankaNazivFormated>
  <DomainObject.Predmet.ProtustrankaNazivFormatedOIB>
    <izvorni_sadrzaj>VEMA-VIKTORIJA društvo s ograničenom odgovornošću za proizvodnju i trgovinu Strahoninec, OIB 19959229383</izvorni_sadrzaj>
    <derivirana_varijabla naziv="DomainObject.Predmet.ProtustrankaNazivFormatedOIB_1">VEMA-VIKTORIJA društvo s ograničenom odgovornošću za proizvodnju i trgovinu Strahoninec, OIB 19959229383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249406.26</izvorni_sadrzaj>
    <derivirana_varijabla naziv="DomainObject.Predmet.TrenutnaVrijednost_1">249406.26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VEMA-VIKTORIJA društvo s ograničenom odgovornošću za proizvodnju i trgovinu Strahoninec</item>
    </izvorni_sadrzaj>
    <derivirana_varijabla naziv="DomainObject.Predmet.ProtuStrankaListFormated_1">
      <item>VEMA-VIKTORIJA društvo s ograničenom odgovornošću za proizvodnju i trgovinu Strahoninec</item>
    </derivirana_varijabla>
  </DomainObject.Predmet.ProtuStrankaListFormated>
  <DomainObject.Predmet.ProtuStrankaListFormatedOIB>
    <izvorni_sadrzaj>
      <item>VEMA-VIKTORIJA društvo s ograničenom odgovornošću za proizvodnju i trgovinu Strahoninec, OIB 19959229383</item>
    </izvorni_sadrzaj>
    <derivirana_varijabla naziv="DomainObject.Predmet.ProtuStrankaListFormatedOIB_1">
      <item>VEMA-VIKTORIJA društvo s ograničenom odgovornošću za proizvodnju i trgovinu Strahoninec, OIB 19959229383</item>
    </derivirana_varijabla>
  </DomainObject.Predmet.ProtuStrankaListFormatedOIB>
  <DomainObject.Predmet.ProtuStrankaListFormatedWithAdress>
    <izvorni_sadrzaj>
      <item>VEMA-VIKTORIJA društvo s ograničenom odgovornošću za proizvodnju i trgovinu Strahoninec, Pavleka Miškine 27, 40000 Strahoninec</item>
    </izvorni_sadrzaj>
    <derivirana_varijabla naziv="DomainObject.Predmet.ProtuStrankaListFormatedWithAdress_1">
      <item>VEMA-VIKTORIJA društvo s ograničenom odgovornošću za proizvodnju i trgovinu Strahoninec, Pavleka Miškine 27, 40000 Strahoninec</item>
    </derivirana_varijabla>
  </DomainObject.Predmet.ProtuStrankaListFormatedWithAdress>
  <DomainObject.Predmet.ProtuStrankaListFormatedWithAdressOIB>
    <izvorni_sadrzaj>
      <item>VEMA-VIKTORIJA društvo s ograničenom odgovornošću za proizvodnju i trgovinu Strahoninec, OIB 19959229383, Pavleka Miškine 27, 40000 Strahoninec</item>
    </izvorni_sadrzaj>
    <derivirana_varijabla naziv="DomainObject.Predmet.ProtuStrankaListFormatedWithAdressOIB_1">
      <item>VEMA-VIKTORIJA društvo s ograničenom odgovornošću za proizvodnju i trgovinu Strahoninec, OIB 19959229383, Pavleka Miškine 27, 40000 Strahoninec</item>
    </derivirana_varijabla>
  </DomainObject.Predmet.ProtuStrankaListFormatedWithAdressOIB>
  <DomainObject.Predmet.ProtuStrankaListNazivFormated>
    <izvorni_sadrzaj>
      <item>VEMA-VIKTORIJA društvo s ograničenom odgovornošću za proizvodnju i trgovinu Strahoninec</item>
    </izvorni_sadrzaj>
    <derivirana_varijabla naziv="DomainObject.Predmet.ProtuStrankaListNazivFormated_1">
      <item>VEMA-VIKTORIJA društvo s ograničenom odgovornošću za proizvodnju i trgovinu Strahoninec</item>
    </derivirana_varijabla>
  </DomainObject.Predmet.ProtuStrankaListNazivFormated>
  <DomainObject.Predmet.ProtuStrankaListNazivFormatedOIB>
    <izvorni_sadrzaj>
      <item>VEMA-VIKTORIJA društvo s ograničenom odgovornošću za proizvodnju i trgovinu Strahoninec, OIB 19959229383</item>
    </izvorni_sadrzaj>
    <derivirana_varijabla naziv="DomainObject.Predmet.ProtuStrankaListNazivFormatedOIB_1">
      <item>VEMA-VIKTORIJA društvo s ograničenom odgovornošću za proizvodnju i trgovinu Strahoninec, OIB 19959229383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St-339/2015-4</izvorni_sadrzaj>
    <derivirana_varijabla naziv="DomainObject.PoslovniBrojDokumenta_1">St-339/2015-4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VEMA-VIKTORIJA društvo s ograničenom odgovornošću za proizvodnju i trgovinu Strahoninec</izvorni_sadrzaj>
    <derivirana_varijabla naziv="DomainObject.Predmet.ProtustrankaIDrugi_1">VEMA-VIKTORIJA društvo s ograničenom odgovornošću za proizvodnju i trgovinu Strahoninec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VEMA-VIKTORIJA društvo s ograničenom odgovornošću za proizvodnju i trgovinu Strahoninec, OIB 19959229383, Pavleka Miškine 27, 40000 Strahoninec</izvorni_sadrzaj>
    <derivirana_varijabla naziv="DomainObject.Predmet.ProtustrankaIDrugiAdressOIB_1">VEMA-VIKTORIJA društvo s ograničenom odgovornošću za proizvodnju i trgovinu Strahoninec, OIB 19959229383, Pavleka Miškine 27,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VEMA-VIKTORIJA društvo s ograničenom odgovornošću za proizvodnju i trgovinu Strahoninec</item>
      <item>e-Oglasna</item>
      <item>Sudski registar</item>
    </izvorni_sadrzaj>
    <derivirana_varijabla naziv="DomainObject.Predmet.SudioniciListNaziv_1">
      <item>FINA RC ZAGREB Podružnica Varaždin</item>
      <item>VEMA-VIKTORIJA društvo s ograničenom odgovornošću za proizvodnju i trgovinu Strahoninec</item>
      <item>e-Oglasna</item>
      <item>Sudski registar</item>
    </derivirana_varijabla>
  </DomainObject.Predmet.SudioniciListNaziv>
  <DomainObject.Predmet.SudioniciListAdressOIB>
    <izvorni_sadrzaj>
      <item>FINA RC ZAGREB Podružnica Varaždin, OIB 85821130368, A.Cesarca 2,42000 Varaždin</item>
      <item>VEMA-VIKTORIJA društvo s ograničenom odgovornošću za proizvodnju i trgovinu Strahoninec, OIB 19959229383, Pavleka Miškine 27,40000 Strahoninec</item>
      <item>e-Oglasna</item>
      <item>Sudski registar</item>
    </izvorni_sadrzaj>
    <derivirana_varijabla naziv="DomainObject.Predmet.SudioniciListAdressOIB_1">
      <item>FINA RC ZAGREB Podružnica Varaždin, OIB 85821130368, A.Cesarca 2,42000 Varaždin</item>
      <item>VEMA-VIKTORIJA društvo s ograničenom odgovornošću za proizvodnju i trgovinu Strahoninec, OIB 19959229383, Pavleka Miškine 27,40000 Strahoninec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AA236-C394-43AB-98D3-0CD77D3B1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2538</properties:Characters>
  <properties:Lines>74</properties:Lines>
  <properties:Paragraphs>18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2015-11-06T07:14:00Z</cp:lastPrinted>
  <dcterms:modified xmlns:xsi="http://www.w3.org/2001/XMLSchema-instance" xsi:type="dcterms:W3CDTF">2015-11-06T07:15:00Z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