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f294" w14:paraId="5e7f294" w:rsidRDefault="0003204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B17740">
        <w:rPr>
          <w:rFonts w:cs="Times New Roman" w:eastAsia="Calibri"/>
        </w:rPr>
        <w:t>SLAVICA NAMJEŠTAJ d.o.o., Velika Gorica, Dr. A. Mohorovičića 2, OIB: 51961115713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B17740">
        <w:rPr>
          <w:rFonts w:cs="Times New Roman" w:eastAsia="Calibri"/>
        </w:rPr>
        <w:t>SLAVICA NAMJEŠTAJ d.o.o., Velika Gorica, Dr. A. Mohorovičića 2, OIB: 51961115713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791AFA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B17740">
        <w:rPr>
          <w:rFonts w:cs="Times New Roman" w:eastAsia="Times New Roman"/>
          <w:color w:val="000000"/>
          <w:lang w:eastAsia="hr-HR"/>
        </w:rPr>
        <w:t>4106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B17740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otvaranje stečajnog postupka nad dužnikom </w:t>
      </w:r>
      <w:r w:rsidR="00B17740">
        <w:rPr>
          <w:rFonts w:cs="Times New Roman" w:eastAsia="Calibri"/>
        </w:rPr>
        <w:t>SLAVICA NAMJEŠTAJ d.o.o., Velika Gorica, Dr. A. Mohorovičića 2, OIB: 51961115713</w:t>
      </w:r>
      <w:r w:rsidR="0076151F" w:rsidRPr="0076151F">
        <w:rPr>
          <w:rFonts w:cs="Times New Roman" w:eastAsia="Calibri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B17740">
        <w:rPr>
          <w:rFonts w:cs="Times New Roman" w:eastAsia="Times New Roman"/>
          <w:lang w:eastAsia="hr-HR"/>
        </w:rPr>
        <w:t>157.414,81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B17740">
        <w:rPr>
          <w:rFonts w:cs="Times New Roman" w:eastAsia="Times New Roman"/>
          <w:lang w:eastAsia="hr-HR"/>
        </w:rPr>
        <w:t>jednog zaposlenog.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B17740">
        <w:rPr>
          <w:rFonts w:cs="Times New Roman" w:eastAsia="Times New Roman"/>
          <w:lang w:eastAsia="hr-HR"/>
        </w:rPr>
        <w:t>4106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B17740">
        <w:rPr>
          <w:rFonts w:cs="Times New Roman" w:eastAsia="Times New Roman"/>
          <w:lang w:eastAsia="hr-HR"/>
        </w:rPr>
        <w:t>6. ožujka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B17740">
        <w:rPr>
          <w:rFonts w:cs="Times New Roman" w:eastAsia="Times New Roman"/>
          <w:lang w:eastAsia="hr-HR"/>
        </w:rPr>
        <w:t>15. ožujka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 w:rsidR="00B17740">
        <w:rPr>
          <w:rFonts w:cs="Times New Roman" w:eastAsia="Times New Roman"/>
          <w:lang w:eastAsia="hr-HR"/>
        </w:rPr>
        <w:t>na dan 28. travnja 2016</w:t>
      </w:r>
      <w:r w:rsidR="00706C58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B17740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B17740">
        <w:rPr>
          <w:rFonts w:cs="Times New Roman" w:eastAsia="Times New Roman"/>
          <w:lang w:eastAsia="hr-HR"/>
        </w:rPr>
        <w:t>157.414,81 kn</w:t>
      </w:r>
      <w:r>
        <w:rPr>
          <w:rFonts w:cs="Times New Roman" w:eastAsia="Times New Roman"/>
          <w:lang w:eastAsia="hr-HR"/>
        </w:rPr>
        <w:t xml:space="preserve">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B17740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 </w:t>
      </w: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Prema podacima iz elektroničkog sustava zemljišnih knjiga dužnika nije vlasnik nekretnine (list </w:t>
      </w:r>
      <w:r w:rsidR="00B17740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</w:t>
      </w: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00B4B" w:rsidP="00483278" w:rsidR="00F00B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postaje Velika Gorica od </w:t>
      </w:r>
      <w:r w:rsidR="00B17740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lipnja 2017. proizlazi da dužnik nije evidentiran kao vlasnik vozila (list 1</w:t>
      </w:r>
      <w:r w:rsidR="00B17740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 xml:space="preserve">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F00B4B">
        <w:rPr>
          <w:rFonts w:cs="Times New Roman" w:eastAsia="Times New Roman"/>
          <w:lang w:eastAsia="hr-HR"/>
        </w:rPr>
        <w:t>12. srpnja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5C9" w:rsidP="00537B78" w:rsidR="00B445C9">
      <w:r>
        <w:separator/>
      </w:r>
    </w:p>
  </w:endnote>
  <w:endnote w:id="0" w:type="continuationSeparator">
    <w:p w:rsidRDefault="00B445C9" w:rsidP="00537B78" w:rsidR="00B44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5C9" w:rsidP="00537B78" w:rsidR="00B445C9">
      <w:r>
        <w:separator/>
      </w:r>
    </w:p>
  </w:footnote>
  <w:footnote w:id="0" w:type="continuationSeparator">
    <w:p w:rsidRDefault="00B445C9" w:rsidP="00537B78" w:rsidR="00B44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04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B17740">
      <w:t>4106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049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6A2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D2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51F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AFA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BE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74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5C9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4B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4106</izvorni_sadrzaj>
    <derivirana_varijabla naziv="DomainObject.Predmet.Broj_1">4106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St-4106/2016</izvorni_sadrzaj>
    <derivirana_varijabla naziv="DomainObject.Predmet.OznakaBroj_1">St-4106/2016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SLAVICA NAMJEŠTAJ d.o.o. zastupanog po punomoćniku Slavka Sedlić</izvorni_sadrzaj>
    <derivirana_varijabla naziv="DomainObject.Predmet.ProtustrankaFormated_1">  SLAVICA NAMJEŠTAJ d.o.o. zastupanog po punomoćniku Slavka Sedlić</derivirana_varijabla>
  </DomainObject.Predmet.ProtustrankaFormated>
  <DomainObject.Predmet.ProtustrankaFormatedOIB>
    <izvorni_sadrzaj>  SLAVICA NAMJEŠTAJ d.o.o., OIB 51961115713 zastupanog po punomoćniku Slavka Sedlić</izvorni_sadrzaj>
    <derivirana_varijabla naziv="DomainObject.Predmet.ProtustrankaFormatedOIB_1">  SLAVICA NAMJEŠTAJ d.o.o., OIB 51961115713 zastupanog po punomoćniku Slavka Sedlić</derivirana_varijabla>
  </DomainObject.Predmet.ProtustrankaFormatedOIB>
  <DomainObject.Predmet.ProtustrankaFormatedWithAdress>
    <izvorni_sadrzaj> SLAVICA NAMJEŠTAJ d.o.o., Dr. Andrije Mohorovičića 2, 10410 Velika Gorica zastupanog po punomoćniku Slavka Sedlić</izvorni_sadrzaj>
    <derivirana_varijabla naziv="DomainObject.Predmet.ProtustrankaFormatedWithAdress_1"> SLAVICA NAMJEŠTAJ d.o.o., Dr. Andrije Mohorovičića 2, 10410 Velika Gorica zastupanog po punomoćniku Slavka Sedlić</derivirana_varijabla>
  </DomainObject.Predmet.ProtustrankaFormatedWithAdress>
  <DomainObject.Predmet.ProtustrankaFormatedWithAdressOIB>
    <izvorni_sadrzaj> SLAVICA NAMJEŠTAJ d.o.o., OIB 51961115713, Dr. Andrije Mohorovičića 2, 10410 Velika Gorica zastupanog po punomoćniku Slavka Sedlić</izvorni_sadrzaj>
    <derivirana_varijabla naziv="DomainObject.Predmet.ProtustrankaFormatedWithAdressOIB_1"> SLAVICA NAMJEŠTAJ d.o.o., OIB 51961115713, Dr. Andrije Mohorovičića 2, 10410 Velika Gorica zastupanog po punomoćniku Slavka Sedlić</derivirana_varijabla>
  </DomainObject.Predmet.ProtustrankaFormatedWithAdressOIB>
  <DomainObject.Predmet.ProtustrankaWithAdress>
    <izvorni_sadrzaj>SLAVICA NAMJEŠTAJ d.o.o. Dr. Andrije Mohorovičića 2, 10410 Velika Gorica</izvorni_sadrzaj>
    <derivirana_varijabla naziv="DomainObject.Predmet.ProtustrankaWithAdress_1">SLAVICA NAMJEŠTAJ d.o.o. Dr. Andrije Mohorovičića 2, 10410 Velika Gorica</derivirana_varijabla>
  </DomainObject.Predmet.ProtustrankaWithAdress>
  <DomainObject.Predmet.ProtustrankaWithAdressOIB>
    <izvorni_sadrzaj>SLAVICA NAMJEŠTAJ d.o.o., OIB 51961115713, Dr. Andrije Mohorovičića 2, 10410 Velika Gorica</izvorni_sadrzaj>
    <derivirana_varijabla naziv="DomainObject.Predmet.ProtustrankaWithAdressOIB_1">SLAVICA NAMJEŠTAJ d.o.o., OIB 51961115713, Dr. Andrije Mohorovičića 2, 10410 Velika Gorica</derivirana_varijabla>
  </DomainObject.Predmet.ProtustrankaWithAdressOIB>
  <DomainObject.Predmet.ProtustrankaNazivFormated>
    <izvorni_sadrzaj>SLAVICA NAMJEŠTAJ d.o.o.</izvorni_sadrzaj>
    <derivirana_varijabla naziv="DomainObject.Predmet.ProtustrankaNazivFormated_1">SLAVICA NAMJEŠTAJ d.o.o.</derivirana_varijabla>
  </DomainObject.Predmet.ProtustrankaNazivFormated>
  <DomainObject.Predmet.ProtustrankaNazivFormatedOIB>
    <izvorni_sadrzaj>SLAVICA NAMJEŠTAJ d.o.o., OIB 51961115713</izvorni_sadrzaj>
    <derivirana_varijabla naziv="DomainObject.Predmet.ProtustrankaNazivFormatedOIB_1">SLAVICA NAMJEŠTAJ d.o.o., OIB 51961115713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SLAVICA NAMJEŠTAJ d.o.o. zastupanog po punomoćniku Slavka Sedlić</item>
    </izvorni_sadrzaj>
    <derivirana_varijabla naziv="DomainObject.Predmet.ProtuStrankaListFormated_1">
      <item>SLAVICA NAMJEŠTAJ d.o.o. zastupanog po punomoćniku Slavka Sedlić</item>
    </derivirana_varijabla>
  </DomainObject.Predmet.ProtuStrankaListFormated>
  <DomainObject.Predmet.ProtuStrankaListFormatedOIB>
    <izvorni_sadrzaj>
      <item>SLAVICA NAMJEŠTAJ d.o.o., OIB 51961115713 zastupanog po punomoćniku Slavka Sedlić</item>
    </izvorni_sadrzaj>
    <derivirana_varijabla naziv="DomainObject.Predmet.ProtuStrankaListFormatedOIB_1">
      <item>SLAVICA NAMJEŠTAJ d.o.o., OIB 51961115713 zastupanog po punomoćniku Slavka Sedlić</item>
    </derivirana_varijabla>
  </DomainObject.Predmet.ProtuStrankaListFormatedOIB>
  <DomainObject.Predmet.ProtuStrankaListFormatedWithAdress>
    <izvorni_sadrzaj>
      <item>SLAVICA NAMJEŠTAJ d.o.o., Dr. Andrije Mohorovičića 2, 10410 Velika Gorica zastupanog po punomoćniku Slavka Sedlić</item>
    </izvorni_sadrzaj>
    <derivirana_varijabla naziv="DomainObject.Predmet.ProtuStrankaListFormatedWithAdress_1">
      <item>SLAVICA NAMJEŠTAJ d.o.o., Dr. Andrije Mohorovičića 2, 10410 Velika Gorica zastupanog po punomoćniku Slavka Sedlić</item>
    </derivirana_varijabla>
  </DomainObject.Predmet.ProtuStrankaListFormatedWithAdress>
  <DomainObject.Predmet.ProtuStrankaListFormatedWithAdressOIB>
    <izvorni_sadrzaj>
      <item>SLAVICA NAMJEŠTAJ d.o.o., OIB 51961115713, Dr. Andrije Mohorovičića 2, 10410 Velika Gorica zastupanog po punomoćniku Slavka Sedlić</item>
    </izvorni_sadrzaj>
    <derivirana_varijabla naziv="DomainObject.Predmet.ProtuStrankaListFormatedWithAdressOIB_1">
      <item>SLAVICA NAMJEŠTAJ d.o.o., OIB 51961115713, Dr. Andrije Mohorovičića 2, 10410 Velika Gorica zastupanog po punomoćniku Slavka Sedlić</item>
    </derivirana_varijabla>
  </DomainObject.Predmet.ProtuStrankaListFormatedWithAdressOIB>
  <DomainObject.Predmet.ProtuStrankaListNazivFormated>
    <izvorni_sadrzaj>
      <item>SLAVICA NAMJEŠTAJ d.o.o.</item>
    </izvorni_sadrzaj>
    <derivirana_varijabla naziv="DomainObject.Predmet.ProtuStrankaListNazivFormated_1">
      <item>SLAVICA NAMJEŠTAJ d.o.o.</item>
    </derivirana_varijabla>
  </DomainObject.Predmet.ProtuStrankaListNazivFormated>
  <DomainObject.Predmet.ProtuStrankaListNazivFormatedOIB>
    <izvorni_sadrzaj>
      <item>SLAVICA NAMJEŠTAJ d.o.o., OIB 51961115713</item>
    </izvorni_sadrzaj>
    <derivirana_varijabla naziv="DomainObject.Predmet.ProtuStrankaListNazivFormatedOIB_1">
      <item>SLAVICA NAMJEŠTAJ d.o.o., OIB 51961115713</item>
    </derivirana_varijabla>
  </DomainObject.Predmet.ProtuStrankaListNazivFormatedOIB>
  <DomainObject.Predmet.OstaliListFormated>
    <izvorni_sadrzaj>
      <item>Slavka Sedlić punomoćnik sudionika u postupku SLAVICA NAMJEŠTAJ d.o.o.</item>
    </izvorni_sadrzaj>
    <derivirana_varijabla naziv="DomainObject.Predmet.OstaliListFormated_1">
      <item>Slavka Sedlić punomoćnik sudionika u postupku SLAVICA NAMJEŠTAJ d.o.o.</item>
    </derivirana_varijabla>
  </DomainObject.Predmet.OstaliListFormated>
  <DomainObject.Predmet.OstaliListFormatedOIB>
    <izvorni_sadrzaj>
      <item>Slavka Sedlić, OIB 48058123019 punomoćnik sudionika u postupku SLAVICA NAMJEŠTAJ d.o.o.</item>
    </izvorni_sadrzaj>
    <derivirana_varijabla naziv="DomainObject.Predmet.OstaliListFormatedOIB_1">
      <item>Slavka Sedlić, OIB 48058123019 punomoćnik sudionika u postupku SLAVICA NAMJEŠTAJ d.o.o.</item>
    </derivirana_varijabla>
  </DomainObject.Predmet.OstaliListFormatedOIB>
  <DomainObject.Predmet.OstaliListFormatedWithAdress>
    <izvorni_sadrzaj>
      <item>Slavka Sedlić, Dr. Andrije Mohorovičića 2, 10410 Velika Gorica punomoćnik sudionika u postupku SLAVICA NAMJEŠTAJ d.o.o.</item>
    </izvorni_sadrzaj>
    <derivirana_varijabla naziv="DomainObject.Predmet.OstaliListFormatedWithAdress_1">
      <item>Slavka Sedlić, Dr. Andrije Mohorovičića 2, 10410 Velika Gorica punomoćnik sudionika u postupku SLAVICA NAMJEŠTAJ d.o.o.</item>
    </derivirana_varijabla>
  </DomainObject.Predmet.OstaliListFormatedWithAdress>
  <DomainObject.Predmet.OstaliListFormatedWithAdressOIB>
    <izvorni_sadrzaj>
      <item>Slavka Sedlić, OIB 48058123019, Dr. Andrije Mohorovičića 2, 10410 Velika Gorica punomoćnik sudionika u postupku SLAVICA NAMJEŠTAJ d.o.o.</item>
    </izvorni_sadrzaj>
    <derivirana_varijabla naziv="DomainObject.Predmet.OstaliListFormatedWithAdressOIB_1">
      <item>Slavka Sedlić, OIB 48058123019, Dr. Andrije Mohorovičića 2, 10410 Velika Gorica punomoćnik sudionika u postupku SLAVICA NAMJEŠTAJ d.o.o.</item>
    </derivirana_varijabla>
  </DomainObject.Predmet.OstaliListFormatedWithAdressOIB>
  <DomainObject.Predmet.OstaliListNazivFormated>
    <izvorni_sadrzaj>
      <item>Slavka Sedlić</item>
    </izvorni_sadrzaj>
    <derivirana_varijabla naziv="DomainObject.Predmet.OstaliListNazivFormated_1">
      <item>Slavka Sedlić</item>
    </derivirana_varijabla>
  </DomainObject.Predmet.OstaliListNazivFormated>
  <DomainObject.Predmet.OstaliListNazivFormatedOIB>
    <izvorni_sadrzaj>
      <item>Slavka Sedlić, OIB 48058123019</item>
    </izvorni_sadrzaj>
    <derivirana_varijabla naziv="DomainObject.Predmet.OstaliListNazivFormatedOIB_1">
      <item>Slavka Sedlić, OIB 48058123019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SLAVICA NAMJEŠTAJ d.o.o.</izvorni_sadrzaj>
    <derivirana_varijabla naziv="DomainObject.Predmet.ProtustrankaIDrugi_1">SLAVICA NAMJEŠTAJ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SLAVICA NAMJEŠTAJ d.o.o., OIB 51961115713, Dr. Andrije Mohorovičića 2, 10410 Velika Gorica</izvorni_sadrzaj>
    <derivirana_varijabla naziv="DomainObject.Predmet.ProtustrankaIDrugiAdressOIB_1">SLAVICA NAMJEŠTAJ d.o.o., OIB 51961115713, Dr. Andrije Mohorovičića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SLAVICA NAMJEŠTAJ d.o.o.</item>
      <item>Slavka Sedlić</item>
    </izvorni_sadrzaj>
    <derivirana_varijabla naziv="DomainObject.Predmet.SudioniciListNaziv_1">
      <item>FINA Regionalni centar Zagreb</item>
      <item>SLAVICA NAMJEŠTAJ d.o.o.</item>
      <item>Slavka Sedlić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SLAVICA NAMJEŠTAJ d.o.o., OIB 51961115713, Dr. Andrije Mohorovičića 2,10410 Velika Gorica</item>
      <item>Slavka Sedlić, OIB 48058123019, Dr. Andrije Mohorovičića 2,10410 Velika Gorica</item>
    </izvorni_sadrzaj>
    <derivirana_varijabla naziv="DomainObject.Predmet.SudioniciListAdressOIB_1">
      <item>FINA Regionalni centar Zagreb, OIB 85821130368, Trg svibanjskih žrtava 1995. br. 1,10000 Zagreb</item>
      <item>SLAVICA NAMJEŠTAJ d.o.o., OIB 51961115713, Dr. Andrije Mohorovičića 2,10410 Velika Gorica</item>
      <item>Slavka Sedlić, OIB 48058123019, Dr. Andrije Mohorovičića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7E042-929F-47DA-B84D-8E26839F7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2505</properties:Characters>
  <properties:Lines>77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2017-07-12T08:37:00Z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2017-07-12T08:38:00Z</cp:lastPrinted>
  <dcterms:modified xmlns:xsi="http://www.w3.org/2001/XMLSchema-instance" xsi:type="dcterms:W3CDTF">2017-07-12T08:38:00Z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