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7871" w14:paraId="dd67871" w:rsidRDefault="009C1DB7" w:rsidP="006D5295" w:rsidR="00934D58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03275">
        <w:t>540</w:t>
      </w:r>
      <w:r w:rsidR="00C93728">
        <w:t>/16-</w:t>
      </w:r>
      <w:r w:rsidR="00215B23">
        <w:t>8</w:t>
      </w:r>
    </w:p>
    <w:p w:rsidRDefault="009C1DB7" w:rsidP="00934D58" w:rsidR="009C1DB7" w:rsidRPr="00816C78"/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održanog u Trgovačkom sudu u Zadru,</w:t>
      </w:r>
      <w:r w:rsidR="00945BC3">
        <w:t xml:space="preserve"> Stalnoj službi u Šibeniku,</w:t>
      </w:r>
      <w:r w:rsidRPr="00816C78">
        <w:t xml:space="preserve"> dana </w:t>
      </w:r>
      <w:r w:rsidR="00CF20BC">
        <w:t>06. svibnja</w:t>
      </w:r>
      <w:r w:rsidR="00054365">
        <w:t xml:space="preserve"> 2016.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103275">
        <w:t>AGRO TURISTIČKA ZADRUGA KNIN, zadruga, Knin, Gojka Šuška 12,</w:t>
      </w:r>
      <w:r w:rsidR="00103275" w:rsidRPr="007A679F">
        <w:t xml:space="preserve"> OIB: </w:t>
      </w:r>
      <w:r w:rsidR="00103275">
        <w:t>88234372986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1F79AB" w:rsidP="006525A1" w:rsidR="006525A1" w:rsidRPr="00816C78">
      <w:pPr>
        <w:jc w:val="both"/>
      </w:pPr>
      <w:r>
        <w:t>Josipa Dorkin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6C1EA8">
        <w:t>09</w:t>
      </w:r>
      <w:r w:rsidR="000124EC">
        <w:t>,</w:t>
      </w:r>
      <w:r w:rsidR="000641E1">
        <w:t>55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00E4B">
      <w:pPr>
        <w:jc w:val="both"/>
      </w:pPr>
      <w:r w:rsidRPr="00816C78">
        <w:t>Za stečajnog dužnika:</w:t>
      </w:r>
      <w:r>
        <w:t xml:space="preserve"> </w:t>
      </w:r>
      <w:r w:rsidR="002E61A2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69C3" w:rsidP="009769C3" w:rsidR="009769C3">
      <w:pPr>
        <w:jc w:val="both"/>
      </w:pPr>
    </w:p>
    <w:p w:rsidRDefault="00517472" w:rsidP="007B6C9E" w:rsidR="002E61A2" w:rsidRPr="002E61A2">
      <w:pPr>
        <w:jc w:val="both"/>
      </w:pPr>
      <w:r w:rsidRPr="002E61A2">
        <w:t xml:space="preserve">Sutkinja utvrđuje da </w:t>
      </w:r>
      <w:r w:rsidR="002E61A2">
        <w:t>je dana 05. svibnja 2016. zaprimljen podnesak zastupnika po zakonu dužnika u kojem moli odgodu ročišta za koje se nije stigao pripremiti zbog jutarnjih obveza na farmi.</w:t>
      </w:r>
    </w:p>
    <w:p w:rsidRDefault="007B6C9E" w:rsidP="007B6C9E" w:rsidR="007B6C9E">
      <w:pPr>
        <w:jc w:val="both"/>
      </w:pPr>
    </w:p>
    <w:p w:rsidRDefault="007B6C9E" w:rsidP="007B6C9E" w:rsidR="007B6C9E">
      <w:pPr>
        <w:jc w:val="both"/>
      </w:pPr>
      <w:r>
        <w:t xml:space="preserve">Sudac donosi </w:t>
      </w:r>
    </w:p>
    <w:p w:rsidRDefault="007B6C9E" w:rsidP="007B6C9E" w:rsidR="007B6C9E">
      <w:pPr>
        <w:jc w:val="both"/>
      </w:pPr>
    </w:p>
    <w:p w:rsidRDefault="007B6C9E" w:rsidP="007B6C9E" w:rsidR="007B6C9E">
      <w:pPr>
        <w:jc w:val="center"/>
      </w:pPr>
      <w:r>
        <w:t xml:space="preserve">r j e š e nj e </w:t>
      </w:r>
    </w:p>
    <w:p w:rsidRDefault="002379C9" w:rsidP="007B6C9E" w:rsidR="002379C9">
      <w:pPr>
        <w:jc w:val="both"/>
      </w:pPr>
    </w:p>
    <w:p w:rsidRDefault="002379C9" w:rsidP="002379C9" w:rsidR="002379C9" w:rsidRPr="002E61A2">
      <w:pPr>
        <w:jc w:val="both"/>
      </w:pPr>
      <w:r w:rsidRPr="002E61A2">
        <w:t xml:space="preserve">Današnje ročište se odgađa, a slijedeće se zakazuje za dan </w:t>
      </w:r>
      <w:r w:rsidR="002E61A2" w:rsidRPr="002E61A2">
        <w:t>23</w:t>
      </w:r>
      <w:r w:rsidRPr="002E61A2">
        <w:t xml:space="preserve">. </w:t>
      </w:r>
      <w:r w:rsidR="002E61A2" w:rsidRPr="002E61A2">
        <w:t>svibnja</w:t>
      </w:r>
      <w:r w:rsidRPr="002E61A2">
        <w:t xml:space="preserve"> 2016. u </w:t>
      </w:r>
      <w:r w:rsidR="002E61A2" w:rsidRPr="002E61A2">
        <w:t>10,20</w:t>
      </w:r>
      <w:r w:rsidRPr="002E61A2">
        <w:t xml:space="preserve"> sati.</w:t>
      </w:r>
    </w:p>
    <w:p w:rsidRDefault="002379C9" w:rsidP="007B6C9E" w:rsidR="002379C9" w:rsidRPr="00473665">
      <w:pPr>
        <w:jc w:val="both"/>
      </w:pPr>
    </w:p>
    <w:p w:rsidRDefault="009769C3" w:rsidP="00CD64F3" w:rsidR="009769C3">
      <w:pPr>
        <w:jc w:val="both"/>
      </w:pPr>
    </w:p>
    <w:p w:rsidRDefault="009769C3" w:rsidP="009769C3" w:rsidR="009769C3" w:rsidRPr="002C241F">
      <w:pPr>
        <w:jc w:val="both"/>
      </w:pPr>
      <w:r w:rsidRPr="002C241F">
        <w:t xml:space="preserve">Dovršeno u </w:t>
      </w:r>
      <w:r w:rsidR="000641E1">
        <w:t>10</w:t>
      </w:r>
      <w:r w:rsidR="000124EC">
        <w:t>,</w:t>
      </w:r>
      <w:r w:rsidR="000641E1">
        <w:t>00</w:t>
      </w:r>
      <w:r w:rsidRPr="002C241F">
        <w:t xml:space="preserve"> sati</w:t>
      </w:r>
    </w:p>
    <w:p w:rsidRDefault="009769C3" w:rsidP="009769C3" w:rsidR="009769C3">
      <w:pPr>
        <w:jc w:val="both"/>
      </w:pPr>
    </w:p>
    <w:p w:rsidRDefault="009769C3" w:rsidP="009769C3" w:rsidR="009769C3" w:rsidRPr="002C241F">
      <w:pPr>
        <w:ind w:firstLine="708"/>
        <w:jc w:val="both"/>
      </w:pPr>
    </w:p>
    <w:p w:rsidRDefault="009769C3" w:rsidP="009769C3" w:rsidR="009769C3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 w:rsidR="000124EC">
        <w:t>utkinja</w:t>
      </w:r>
    </w:p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 w:rsidR="00835D3B"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9769C3" w:rsidP="009769C3" w:rsidR="009769C3" w:rsidRPr="002C241F"/>
    <w:p w:rsidRDefault="009769C3" w:rsidP="009769C3" w:rsidR="009769C3" w:rsidRPr="002C241F">
      <w:pPr>
        <w:jc w:val="both"/>
      </w:pPr>
    </w:p>
    <w:p w:rsidRDefault="002561F2" w:rsidP="009769C3" w:rsidR="002561F2" w:rsidRPr="002C241F">
      <w:pPr>
        <w:jc w:val="both"/>
      </w:pPr>
    </w:p>
    <w:sectPr w:rsidSect="00602BE0" w:rsidR="002561F2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1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03275">
      <w:t>540</w:t>
    </w:r>
    <w:r w:rsidR="00215B23">
      <w:t>/16-8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41E1"/>
    <w:rsid w:val="0006551C"/>
    <w:rsid w:val="00071F97"/>
    <w:rsid w:val="00075A80"/>
    <w:rsid w:val="000765C1"/>
    <w:rsid w:val="000959C0"/>
    <w:rsid w:val="000B4247"/>
    <w:rsid w:val="000C0BF3"/>
    <w:rsid w:val="000C7478"/>
    <w:rsid w:val="000E634C"/>
    <w:rsid w:val="000F1206"/>
    <w:rsid w:val="000F2B4D"/>
    <w:rsid w:val="00103275"/>
    <w:rsid w:val="0012176C"/>
    <w:rsid w:val="001259A5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73B"/>
    <w:rsid w:val="00197417"/>
    <w:rsid w:val="001A60E6"/>
    <w:rsid w:val="001C084E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15B23"/>
    <w:rsid w:val="002379C9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33D9"/>
    <w:rsid w:val="002C5390"/>
    <w:rsid w:val="002E16F1"/>
    <w:rsid w:val="002E5A62"/>
    <w:rsid w:val="002E61A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A1F19"/>
    <w:rsid w:val="003C0B04"/>
    <w:rsid w:val="003C2701"/>
    <w:rsid w:val="003D7E7A"/>
    <w:rsid w:val="003F6389"/>
    <w:rsid w:val="003F7F8F"/>
    <w:rsid w:val="0040725A"/>
    <w:rsid w:val="0041183C"/>
    <w:rsid w:val="00413A80"/>
    <w:rsid w:val="0041694A"/>
    <w:rsid w:val="00417DC7"/>
    <w:rsid w:val="00422542"/>
    <w:rsid w:val="004353EF"/>
    <w:rsid w:val="00437957"/>
    <w:rsid w:val="00473665"/>
    <w:rsid w:val="004820D4"/>
    <w:rsid w:val="004A143A"/>
    <w:rsid w:val="004D5D97"/>
    <w:rsid w:val="004E2232"/>
    <w:rsid w:val="004E3771"/>
    <w:rsid w:val="004F1F7C"/>
    <w:rsid w:val="004F7CC1"/>
    <w:rsid w:val="005014EC"/>
    <w:rsid w:val="0050552F"/>
    <w:rsid w:val="00517472"/>
    <w:rsid w:val="00520F31"/>
    <w:rsid w:val="0053278A"/>
    <w:rsid w:val="00557333"/>
    <w:rsid w:val="00573626"/>
    <w:rsid w:val="005829D8"/>
    <w:rsid w:val="005D6A62"/>
    <w:rsid w:val="005E2A1C"/>
    <w:rsid w:val="005E3615"/>
    <w:rsid w:val="00602BE0"/>
    <w:rsid w:val="00603B04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C1EA8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3882"/>
    <w:rsid w:val="00785377"/>
    <w:rsid w:val="0079521D"/>
    <w:rsid w:val="007A3B60"/>
    <w:rsid w:val="007B6C9E"/>
    <w:rsid w:val="007E77C1"/>
    <w:rsid w:val="007F080D"/>
    <w:rsid w:val="00812DB0"/>
    <w:rsid w:val="0081324D"/>
    <w:rsid w:val="00816C78"/>
    <w:rsid w:val="00835D3B"/>
    <w:rsid w:val="0084235D"/>
    <w:rsid w:val="00843B07"/>
    <w:rsid w:val="00846EA2"/>
    <w:rsid w:val="00856DFD"/>
    <w:rsid w:val="00890A5B"/>
    <w:rsid w:val="0089180E"/>
    <w:rsid w:val="00892C55"/>
    <w:rsid w:val="008A632E"/>
    <w:rsid w:val="008A6A8E"/>
    <w:rsid w:val="008D5FBF"/>
    <w:rsid w:val="008E45C0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860F8"/>
    <w:rsid w:val="00993494"/>
    <w:rsid w:val="009A460F"/>
    <w:rsid w:val="009B0E43"/>
    <w:rsid w:val="009C1DB7"/>
    <w:rsid w:val="009C3880"/>
    <w:rsid w:val="009E55F7"/>
    <w:rsid w:val="009E7531"/>
    <w:rsid w:val="009E755B"/>
    <w:rsid w:val="009F1B28"/>
    <w:rsid w:val="009F541D"/>
    <w:rsid w:val="00A03F94"/>
    <w:rsid w:val="00A25442"/>
    <w:rsid w:val="00A345E8"/>
    <w:rsid w:val="00A66CC4"/>
    <w:rsid w:val="00A722BE"/>
    <w:rsid w:val="00A7523A"/>
    <w:rsid w:val="00A771E7"/>
    <w:rsid w:val="00A803E9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90740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90A36"/>
    <w:rsid w:val="00C93728"/>
    <w:rsid w:val="00C9737D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20BC"/>
    <w:rsid w:val="00CF3B89"/>
    <w:rsid w:val="00D0450A"/>
    <w:rsid w:val="00D12AFE"/>
    <w:rsid w:val="00D1714E"/>
    <w:rsid w:val="00D25694"/>
    <w:rsid w:val="00D368C8"/>
    <w:rsid w:val="00D47998"/>
    <w:rsid w:val="00D61BBE"/>
    <w:rsid w:val="00D7355B"/>
    <w:rsid w:val="00DA3F33"/>
    <w:rsid w:val="00DB4EBD"/>
    <w:rsid w:val="00DB62A4"/>
    <w:rsid w:val="00DC2EB9"/>
    <w:rsid w:val="00DD3629"/>
    <w:rsid w:val="00DE6D1B"/>
    <w:rsid w:val="00DF5A33"/>
    <w:rsid w:val="00DF6553"/>
    <w:rsid w:val="00E1081D"/>
    <w:rsid w:val="00E15C3B"/>
    <w:rsid w:val="00E25EE6"/>
    <w:rsid w:val="00E2749B"/>
    <w:rsid w:val="00E30638"/>
    <w:rsid w:val="00E60681"/>
    <w:rsid w:val="00EA6AC4"/>
    <w:rsid w:val="00EC65A5"/>
    <w:rsid w:val="00EE0084"/>
    <w:rsid w:val="00EE0CC0"/>
    <w:rsid w:val="00EE71D0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0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E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E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E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E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0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6. svibnja 2016.</izvorni_sadrzaj>
    <derivirana_varijabla naziv="DomainObject.StvarniPocetakDatum_1">6. svibnja 2016.</derivirana_varijabla>
  </DomainObject.StvarniPocetakDatum>
  <DomainObject.StvarniZavrsetakDatum>
    <izvorni_sadrzaj>6. svibnja 2016.</izvorni_sadrzaj>
    <derivirana_varijabla naziv="DomainObject.StvarniZavrsetakDatum_1">6. svibnja 2016.</derivirana_varijabla>
  </DomainObject.StvarniZavrsetakDatum>
  <DomainObject.PlaniraniZavrsetakDatum>
    <izvorni_sadrzaj>6. svibnja 2016.</izvorni_sadrzaj>
    <derivirana_varijabla naziv="DomainObject.PlaniraniZavrsetakDatum_1">6. svibnja 2016.</derivirana_varijabla>
  </DomainObject.PlaniraniZavrsetakDatum>
  <DomainObject.PlaniraniPocetakDatum>
    <izvorni_sadrzaj>6. svibnja 2016.</izvorni_sadrzaj>
    <derivirana_varijabla naziv="DomainObject.PlaniraniPocetakDatum_1">6. svibnja 2016.</derivirana_varijabla>
  </DomainObject.PlaniraniPocetakDatum>
  <DomainObject.StvarniPocetakVrijeme>
    <izvorni_sadrzaj>09:55</izvorni_sadrzaj>
    <derivirana_varijabla naziv="DomainObject.StvarniPocetakVrijeme_1">09:55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09:55</izvorni_sadrzaj>
    <derivirana_varijabla naziv="DomainObject.PlaniraniPocetakVrijeme_1">09:55</derivirana_varijabla>
  </DomainObject.PlaniraniPocetakVrijeme>
  <DomainObject.UcesnikSudskeRadnjeListNaziv>
    <izvorni_sadrzaj>
      <item>Nenad Vitas</item>
      <item>Fina Šibenik</item>
      <item>AGRO TURISTIČKA ZADRUGA KNIN, zadruga za usluge, turizam i ugostiteljstvo</item>
    </izvorni_sadrzaj>
    <derivirana_varijabla naziv="DomainObject.UcesnikSudskeRadnjeListNaziv_1">
      <item>Nenad Vitas</item>
      <item>Fina Šibenik</item>
      <item>AGRO TURISTIČKA ZADRUGA KNIN, zadruga za usluge, turizam i ugostiteljstvo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TURISTIČKA ZADRUGA KNIN, zadruga za usluge, turizam i ugostiteljstvo</izvorni_sadrzaj>
    <derivirana_varijabla naziv="DomainObject.Predmet.ProtustrankaFormated_1">  AGRO TURISTIČKA ZADRUGA KNIN, zadruga za usluge, turizam i ugostiteljstvo</derivirana_varijabla>
  </DomainObject.Predmet.ProtustrankaFormated>
  <DomainObject.Predmet.ProtustrankaFormatedOIB>
    <izvorni_sadrzaj>  AGRO TURISTIČKA ZADRUGA KNIN, zadruga za usluge, turizam i ugostiteljstvo, OIB 88234372986</izvorni_sadrzaj>
    <derivirana_varijabla naziv="DomainObject.Predmet.ProtustrankaFormatedOIB_1">  AGRO TURISTIČKA ZADRUGA KNIN, zadruga za usluge, turizam i ugostiteljstvo, OIB 88234372986</derivirana_varijabla>
  </DomainObject.Predmet.ProtustrankaFormatedOIB>
  <DomainObject.Predmet.ProtustrankaFormatedWithAdress>
    <izvorni_sadrzaj> AGRO TURISTIČKA ZADRUGA KNIN, zadruga za usluge, turizam i ugostiteljstvo, Gojka Šuška 12, 22300 Knin</izvorni_sadrzaj>
    <derivirana_varijabla naziv="DomainObject.Predmet.ProtustrankaFormatedWithAdress_1"> AGRO TURISTIČKA ZADRUGA KNIN, zadruga za usluge, turizam i ugostiteljstvo, Gojka Šuška 12, 22300 Knin</derivirana_varijabla>
  </DomainObject.Predmet.ProtustrankaFormatedWithAdress>
  <DomainObject.Predmet.ProtustrankaFormatedWithAdressOIB>
    <izvorni_sadrzaj> AGRO TURISTIČKA ZADRUGA KNIN, zadruga za usluge, turizam i ugostiteljstvo, OIB 88234372986, Gojka Šuška 12, 22300 Knin</izvorni_sadrzaj>
    <derivirana_varijabla naziv="DomainObject.Predmet.ProtustrankaFormatedWithAdressOIB_1"> AGRO TURISTIČKA ZADRUGA KNIN, zadruga za usluge, turizam i ugostiteljstvo, OIB 88234372986, Gojka Šuška 12, 22300 Knin</derivirana_varijabla>
  </DomainObject.Predmet.ProtustrankaFormatedWithAdressOIB>
  <DomainObject.Predmet.ProtustrankaWithAdress>
    <izvorni_sadrzaj>AGRO TURISTIČKA ZADRUGA KNIN, zadruga za usluge, turizam i ugostiteljstvo Gojka Šuška 12, 22300 Knin</izvorni_sadrzaj>
    <derivirana_varijabla naziv="DomainObject.Predmet.ProtustrankaWithAdress_1">AGRO TURISTIČKA ZADRUGA KNIN, zadruga za usluge, turizam i ugostiteljstvo Gojka Šuška 12, 22300 Knin</derivirana_varijabla>
  </DomainObject.Predmet.ProtustrankaWithAdress>
  <DomainObject.Predmet.ProtustrankaWithAdressOIB>
    <izvorni_sadrzaj>AGRO TURISTIČKA ZADRUGA KNIN, zadruga za usluge, turizam i ugostiteljstvo, OIB 88234372986, Gojka Šuška 12, 22300 Knin</izvorni_sadrzaj>
    <derivirana_varijabla naziv="DomainObject.Predmet.ProtustrankaWithAdressOIB_1">AGRO TURISTIČKA ZADRUGA KNIN, zadruga za usluge, turizam i ugostiteljstvo, OIB 88234372986, Gojka Šuška 12, 22300 Knin</derivirana_varijabla>
  </DomainObject.Predmet.ProtustrankaWithAdressOIB>
  <DomainObject.Predmet.ProtustrankaNazivFormated>
    <izvorni_sadrzaj>AGRO TURISTIČKA ZADRUGA KNIN, zadruga za usluge, turizam i ugostiteljstvo</izvorni_sadrzaj>
    <derivirana_varijabla naziv="DomainObject.Predmet.ProtustrankaNazivFormated_1">AGRO TURISTIČKA ZADRUGA KNIN, zadruga za usluge, turizam i ugostiteljstvo</derivirana_varijabla>
  </DomainObject.Predmet.ProtustrankaNazivFormated>
  <DomainObject.Predmet.ProtustrankaNazivFormatedOIB>
    <izvorni_sadrzaj>AGRO TURISTIČKA ZADRUGA KNIN, zadruga za usluge, turizam i ugostiteljstvo, OIB 88234372986</izvorni_sadrzaj>
    <derivirana_varijabla naziv="DomainObject.Predmet.ProtustrankaNazivFormatedOIB_1">AGRO TURISTIČKA ZADRUGA KNIN, zadruga za usluge, turizam i ugostiteljstvo, OIB 88234372986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L. Marune1, 22000 Šibenik</izvorni_sadrzaj>
    <derivirana_varijabla naziv="DomainObject.Predmet.StrankaFormatedWithAdress_1"> Fina Šibenik, Perivoj L. Marune1, 22000 Šibenik</derivirana_varijabla>
  </DomainObject.Predmet.StrankaFormatedWithAdress>
  <DomainObject.Predmet.StrankaFormatedWithAdressOIB>
    <izvorni_sadrzaj> Fina Šibenik, OIB 85821130368, Perivoj L. Marune1, 22000 Šibenik</izvorni_sadrzaj>
    <derivirana_varijabla naziv="DomainObject.Predmet.StrankaFormatedWithAdressOIB_1"> Fina Šibenik, OIB 85821130368, Perivoj L. Marune1, 22000 Šibenik</derivirana_varijabla>
  </DomainObject.Predmet.StrankaFormatedWithAdressOIB>
  <DomainObject.Predmet.StrankaWithAdress>
    <izvorni_sadrzaj>Fina Šibenik Perivoj L. Marune1,22000 Šibenik</izvorni_sadrzaj>
    <derivirana_varijabla naziv="DomainObject.Predmet.StrankaWithAdress_1">Fina Šibenik Perivoj L. Marune1,22000 Šibenik</derivirana_varijabla>
  </DomainObject.Predmet.StrankaWithAdress>
  <DomainObject.Predmet.StrankaWithAdressOIB>
    <izvorni_sadrzaj>Fina Šibenik, OIB 85821130368, Perivoj L. Marune1,22000 Šibenik</izvorni_sadrzaj>
    <derivirana_varijabla naziv="DomainObject.Predmet.StrankaWithAdressOIB_1">Fina Šibenik, OIB 85821130368, Perivoj L. Marune1,22000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L. Marune1, 22000 Šibenik</item>
    </izvorni_sadrzaj>
    <derivirana_varijabla naziv="DomainObject.Predmet.StrankaListFormatedWithAdress_1">
      <item>Fina Šibenik, Perivoj L. Marune1, 22000 Šibenik</item>
    </derivirana_varijabla>
  </DomainObject.Predmet.StrankaListFormatedWithAdress>
  <DomainObject.Predmet.StrankaListFormatedWithAdressOIB>
    <izvorni_sadrzaj>
      <item>Fina Šibenik, OIB 85821130368, Perivoj L. Marune1, 22000 Šibenik</item>
    </izvorni_sadrzaj>
    <derivirana_varijabla naziv="DomainObject.Predmet.StrankaListFormatedWithAdressOIB_1">
      <item>Fina Šibenik, OIB 85821130368, Perivoj L. Marune1,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AGRO TURISTIČKA ZADRUGA KNIN, zadruga za usluge, turizam i ugostiteljstvo</item>
    </izvorni_sadrzaj>
    <derivirana_varijabla naziv="DomainObject.Predmet.ProtuStrankaListFormated_1">
      <item>AGRO TURISTIČKA ZADRUGA KNIN, zadruga za usluge, turizam i ugostiteljstvo</item>
    </derivirana_varijabla>
  </DomainObject.Predmet.ProtuStrankaListFormated>
  <DomainObject.Predmet.ProtuStrankaListFormatedOIB>
    <izvorni_sadrzaj>
      <item>AGRO TURISTIČKA ZADRUGA KNIN, zadruga za usluge, turizam i ugostiteljstvo, OIB 88234372986</item>
    </izvorni_sadrzaj>
    <derivirana_varijabla naziv="DomainObject.Predmet.ProtuStrankaListFormatedOIB_1">
      <item>AGRO TURISTIČKA ZADRUGA KNIN, zadruga za usluge, turizam i ugostiteljstvo, OIB 88234372986</item>
    </derivirana_varijabla>
  </DomainObject.Predmet.ProtuStrankaListFormatedOIB>
  <DomainObject.Predmet.ProtuStrankaListFormatedWithAdress>
    <izvorni_sadrzaj>
      <item>AGRO TURISTIČKA ZADRUGA KNIN, zadruga za usluge, turizam i ugostiteljstvo, Gojka Šuška 12, 22300 Knin</item>
    </izvorni_sadrzaj>
    <derivirana_varijabla naziv="DomainObject.Predmet.ProtuStrankaListFormatedWithAdress_1">
      <item>AGRO TURISTIČKA ZADRUGA KNIN, zadruga za usluge, turizam i ugostiteljstvo, Gojka Šuška 12, 22300 Knin</item>
    </derivirana_varijabla>
  </DomainObject.Predmet.ProtuStrankaListFormatedWithAdress>
  <DomainObject.Predmet.ProtuStrankaListFormatedWithAdressOIB>
    <izvorni_sadrzaj>
      <item>AGRO TURISTIČKA ZADRUGA KNIN, zadruga za usluge, turizam i ugostiteljstvo, OIB 88234372986, Gojka Šuška 12, 22300 Knin</item>
    </izvorni_sadrzaj>
    <derivirana_varijabla naziv="DomainObject.Predmet.ProtuStrankaListFormatedWithAdressOIB_1">
      <item>AGRO TURISTIČKA ZADRUGA KNIN, zadruga za usluge, turizam i ugostiteljstvo, OIB 88234372986, Gojka Šuška 12, 22300 Knin</item>
    </derivirana_varijabla>
  </DomainObject.Predmet.ProtuStrankaListFormatedWithAdressOIB>
  <DomainObject.Predmet.ProtuStrankaListNazivFormated>
    <izvorni_sadrzaj>
      <item>AGRO TURISTIČKA ZADRUGA KNIN, zadruga za usluge, turizam i ugostiteljstvo</item>
    </izvorni_sadrzaj>
    <derivirana_varijabla naziv="DomainObject.Predmet.ProtuStrankaListNazivFormated_1">
      <item>AGRO TURISTIČKA ZADRUGA KNIN, zadruga za usluge, turizam i ugostiteljstvo</item>
    </derivirana_varijabla>
  </DomainObject.Predmet.ProtuStrankaListNazivFormated>
  <DomainObject.Predmet.ProtuStrankaListNazivFormatedOIB>
    <izvorni_sadrzaj>
      <item>AGRO TURISTIČKA ZADRUGA KNIN, zadruga za usluge, turizam i ugostiteljstvo, OIB 88234372986</item>
    </izvorni_sadrzaj>
    <derivirana_varijabla naziv="DomainObject.Predmet.ProtuStrankaListNazivFormatedOIB_1">
      <item>AGRO TURISTIČKA ZADRUGA KNIN, zadruga za usluge, turizam i ugostiteljstvo, OIB 88234372986</item>
    </derivirana_varijabla>
  </DomainObject.Predmet.ProtuStrankaListNazivFormatedOIB>
  <DomainObject.Predmet.OstaliListFormated>
    <izvorni_sadrzaj>
      <item>Nenad Vitas</item>
    </izvorni_sadrzaj>
    <derivirana_varijabla naziv="DomainObject.Predmet.OstaliListFormated_1">
      <item>Nenad Vitas</item>
    </derivirana_varijabla>
  </DomainObject.Predmet.OstaliListFormated>
  <DomainObject.Predmet.OstaliListFormatedOIB>
    <izvorni_sadrzaj>
      <item>Nenad Vitas, OIB 61027130943</item>
    </izvorni_sadrzaj>
    <derivirana_varijabla naziv="DomainObject.Predmet.OstaliListFormatedOIB_1">
      <item>Nenad Vitas, OIB 61027130943</item>
    </derivirana_varijabla>
  </DomainObject.Predmet.OstaliListFormatedOIB>
  <DomainObject.Predmet.OstaliListFormatedWithAdress>
    <izvorni_sadrzaj>
      <item>Nenad Vitas, Krčić 1, 22300 Polača</item>
    </izvorni_sadrzaj>
    <derivirana_varijabla naziv="DomainObject.Predmet.OstaliListFormatedWithAdress_1">
      <item>Nenad Vitas, Krčić 1, 22300 Polača</item>
    </derivirana_varijabla>
  </DomainObject.Predmet.OstaliListFormatedWithAdress>
  <DomainObject.Predmet.OstaliListFormatedWithAdressOIB>
    <izvorni_sadrzaj>
      <item>Nenad Vitas, OIB 61027130943, Krčić 1, 22300 Polača</item>
    </izvorni_sadrzaj>
    <derivirana_varijabla naziv="DomainObject.Predmet.OstaliListFormatedWithAdressOIB_1">
      <item>Nenad Vitas, OIB 61027130943, Krčić 1, 22300 Polača</item>
    </derivirana_varijabla>
  </DomainObject.Predmet.OstaliListFormatedWithAdressOIB>
  <DomainObject.Predmet.OstaliListNazivFormated>
    <izvorni_sadrzaj>
      <item>Nenad Vitas</item>
    </izvorni_sadrzaj>
    <derivirana_varijabla naziv="DomainObject.Predmet.OstaliListNazivFormated_1">
      <item>Nenad Vitas</item>
    </derivirana_varijabla>
  </DomainObject.Predmet.OstaliListNazivFormated>
  <DomainObject.Predmet.OstaliListNazivFormatedOIB>
    <izvorni_sadrzaj>
      <item>Nenad Vitas, OIB 61027130943</item>
    </izvorni_sadrzaj>
    <derivirana_varijabla naziv="DomainObject.Predmet.OstaliListNazivFormatedOIB_1">
      <item>Nenad Vitas, OIB 61027130943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AGRO TURISTIČKA ZADRUGA KNIN, zadruga za usluge, turizam i ugostiteljstvo</izvorni_sadrzaj>
    <derivirana_varijabla naziv="DomainObject.Predmet.ProtustrankaIDrugi_1">AGRO TURISTIČKA ZADRUGA KNIN, zadruga za usluge, turizam i ugostiteljstvo</derivirana_varijabla>
  </DomainObject.Predmet.ProtustrankaIDrugi>
  <DomainObject.Predmet.StrankaIDrugiAdressOIB>
    <izvorni_sadrzaj>Fina Šibenik, OIB 85821130368, Perivoj L. Marune1, 22000 Šibenik</izvorni_sadrzaj>
    <derivirana_varijabla naziv="DomainObject.Predmet.StrankaIDrugiAdressOIB_1">Fina Šibenik, OIB 85821130368, Perivoj L. Marune1, 22000 Šibenik</derivirana_varijabla>
  </DomainObject.Predmet.StrankaIDrugiAdressOIB>
  <DomainObject.Predmet.ProtustrankaIDrugiAdressOIB>
    <izvorni_sadrzaj>AGRO TURISTIČKA ZADRUGA KNIN, zadruga za usluge, turizam i ugostiteljstvo, OIB 88234372986, Gojka Šuška 12, 22300 Knin</izvorni_sadrzaj>
    <derivirana_varijabla naziv="DomainObject.Predmet.ProtustrankaIDrugiAdressOIB_1">AGRO TURISTIČKA ZADRUGA KNIN, zadruga za usluge, turizam i ugostiteljstvo, OIB 88234372986, Gojka Šuška 12,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AGRO TURISTIČKA ZADRUGA KNIN, zadruga za usluge, turizam i ugostiteljstvo</item>
      <item>Nenad Vitas</item>
    </izvorni_sadrzaj>
    <derivirana_varijabla naziv="DomainObject.Predmet.SudioniciListNaziv_1">
      <item>Fina Šibenik</item>
      <item>AGRO TURISTIČKA ZADRUGA KNIN, zadruga za usluge, turizam i ugostiteljstvo</item>
      <item>Nenad Vitas</item>
    </derivirana_varijabla>
  </DomainObject.Predmet.SudioniciListNaziv>
  <DomainObject.Predmet.SudioniciListAdressOIB>
    <izvorni_sadrzaj>
      <item>Fina Šibenik, OIB 85821130368, Perivoj L. Marune1,22000 Šibenik</item>
      <item>AGRO TURISTIČKA ZADRUGA KNIN, zadruga za usluge, turizam i ugostiteljstvo, OIB 88234372986, Gojka Šuška 12,22300 Knin</item>
      <item>Nenad Vitas, OIB 61027130943, Krčić 1,22300 Polača</item>
    </izvorni_sadrzaj>
    <derivirana_varijabla naziv="DomainObject.Predmet.SudioniciListAdressOIB_1">
      <item>Fina Šibenik, OIB 85821130368, Perivoj L. Marune1,22000 Šibenik</item>
      <item>AGRO TURISTIČKA ZADRUGA KNIN, zadruga za usluge, turizam i ugostiteljstvo, OIB 88234372986, Gojka Šuška 12,22300 Knin</item>
      <item>Nenad Vitas, OIB 61027130943, Krčić 1,22300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88234372986</item>
      <item>, OIB 61027130943</item>
    </izvorni_sadrzaj>
    <derivirana_varijabla naziv="DomainObject.Predmet.SudioniciListNazivOIB_1">
      <item>, OIB 85821130368</item>
      <item>, OIB 88234372986</item>
      <item>, OIB 61027130943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161</properties:Words>
  <properties:Characters>852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2016-05-05T09:45:00Z</dcterms:created>
  <dc:creator>Ardena Bajlo</dc:creator>
  <cp:lastModifiedBy>wsadmin</cp:lastModifiedBy>
  <cp:lastPrinted>2016-04-29T09:05:00Z</cp:lastPrinted>
  <dcterms:modified xmlns:xsi="http://www.w3.org/2001/XMLSchema-instance" xsi:type="dcterms:W3CDTF">2016-05-09T06:59:00Z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