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1f674" w14:paraId="5a1f674"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573137">
        <w:t>STREET GAME d.o.o., Zagreb, Hektorovićeva ulica 2, OIB: 70873786382</w:t>
      </w:r>
      <w:r w:rsidR="0088185C">
        <w:rPr>
          <w:lang w:val="hr-HR"/>
        </w:rPr>
        <w:t>, dana 29</w:t>
      </w:r>
      <w:r w:rsidRPr="00FC4281">
        <w:rPr>
          <w:lang w:val="hr-HR"/>
        </w:rPr>
        <w:t>. studenog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6C1B2F">
        <w:t>Velibor Sundaić, Donji Javoranj 21, Donji Javoranj, OIB: 75314410456</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573137">
        <w:t>STREET GAME d.o.o., Zagreb, Hektorovićeva ulica 2, OIB: 70873786382</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6C1B2F">
        <w:t>Velibor Sundaić, Donji Javoranj 21, Donji Javoranj, OIB: 75314410456</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U Zagrebu, 29</w:t>
      </w:r>
      <w:r w:rsidR="00846FDE" w:rsidRPr="00FC4281">
        <w:rPr>
          <w:szCs w:val="24"/>
          <w:lang w:val="hr-HR"/>
        </w:rPr>
        <w:t>. studenog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6C1B2F" w:rsidR="005F2216" w:rsidRPr="00FC4281">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p>
    <w:p w:rsidRDefault="006C1B2F" w:rsidP="006C1B2F" w:rsidR="0073599A">
      <w:pPr>
        <w:jc w:val="both"/>
        <w:rPr>
          <w:szCs w:val="24"/>
          <w:lang w:val="hr-HR"/>
        </w:rPr>
      </w:pPr>
      <w:r>
        <w:rPr>
          <w:szCs w:val="24"/>
          <w:lang w:val="hr-HR"/>
        </w:rPr>
        <w:t>DNA:</w:t>
      </w:r>
    </w:p>
    <w:p w:rsidRDefault="006C1B2F" w:rsidP="006C1B2F" w:rsidR="006C1B2F">
      <w:pPr>
        <w:pStyle w:val="Odlomakpopisa"/>
        <w:numPr>
          <w:ilvl w:val="0"/>
          <w:numId w:val="4"/>
        </w:numPr>
        <w:jc w:val="both"/>
        <w:rPr>
          <w:szCs w:val="24"/>
          <w:lang w:val="hr-HR"/>
        </w:rPr>
      </w:pPr>
      <w:r>
        <w:rPr>
          <w:szCs w:val="24"/>
          <w:lang w:val="hr-HR"/>
        </w:rPr>
        <w:t>zz dužnika</w:t>
      </w:r>
    </w:p>
    <w:p w:rsidRDefault="006C1B2F" w:rsidP="006C1B2F" w:rsidR="006C1B2F" w:rsidRPr="006C1B2F">
      <w:pPr>
        <w:pStyle w:val="Odlomakpopisa"/>
        <w:numPr>
          <w:ilvl w:val="0"/>
          <w:numId w:val="4"/>
        </w:numPr>
        <w:jc w:val="both"/>
        <w:rPr>
          <w:szCs w:val="24"/>
          <w:lang w:val="hr-HR"/>
        </w:rPr>
      </w:pPr>
      <w:r>
        <w:rPr>
          <w:szCs w:val="24"/>
          <w:lang w:val="hr-HR"/>
        </w:rPr>
        <w:t>e-oglasna ploča</w:t>
      </w:r>
    </w:p>
    <w:sectPr w:rsidSect="00CE299A" w:rsidR="006C1B2F" w:rsidRPr="006C1B2F">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88185C">
          <w:t>30</w:t>
        </w:r>
        <w:r w:rsidR="00573137">
          <w:t>24</w:t>
        </w:r>
        <w:r w:rsidR="00FE120F">
          <w:t>/17</w:t>
        </w:r>
      </w:p>
      <w:p w:rsidRDefault="00846FDE" w:rsidR="00846FDE">
        <w:pPr>
          <w:pStyle w:val="Zaglavlje"/>
          <w:jc w:val="center"/>
        </w:pPr>
        <w:r>
          <w:fldChar w:fldCharType="begin"/>
        </w:r>
        <w:r>
          <w:instrText>PAGE   \* MERGEFORMAT</w:instrText>
        </w:r>
        <w:r>
          <w:fldChar w:fldCharType="separate"/>
        </w:r>
        <w:r w:rsidR="00F96A33" w:rsidRPr="00F96A33">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573137">
      <w:t>3024/17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BE2B3A"/>
    <w:multiLevelType w:val="hybridMultilevel"/>
    <w:tmpl w:val="7290773E"/>
    <w:lvl w:tplc="4A3AEE8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06D9"/>
    <w:rsid w:val="001D3516"/>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752E"/>
    <w:rsid w:val="00553316"/>
    <w:rsid w:val="005533DB"/>
    <w:rsid w:val="00573137"/>
    <w:rsid w:val="0058737C"/>
    <w:rsid w:val="005F2216"/>
    <w:rsid w:val="005F7050"/>
    <w:rsid w:val="00600DB0"/>
    <w:rsid w:val="00601AD8"/>
    <w:rsid w:val="00604B39"/>
    <w:rsid w:val="00614FE6"/>
    <w:rsid w:val="00625EA4"/>
    <w:rsid w:val="00650AF5"/>
    <w:rsid w:val="006A1AB6"/>
    <w:rsid w:val="006B58D2"/>
    <w:rsid w:val="006C1B2F"/>
    <w:rsid w:val="006D4FC7"/>
    <w:rsid w:val="006E68C9"/>
    <w:rsid w:val="007169F5"/>
    <w:rsid w:val="0073599A"/>
    <w:rsid w:val="0074721E"/>
    <w:rsid w:val="007618F3"/>
    <w:rsid w:val="007B4FE6"/>
    <w:rsid w:val="007E0292"/>
    <w:rsid w:val="007F7B83"/>
    <w:rsid w:val="0084225B"/>
    <w:rsid w:val="00846FDE"/>
    <w:rsid w:val="00866FB2"/>
    <w:rsid w:val="00876975"/>
    <w:rsid w:val="0088185C"/>
    <w:rsid w:val="008A6B78"/>
    <w:rsid w:val="008B41A5"/>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04AC3"/>
    <w:rsid w:val="00D16420"/>
    <w:rsid w:val="00D23013"/>
    <w:rsid w:val="00D457A1"/>
    <w:rsid w:val="00D85607"/>
    <w:rsid w:val="00D93A7D"/>
    <w:rsid w:val="00D9489E"/>
    <w:rsid w:val="00E21703"/>
    <w:rsid w:val="00E3781E"/>
    <w:rsid w:val="00E44389"/>
    <w:rsid w:val="00EB25ED"/>
    <w:rsid w:val="00EB2FAD"/>
    <w:rsid w:val="00EF212B"/>
    <w:rsid w:val="00F15A4D"/>
    <w:rsid w:val="00F405A6"/>
    <w:rsid w:val="00F55DF3"/>
    <w:rsid w:val="00F62AB7"/>
    <w:rsid w:val="00F80267"/>
    <w:rsid w:val="00F849FE"/>
    <w:rsid w:val="00F96A33"/>
    <w:rsid w:val="00FA1873"/>
    <w:rsid w:val="00FA4E2F"/>
    <w:rsid w:val="00FB2B8F"/>
    <w:rsid w:val="00FC4281"/>
    <w:rsid w:val="00FD03E9"/>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3024</izvorni_sadrzaj>
    <derivirana_varijabla naziv="DomainObject.Predmet.Broj_1">3024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St-3024/2017</izvorni_sadrzaj>
    <derivirana_varijabla naziv="DomainObject.Predmet.OznakaBroj_1">St-3024/2017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STREET GAME d.o.o.</izvorni_sadrzaj>
    <derivirana_varijabla naziv="DomainObject.Predmet.ProtustrankaFormated_1">  STREET GAME d.o.o.</derivirana_varijabla>
  </DomainObject.Predmet.ProtustrankaFormated>
  <DomainObject.Predmet.ProtustrankaFormatedOIB>
    <izvorni_sadrzaj>  STREET GAME d.o.o., OIB 70873786382</izvorni_sadrzaj>
    <derivirana_varijabla naziv="DomainObject.Predmet.ProtustrankaFormatedOIB_1">  STREET GAME d.o.o., OIB 70873786382</derivirana_varijabla>
  </DomainObject.Predmet.ProtustrankaFormatedOIB>
  <DomainObject.Predmet.ProtustrankaFormatedWithAdress>
    <izvorni_sadrzaj> STREET GAME d.o.o., Hektorovićeva ulica 2, 10000 Zagreb</izvorni_sadrzaj>
    <derivirana_varijabla naziv="DomainObject.Predmet.ProtustrankaFormatedWithAdress_1"> STREET GAME d.o.o., Hektorovićeva ulica 2, 10000 Zagreb</derivirana_varijabla>
  </DomainObject.Predmet.ProtustrankaFormatedWithAdress>
  <DomainObject.Predmet.ProtustrankaFormatedWithAdressOIB>
    <izvorni_sadrzaj> STREET GAME d.o.o., OIB 70873786382, Hektorovićeva ulica 2, 10000 Zagreb</izvorni_sadrzaj>
    <derivirana_varijabla naziv="DomainObject.Predmet.ProtustrankaFormatedWithAdressOIB_1"> STREET GAME d.o.o., OIB 70873786382, Hektorovićeva ulica 2, 10000 Zagreb</derivirana_varijabla>
  </DomainObject.Predmet.ProtustrankaFormatedWithAdressOIB>
  <DomainObject.Predmet.ProtustrankaWithAdress>
    <izvorni_sadrzaj>STREET GAME d.o.o. Hektorovićeva ulica 2, 10000 Zagreb</izvorni_sadrzaj>
    <derivirana_varijabla naziv="DomainObject.Predmet.ProtustrankaWithAdress_1">STREET GAME d.o.o. Hektorovićeva ulica 2, 10000 Zagreb</derivirana_varijabla>
  </DomainObject.Predmet.ProtustrankaWithAdress>
  <DomainObject.Predmet.ProtustrankaWithAdressOIB>
    <izvorni_sadrzaj>STREET GAME d.o.o., OIB 70873786382, Hektorovićeva ulica 2, 10000 Zagreb</izvorni_sadrzaj>
    <derivirana_varijabla naziv="DomainObject.Predmet.ProtustrankaWithAdressOIB_1">STREET GAME d.o.o., OIB 70873786382, Hektorovićeva ulica 2, 10000 Zagreb</derivirana_varijabla>
  </DomainObject.Predmet.ProtustrankaWithAdressOIB>
  <DomainObject.Predmet.ProtustrankaNazivFormated>
    <izvorni_sadrzaj>STREET GAME d.o.o.</izvorni_sadrzaj>
    <derivirana_varijabla naziv="DomainObject.Predmet.ProtustrankaNazivFormated_1">STREET GAME d.o.o.</derivirana_varijabla>
  </DomainObject.Predmet.ProtustrankaNazivFormated>
  <DomainObject.Predmet.ProtustrankaNazivFormatedOIB>
    <izvorni_sadrzaj>STREET GAME d.o.o., OIB 70873786382</izvorni_sadrzaj>
    <derivirana_varijabla naziv="DomainObject.Predmet.ProtustrankaNazivFormatedOIB_1">STREET GAME d.o.o., OIB 70873786382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STREET GAME d.o.o.</item>
    </izvorni_sadrzaj>
    <derivirana_varijabla naziv="DomainObject.Predmet.ProtuStrankaListFormated_1">
      <item>STREET GAME d.o.o.</item>
    </derivirana_varijabla>
  </DomainObject.Predmet.ProtuStrankaListFormated>
  <DomainObject.Predmet.ProtuStrankaListFormatedOIB>
    <izvorni_sadrzaj>
      <item>STREET GAME d.o.o., OIB 70873786382</item>
    </izvorni_sadrzaj>
    <derivirana_varijabla naziv="DomainObject.Predmet.ProtuStrankaListFormatedOIB_1">
      <item>STREET GAME d.o.o., OIB 70873786382</item>
    </derivirana_varijabla>
  </DomainObject.Predmet.ProtuStrankaListFormatedOIB>
  <DomainObject.Predmet.ProtuStrankaListFormatedWithAdress>
    <izvorni_sadrzaj>
      <item>STREET GAME d.o.o., Hektorovićeva ulica 2, 10000 Zagreb</item>
    </izvorni_sadrzaj>
    <derivirana_varijabla naziv="DomainObject.Predmet.ProtuStrankaListFormatedWithAdress_1">
      <item>STREET GAME d.o.o., Hektorovićeva ulica 2, 10000 Zagreb</item>
    </derivirana_varijabla>
  </DomainObject.Predmet.ProtuStrankaListFormatedWithAdress>
  <DomainObject.Predmet.ProtuStrankaListFormatedWithAdressOIB>
    <izvorni_sadrzaj>
      <item>STREET GAME d.o.o., OIB 70873786382, Hektorovićeva ulica 2, 10000 Zagreb</item>
    </izvorni_sadrzaj>
    <derivirana_varijabla naziv="DomainObject.Predmet.ProtuStrankaListFormatedWithAdressOIB_1">
      <item>STREET GAME d.o.o., OIB 70873786382, Hektorovićeva ulica 2, 10000 Zagreb</item>
    </derivirana_varijabla>
  </DomainObject.Predmet.ProtuStrankaListFormatedWithAdressOIB>
  <DomainObject.Predmet.ProtuStrankaListNazivFormated>
    <izvorni_sadrzaj>
      <item>STREET GAME d.o.o.</item>
    </izvorni_sadrzaj>
    <derivirana_varijabla naziv="DomainObject.Predmet.ProtuStrankaListNazivFormated_1">
      <item>STREET GAME d.o.o.</item>
    </derivirana_varijabla>
  </DomainObject.Predmet.ProtuStrankaListNazivFormated>
  <DomainObject.Predmet.ProtuStrankaListNazivFormatedOIB>
    <izvorni_sadrzaj>
      <item>STREET GAME d.o.o., OIB 70873786382</item>
    </izvorni_sadrzaj>
    <derivirana_varijabla naziv="DomainObject.Predmet.ProtuStrankaListNazivFormatedOIB_1">
      <item>STREET GAME d.o.o., OIB 70873786382</item>
    </derivirana_varijabla>
  </DomainObject.Predmet.ProtuStrankaListNazivFormatedOIB>
  <DomainObject.Predmet.OstaliListFormated>
    <izvorni_sadrzaj>
      <item>Velibor Sundać</item>
    </izvorni_sadrzaj>
    <derivirana_varijabla naziv="DomainObject.Predmet.OstaliListFormated_1">
      <item>Velibor Sundać</item>
    </derivirana_varijabla>
  </DomainObject.Predmet.OstaliListFormated>
  <DomainObject.Predmet.OstaliListFormatedOIB>
    <izvorni_sadrzaj>
      <item>Velibor Sundać, OIB 75314410456</item>
    </izvorni_sadrzaj>
    <derivirana_varijabla naziv="DomainObject.Predmet.OstaliListFormatedOIB_1">
      <item>Velibor Sundać, OIB 75314410456</item>
    </derivirana_varijabla>
  </DomainObject.Predmet.OstaliListFormatedOIB>
  <DomainObject.Predmet.OstaliListFormatedWithAdress>
    <izvorni_sadrzaj>
      <item>Velibor Sundać, Donji Javoranj 21, 44440 Donji Javoranj</item>
    </izvorni_sadrzaj>
    <derivirana_varijabla naziv="DomainObject.Predmet.OstaliListFormatedWithAdress_1">
      <item>Velibor Sundać, Donji Javoranj 21, 44440 Donji Javoranj</item>
    </derivirana_varijabla>
  </DomainObject.Predmet.OstaliListFormatedWithAdress>
  <DomainObject.Predmet.OstaliListFormatedWithAdressOIB>
    <izvorni_sadrzaj>
      <item>Velibor Sundać, OIB 75314410456, Donji Javoranj 21, 44440 Donji Javoranj</item>
    </izvorni_sadrzaj>
    <derivirana_varijabla naziv="DomainObject.Predmet.OstaliListFormatedWithAdressOIB_1">
      <item>Velibor Sundać, OIB 75314410456, Donji Javoranj 21, 44440 Donji Javoranj</item>
    </derivirana_varijabla>
  </DomainObject.Predmet.OstaliListFormatedWithAdressOIB>
  <DomainObject.Predmet.OstaliListNazivFormated>
    <izvorni_sadrzaj>
      <item>Velibor Sundać</item>
    </izvorni_sadrzaj>
    <derivirana_varijabla naziv="DomainObject.Predmet.OstaliListNazivFormated_1">
      <item>Velibor Sundać</item>
    </derivirana_varijabla>
  </DomainObject.Predmet.OstaliListNazivFormated>
  <DomainObject.Predmet.OstaliListNazivFormatedOIB>
    <izvorni_sadrzaj>
      <item>Velibor Sundać, OIB 75314410456</item>
    </izvorni_sadrzaj>
    <derivirana_varijabla naziv="DomainObject.Predmet.OstaliListNazivFormatedOIB_1">
      <item>Velibor Sundać, OIB 75314410456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STREET GAME d.o.o.</izvorni_sadrzaj>
    <derivirana_varijabla naziv="DomainObject.Predmet.ProtustrankaIDrugi_1">STREET GAME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STREET GAME d.o.o., OIB 70873786382, Hektorovićeva ulica 2, 10000 Zagreb</izvorni_sadrzaj>
    <derivirana_varijabla naziv="DomainObject.Predmet.ProtustrankaIDrugiAdressOIB_1">STREET GAME d.o.o., OIB 70873786382, Hektorovićeva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STREET GAME d.o.o.</item>
      <item>Velibor Sundać</item>
    </izvorni_sadrzaj>
    <derivirana_varijabla naziv="DomainObject.Predmet.SudioniciListNaziv_1">
      <item>FINA Regionalni centar Zagreb</item>
      <item>STREET GAME d.o.o.</item>
      <item>Velibor Sundać</item>
    </derivirana_varijabla>
  </DomainObject.Predmet.SudioniciListNaziv>
  <DomainObject.Predmet.SudioniciListAdressOIB>
    <izvorni_sadrzaj>
      <item>FINA Regionalni centar Zagreb, OIB 85821130368, Trg svibanjskih žrtava 1995. br. 1,10000 Zagreb</item>
      <item>STREET GAME d.o.o., OIB 70873786382, Hektorovićeva ulica 2,10000 Zagreb</item>
      <item>Velibor Sundać, OIB 75314410456, Donji Javoranj 21,44440 Donji Javoranj</item>
    </izvorni_sadrzaj>
    <derivirana_varijabla naziv="DomainObject.Predmet.SudioniciListAdressOIB_1">
      <item>FINA Regionalni centar Zagreb, OIB 85821130368, Trg svibanjskih žrtava 1995. br. 1,10000 Zagreb</item>
      <item>STREET GAME d.o.o., OIB 70873786382, Hektorovićeva ulica 2,10000 Zagreb</item>
      <item>Velibor Sundać, OIB 75314410456, Donji Javoranj 21,44440 Donji Javoranj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70873786382</item>
      <item>, OIB 75314410456</item>
    </izvorni_sadrzaj>
    <derivirana_varijabla naziv="DomainObject.Predmet.SudioniciListNazivOIB_1">
      <item>, OIB 85821130368</item>
      <item>, OIB 70873786382</item>
      <item>, OIB 75314410456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477</properties:Words>
  <properties:Characters>2324</properties:Characters>
  <properties:Lines>60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2017-11-29T12:15:00Z</dcterms:created>
  <dc:creator>MINISTARSTVO PRAVOSUĐA</dc:creator>
  <cp:lastModifiedBy>Matea Bizjak</cp:lastModifiedBy>
  <cp:lastPrinted>2017-11-29T12:17:00Z</cp:lastPrinted>
  <dcterms:modified xmlns:xsi="http://www.w3.org/2001/XMLSchema-instance" xsi:type="dcterms:W3CDTF">2017-11-29T12:17:00Z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