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b429" w14:paraId="ec8b429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564DF9">
        <w:rPr>
          <w:rFonts w:cs="Arial"/>
        </w:rPr>
        <w:t>190</w:t>
      </w:r>
      <w:r w:rsidR="009F2BAD" w:rsidRPr="00874961">
        <w:rPr>
          <w:rFonts w:cs="Arial"/>
        </w:rPr>
        <w:t>/2015-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564DF9">
        <w:t xml:space="preserve">ORKA društvo s ograničenom odgovornošću, za trgovinu i usluge, Virovitica, I. Kapistrana 6, </w:t>
      </w:r>
      <w:r w:rsidR="00564DF9" w:rsidRPr="000664E3">
        <w:t>MB</w:t>
      </w:r>
      <w:r w:rsidR="00564DF9">
        <w:t>S: 010015654, OIB: 85453751218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03.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874961">
        <w:rPr>
          <w:rFonts w:cs="Arial"/>
        </w:rPr>
        <w:t>1</w:t>
      </w:r>
      <w:r w:rsidR="00564DF9">
        <w:rPr>
          <w:rFonts w:cs="Arial"/>
        </w:rPr>
        <w:t>1</w:t>
      </w:r>
      <w:r w:rsidRPr="00874961">
        <w:rPr>
          <w:rFonts w:cs="Arial"/>
        </w:rPr>
        <w:t xml:space="preserve">. studenoga 2015., koji je objavljen na mrežnoj stranici e-Oglasna ploča sudova </w:t>
      </w:r>
      <w:r w:rsidR="00874961">
        <w:rPr>
          <w:rFonts w:cs="Arial"/>
        </w:rPr>
        <w:t>1</w:t>
      </w:r>
      <w:r w:rsidR="00564DF9">
        <w:rPr>
          <w:rFonts w:cs="Arial"/>
        </w:rPr>
        <w:t>3</w:t>
      </w:r>
      <w:r w:rsidRPr="00874961">
        <w:rPr>
          <w:rFonts w:cs="Arial"/>
        </w:rPr>
        <w:t xml:space="preserve">. studenoga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564DF9">
        <w:rPr>
          <w:rFonts w:cs="Arial"/>
        </w:rPr>
        <w:t>30. listopada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>, 03.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874961">
        <w:rPr>
          <w:rFonts w:cs="Arial"/>
        </w:rPr>
        <w:t>03.02.2016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642" w:rsidR="00936642">
      <w:r>
        <w:separator/>
      </w:r>
    </w:p>
  </w:endnote>
  <w:endnote w:id="0" w:type="continuationSeparator">
    <w:p w:rsidRDefault="00936642" w:rsidR="00936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642" w:rsidR="00936642">
      <w:r>
        <w:separator/>
      </w:r>
    </w:p>
  </w:footnote>
  <w:footnote w:id="0" w:type="continuationSeparator">
    <w:p w:rsidRDefault="00936642" w:rsidR="009366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E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St-190</w:t>
    </w:r>
    <w:r w:rsidR="00874961" w:rsidRPr="00782AAD">
      <w:rPr>
        <w:rFonts w:cs="Arial"/>
      </w:rPr>
      <w:t>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4E79"/>
    <w:rsid w:val="000B6526"/>
    <w:rsid w:val="000D1A5B"/>
    <w:rsid w:val="000D6C2E"/>
    <w:rsid w:val="000E573E"/>
    <w:rsid w:val="000E6920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36642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E79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E79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E79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E79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E79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E79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 društvo s ograničenom odgovornošću za trgovinu i usluge, Virovitica zastupanog po punomoćniku Branko Presečan</izvorni_sadrzaj>
    <derivirana_varijabla naziv="DomainObject.Predmet.ProtustrankaFormated_1">  ORKA društvo s ograničenom odgovornošću za trgovinu i usluge, Virovitica zastupanog po punomoćniku Branko Presečan</derivirana_varijabla>
  </DomainObject.Predmet.ProtustrankaFormated>
  <DomainObject.Predmet.ProtustrankaFormatedOIB>
    <izvorni_sadrzaj>  ORKA društvo s ograničenom odgovornošću za trgovinu i usluge, Virovitica, OIB 85453751218 zastupanog po punomoćniku Branko Presečan</izvorni_sadrzaj>
    <derivirana_varijabla naziv="DomainObject.Predmet.ProtustrankaFormatedOIB_1">  ORKA društvo s ograničenom odgovornošću za trgovinu i usluge, Virovitica, OIB 85453751218 zastupanog po punomoćniku Branko Presečan</derivirana_varijabla>
  </DomainObject.Predmet.ProtustrankaFormatedOIB>
  <DomainObject.Predmet.ProtustrankaFormatedWithAdress>
    <izvorni_sadrzaj> ORKA društvo s ograničenom odgovornošću za trgovinu i usluge, Virovitica, I. Kapistrana 6, 33000 Virovitica zastupanog po punomoćniku Branko Presečan</izvorni_sadrzaj>
    <derivirana_varijabla naziv="DomainObject.Predmet.ProtustrankaFormatedWithAdress_1"> ORKA društvo s ograničenom odgovornošću za trgovinu i usluge, Virovitica, I. Kapistrana 6, 33000 Virovitica zastupanog po punomoćniku Branko Presečan</derivirana_varijabla>
  </DomainObject.Predmet.ProtustrankaFormatedWithAdress>
  <DomainObject.Predmet.ProtustrankaFormatedWithAdressOIB>
    <izvorni_sadrzaj> ORKA društvo s ograničenom odgovornošću za trgovinu i usluge, Virovitica, OIB 85453751218, I. Kapistrana 6, 33000 Virovitica zastupanog po punomoćniku Branko Presečan</izvorni_sadrzaj>
    <derivirana_varijabla naziv="DomainObject.Predmet.ProtustrankaFormatedWithAdressOIB_1"> ORKA društvo s ograničenom odgovornošću za trgovinu i usluge, Virovitica, OIB 85453751218, I. Kapistrana 6, 33000 Virovitica zastupanog po punomoćniku Branko Presečan</derivirana_varijabla>
  </DomainObject.Predmet.ProtustrankaFormatedWithAdressOIB>
  <DomainObject.Predmet.ProtustrankaWithAdress>
    <izvorni_sadrzaj>ORKA društvo s ograničenom odgovornošću za trgovinu i usluge, Virovitica I. Kapistrana 6, 33000 Virovitica</izvorni_sadrzaj>
    <derivirana_varijabla naziv="DomainObject.Predmet.ProtustrankaWithAdress_1">ORKA društvo s ograničenom odgovornošću za trgovinu i usluge, Virovitica I. Kapistrana 6, 33000 Virovitica</derivirana_varijabla>
  </DomainObject.Predmet.ProtustrankaWithAdress>
  <DomainObject.Predmet.ProtustrankaWithAdressOIB>
    <izvorni_sadrzaj>ORKA društvo s ograničenom odgovornošću za trgovinu i usluge, Virovitica, OIB 85453751218, I. Kapistrana 6, 33000 Virovitica</izvorni_sadrzaj>
    <derivirana_varijabla naziv="DomainObject.Predmet.ProtustrankaWithAdressOIB_1">ORKA društvo s ograničenom odgovornošću za trgovinu i usluge, Virovitica, OIB 85453751218, I. Kapistrana 6, 33000 Virovitica</derivirana_varijabla>
  </DomainObject.Predmet.ProtustrankaWithAdressOIB>
  <DomainObject.Predmet.ProtustrankaNazivFormated>
    <izvorni_sadrzaj>ORKA društvo s ograničenom odgovornošću za trgovinu i usluge, Virovitica</izvorni_sadrzaj>
    <derivirana_varijabla naziv="DomainObject.Predmet.ProtustrankaNazivFormated_1">ORKA društvo s ograničenom odgovornošću za trgovinu i usluge, Virovitica</derivirana_varijabla>
  </DomainObject.Predmet.ProtustrankaNazivFormated>
  <DomainObject.Predmet.ProtustrankaNazivFormatedOIB>
    <izvorni_sadrzaj>ORKA društvo s ograničenom odgovornošću za trgovinu i usluge, Virovitica, OIB 85453751218</izvorni_sadrzaj>
    <derivirana_varijabla naziv="DomainObject.Predmet.ProtustrankaNazivFormatedOIB_1">ORKA društvo s ograničenom odgovornošću za trgovinu i usluge, Virovitica, OIB 85453751218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</izvorni_sadrzaj>
    <derivirana_varijabla naziv="DomainObject.Predmet.StrankaWithAdressOIB_1">FINA, RC ZAGREB, Podružnica Bjelovar, OIB 85821130368, F. Supila 4,43000 Bjelovar,RH, Ministarstvo financija, Porezna uprava, Područni ured Slavonija i Baranja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</izvorni_sadrzaj>
    <derivirana_varijabla naziv="DomainObject.Predmet.StrankaNazivFormatedOIB_1">FINA, RC ZAGREB, Podružnica Bjelovar, OIB 85821130368,RH, Ministarstvo financija, Porezna uprava, Područni ured Slavonija i Baranja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</item>
    </derivirana_varijabla>
  </DomainObject.Predmet.StrankaListNazivFormatedOIB>
  <DomainObject.Predmet.ProtuStrankaListFormated>
    <izvorni_sadrzaj>
      <item>ORKA društvo s ograničenom odgovornošću za trgovinu i usluge, Virovitica zastupanog po punomoćniku Branko Presečan</item>
    </izvorni_sadrzaj>
    <derivirana_varijabla naziv="DomainObject.Predmet.ProtuStrankaListFormated_1">
      <item>ORKA društvo s ograničenom odgovornošću za trgovinu i usluge, Virovitica zastupanog po punomoćniku Branko Presečan</item>
    </derivirana_varijabla>
  </DomainObject.Predmet.ProtuStrankaListFormated>
  <DomainObject.Predmet.ProtuStrankaListFormatedOIB>
    <izvorni_sadrzaj>
      <item>ORKA društvo s ograničenom odgovornošću za trgovinu i usluge, Virovitica, OIB 85453751218 zastupanog po punomoćniku Branko Presečan</item>
    </izvorni_sadrzaj>
    <derivirana_varijabla naziv="DomainObject.Predmet.ProtuStrankaListFormatedOIB_1">
      <item>ORKA društvo s ograničenom odgovornošću za trgovinu i usluge, Virovitica, OIB 85453751218 zastupanog po punomoćniku Branko Presečan</item>
    </derivirana_varijabla>
  </DomainObject.Predmet.ProtuStrankaListFormatedOIB>
  <DomainObject.Predmet.ProtuStrankaListFormatedWithAdress>
    <izvorni_sadrzaj>
      <item>ORKA društvo s ograničenom odgovornošću za trgovinu i usluge, Virovitica, I. Kapistrana 6, 33000 Virovitica zastupanog po punomoćniku Branko Presečan</item>
    </izvorni_sadrzaj>
    <derivirana_varijabla naziv="DomainObject.Predmet.ProtuStrankaListFormatedWithAdress_1">
      <item>ORKA društvo s ograničenom odgovornošću za trgovinu i usluge, Virovitica, I. Kapistrana 6, 33000 Virovitica zastupanog po punomoćniku Branko Presečan</item>
    </derivirana_varijabla>
  </DomainObject.Predmet.ProtuStrankaListFormatedWithAdress>
  <DomainObject.Predmet.ProtuStrankaListFormatedWithAdressOIB>
    <izvorni_sadrzaj>
      <item>ORKA društvo s ograničenom odgovornošću za trgovinu i usluge, Virovitica, OIB 85453751218, I. Kapistrana 6, 33000 Virovitica zastupanog po punomoćniku Branko Presečan</item>
    </izvorni_sadrzaj>
    <derivirana_varijabla naziv="DomainObject.Predmet.ProtuStrankaListFormatedWithAdressOIB_1">
      <item>ORKA društvo s ograničenom odgovornošću za trgovinu i usluge, Virovitica, OIB 85453751218, I. Kapistrana 6, 33000 Virovitica zastupanog po punomoćniku Branko Presečan</item>
    </derivirana_varijabla>
  </DomainObject.Predmet.ProtuStrankaListFormatedWithAdressOIB>
  <DomainObject.Predmet.ProtuStrankaListNazivFormated>
    <izvorni_sadrzaj>
      <item>ORKA društvo s ograničenom odgovornošću za trgovinu i usluge, Virovitica</item>
    </izvorni_sadrzaj>
    <derivirana_varijabla naziv="DomainObject.Predmet.ProtuStrankaListNazivFormated_1">
      <item>ORKA društvo s ograničenom odgovornošću za trgovinu i usluge, Virovitica</item>
    </derivirana_varijabla>
  </DomainObject.Predmet.ProtuStrankaListNazivFormated>
  <DomainObject.Predmet.ProtuStrankaListNazivFormatedOIB>
    <izvorni_sadrzaj>
      <item>ORKA društvo s ograničenom odgovornošću za trgovinu i usluge, Virovitica, OIB 85453751218</item>
    </izvorni_sadrzaj>
    <derivirana_varijabla naziv="DomainObject.Predmet.ProtuStrankaListNazivFormatedOIB_1">
      <item>ORKA društvo s ograničenom odgovornošću za trgovinu i usluge, Virovitica, OIB 85453751218</item>
    </derivirana_varijabla>
  </DomainObject.Predmet.ProtuStrankaListNazivFormatedOIB>
  <DomainObject.Predmet.OstaliListFormated>
    <izvorni_sadrzaj>
      <item>Branko Presečan punomoćnik sudionika u postupku ORKA društvo s ograničenom odgovornošću za trgovinu i usluge,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Branko Presečan punomoćnik sudionika u postupku ORKA društvo s ograničenom odgovornošću za trgovinu i usluge, Virovitica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Branko Presečan punomoćnik sudionika u postupku ORKA društvo s ograničenom odgovornošću za trgovinu i usluge,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Branko Presečan punomoćnik sudionika u postupku ORKA društvo s ograničenom odgovornošću za trgovinu i usluge, Virovitica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Branko Presečan punomoćnik sudionika u postupku ORKA društvo s ograničenom odgovornošću za trgovinu i usluge,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Branko Presečan punomoćnik sudionika u postupku ORKA društvo s ograničenom odgovornošću za trgovinu i usluge, Virovitica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Branko Presečan punomoćnik sudionika u postupku ORKA društvo s ograničenom odgovornošću za trgovinu i usluge,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Branko Presečan punomoćnik sudionika u postupku ORKA društvo s ograničenom odgovornošću za trgovinu i usluge, Virovitica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Branko Presečan</item>
      <item>ŽUPANIJSKO DRŽAVNO ODVJETNIŠTVO U BJELOVARU</item>
    </izvorni_sadrzaj>
    <derivirana_varijabla naziv="DomainObject.Predmet.OstaliListNazivFormated_1">
      <item>Branko Presečan</item>
      <item>ŽUPANIJSKO DRŽAVNO ODVJETNIŠTVO U BJELOVARU</item>
    </derivirana_varijabla>
  </DomainObject.Predmet.OstaliListNazivFormated>
  <DomainObject.Predmet.OstaliListNazivFormatedOIB>
    <izvorni_sadrzaj>
      <item>Branko Presečan</item>
      <item>ŽUPANIJSKO DRŽAVNO ODVJETNIŠTVO U BJELOVARU</item>
    </izvorni_sadrzaj>
    <derivirana_varijabla naziv="DomainObject.Predmet.OstaliListNazivFormatedOIB_1">
      <item>Branko Presečan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ORKA društvo s ograničenom odgovornošću za trgovinu i usluge, Virovitica</izvorni_sadrzaj>
    <derivirana_varijabla naziv="DomainObject.Predmet.ProtustrankaIDrugi_1">ORKA društvo s ograničenom odgovornošću za trgovinu i usluge, Virovitica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ORKA društvo s ograničenom odgovornošću za trgovinu i usluge, Virovitica, OIB 85453751218, I. Kapistrana 6, 33000 Virovitica</izvorni_sadrzaj>
    <derivirana_varijabla naziv="DomainObject.Predmet.ProtustrankaIDrugiAdressOIB_1">ORKA društvo s ograničenom odgovornošću za trgovinu i usluge, Virovitica, OIB 85453751218, I. Kapistrana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ORKA društvo s ograničenom odgovornošću za trgovinu i usluge, Virovitica</item>
      <item>Branko Presečan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ORKA društvo s ograničenom odgovornošću za trgovinu i usluge, Virovitica</item>
      <item>Branko Presečan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ORKA društvo s ograničenom odgovornošću za trgovinu i usluge, Virovitica, OIB 85453751218, I. Kapistrana 6,33000 Virovitica</item>
      <item>Branko Presečan</item>
      <item>RH, Ministarstvo financija, Porezna uprava, Područni ured Slavonija i Baranja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ORKA društvo s ograničenom odgovornošću za trgovinu i usluge, Virovitica, OIB 85453751218, I. Kapistrana 6,33000 Virovitica</item>
      <item>Branko Presečan</item>
      <item>RH, Ministarstvo financija, Porezna uprava, Područni ured Slavonija i Baranja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85453751218</item>
      <item>, OIB null</item>
      <item>, OIB null</item>
      <item>, OIB null</item>
    </izvorni_sadrzaj>
    <derivirana_varijabla naziv="DomainObject.Predmet.SudioniciListNazivOIB_1">
      <item>, OIB 85821130368</item>
      <item>, OIB 85453751218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714B13-BF4A-4999-B93A-0AA88832A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317</properties:Words>
  <properties:Characters>1687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2016-02-03T11:09:00Z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2016-02-03T11:10:00Z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