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c404" w14:paraId="d65c40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D580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St-5584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D580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VALERIJA PROMET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5808" w:rsidRP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Bukovačka 66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080341189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92470608417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5808" w:rsidRP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VALERIJA PROMET d.o.o., Zagreb, Bukovačka 66, MBS: 080341189, OIB: 92470608417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8D580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4439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81A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Igor Radelić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81A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81A68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Kornatska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81A68">
        <w:rPr>
          <w:rFonts w:cs="Times New Roman" w:eastAsia="Times New Roman" w:hAnsi="Times New Roman" w:ascii="Times New Roman"/>
          <w:sz w:val="24"/>
          <w:szCs w:val="24"/>
          <w:lang w:eastAsia="hr-HR"/>
        </w:rPr>
        <w:t>94192738867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5808" w:rsidRPr="008D5808">
        <w:rPr>
          <w:rFonts w:cs="Times New Roman" w:hAnsi="Times New Roman" w:ascii="Times New Roman"/>
          <w:sz w:val="24"/>
          <w:szCs w:val="24"/>
        </w:rPr>
        <w:t>VALERIJA PROMET d.o.o., Zagreb, Bukovačka 66, MBS: 080341189, OIB: 92470608417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D580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4439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D5808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071" w:rsidP="00BA36F5" w:rsidR="00722071">
      <w:pPr>
        <w:spacing w:lineRule="auto" w:line="240" w:after="0"/>
      </w:pPr>
      <w:r>
        <w:separator/>
      </w:r>
    </w:p>
  </w:endnote>
  <w:endnote w:id="0" w:type="continuationSeparator">
    <w:p w:rsidRDefault="00722071" w:rsidP="00BA36F5" w:rsidR="007220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071" w:rsidP="00BA36F5" w:rsidR="00722071">
      <w:pPr>
        <w:spacing w:lineRule="auto" w:line="240" w:after="0"/>
      </w:pPr>
      <w:r>
        <w:separator/>
      </w:r>
    </w:p>
  </w:footnote>
  <w:footnote w:id="0" w:type="continuationSeparator">
    <w:p w:rsidRDefault="00722071" w:rsidP="00BA36F5" w:rsidR="007220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D668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D5808">
      <w:rPr>
        <w:rFonts w:cs="Times New Roman" w:hAnsi="Times New Roman" w:ascii="Times New Roman"/>
        <w:sz w:val="24"/>
        <w:szCs w:val="24"/>
      </w:rPr>
      <w:tab/>
      <w:t>24. St-5584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D6683"/>
    <w:rsid w:val="000F3A15"/>
    <w:rsid w:val="000F55D7"/>
    <w:rsid w:val="00101717"/>
    <w:rsid w:val="0012132B"/>
    <w:rsid w:val="00131324"/>
    <w:rsid w:val="00136162"/>
    <w:rsid w:val="00147F94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F2428"/>
    <w:rsid w:val="00490029"/>
    <w:rsid w:val="0049759E"/>
    <w:rsid w:val="004B7D7E"/>
    <w:rsid w:val="0050115D"/>
    <w:rsid w:val="00552C1A"/>
    <w:rsid w:val="005745E3"/>
    <w:rsid w:val="00581E3F"/>
    <w:rsid w:val="00583311"/>
    <w:rsid w:val="00591C0C"/>
    <w:rsid w:val="0059603A"/>
    <w:rsid w:val="005B5648"/>
    <w:rsid w:val="00604F51"/>
    <w:rsid w:val="00615016"/>
    <w:rsid w:val="00644399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50"/>
    <w:rsid w:val="008D5808"/>
    <w:rsid w:val="008D776D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943E3"/>
    <w:rsid w:val="00EC61CA"/>
    <w:rsid w:val="00ED300E"/>
    <w:rsid w:val="00ED3E26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D6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6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D66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D66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D66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D6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D6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D6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D66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5584</izvorni_sadrzaj>
    <derivirana_varijabla naziv="DomainObject.Predmet.Broj_1">5584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St-5584/2015</izvorni_sadrzaj>
    <derivirana_varijabla naziv="DomainObject.Predmet.OznakaBroj_1">St-5584/2015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VALERIJA PROMET d.o.o. zastupanog po punomoćniku Valerija Brkić</izvorni_sadrzaj>
    <derivirana_varijabla naziv="DomainObject.Predmet.ProtustrankaFormated_1">  VALERIJA PROMET d.o.o. zastupanog po punomoćniku Valerija Brkić</derivirana_varijabla>
  </DomainObject.Predmet.ProtustrankaFormated>
  <DomainObject.Predmet.ProtustrankaFormatedOIB>
    <izvorni_sadrzaj>  VALERIJA PROMET d.o.o., OIB 92470608417 zastupanog po punomoćniku Valerija Brkić</izvorni_sadrzaj>
    <derivirana_varijabla naziv="DomainObject.Predmet.ProtustrankaFormatedOIB_1">  VALERIJA PROMET d.o.o., OIB 92470608417 zastupanog po punomoćniku Valerija Brkić</derivirana_varijabla>
  </DomainObject.Predmet.ProtustrankaFormatedOIB>
  <DomainObject.Predmet.ProtustrankaFormatedWithAdress>
    <izvorni_sadrzaj> VALERIJA PROMET d.o.o., Bukovačka 66, 10000 Zagreb zastupanog po punomoćniku Valerija Brkić</izvorni_sadrzaj>
    <derivirana_varijabla naziv="DomainObject.Predmet.ProtustrankaFormatedWithAdress_1"> VALERIJA PROMET d.o.o., Bukovačka 66, 10000 Zagreb zastupanog po punomoćniku Valerija Brkić</derivirana_varijabla>
  </DomainObject.Predmet.ProtustrankaFormatedWithAdress>
  <DomainObject.Predmet.ProtustrankaFormatedWithAdressOIB>
    <izvorni_sadrzaj> VALERIJA PROMET d.o.o., OIB 92470608417, Bukovačka 66, 10000 Zagreb zastupanog po punomoćniku Valerija Brkić</izvorni_sadrzaj>
    <derivirana_varijabla naziv="DomainObject.Predmet.ProtustrankaFormatedWithAdressOIB_1"> VALERIJA PROMET d.o.o., OIB 92470608417, Bukovačka 66, 10000 Zagreb zastupanog po punomoćniku Valerija Brkić</derivirana_varijabla>
  </DomainObject.Predmet.ProtustrankaFormatedWithAdressOIB>
  <DomainObject.Predmet.ProtustrankaWithAdress>
    <izvorni_sadrzaj>VALERIJA PROMET d.o.o. Bukovačka 66, 10000 Zagreb</izvorni_sadrzaj>
    <derivirana_varijabla naziv="DomainObject.Predmet.ProtustrankaWithAdress_1">VALERIJA PROMET d.o.o. Bukovačka 66, 10000 Zagreb</derivirana_varijabla>
  </DomainObject.Predmet.ProtustrankaWithAdress>
  <DomainObject.Predmet.ProtustrankaWithAdressOIB>
    <izvorni_sadrzaj>VALERIJA PROMET d.o.o., OIB 92470608417, Bukovačka 66, 10000 Zagreb</izvorni_sadrzaj>
    <derivirana_varijabla naziv="DomainObject.Predmet.ProtustrankaWithAdressOIB_1">VALERIJA PROMET d.o.o., OIB 92470608417, Bukovačka 66, 10000 Zagreb</derivirana_varijabla>
  </DomainObject.Predmet.ProtustrankaWithAdressOIB>
  <DomainObject.Predmet.ProtustrankaNazivFormated>
    <izvorni_sadrzaj>VALERIJA PROMET d.o.o.</izvorni_sadrzaj>
    <derivirana_varijabla naziv="DomainObject.Predmet.ProtustrankaNazivFormated_1">VALERIJA PROMET d.o.o.</derivirana_varijabla>
  </DomainObject.Predmet.ProtustrankaNazivFormated>
  <DomainObject.Predmet.ProtustrankaNazivFormatedOIB>
    <izvorni_sadrzaj>VALERIJA PROMET d.o.o., OIB 92470608417</izvorni_sadrzaj>
    <derivirana_varijabla naziv="DomainObject.Predmet.ProtustrankaNazivFormatedOIB_1">VALERIJA PROMET d.o.o., OIB 92470608417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VALERIJA PROMET d.o.o. zastupanog po punomoćniku Valerija Brkić</item>
    </izvorni_sadrzaj>
    <derivirana_varijabla naziv="DomainObject.Predmet.ProtuStrankaListFormated_1">
      <item>VALERIJA PROMET d.o.o. zastupanog po punomoćniku Valerija Brkić</item>
    </derivirana_varijabla>
  </DomainObject.Predmet.ProtuStrankaListFormated>
  <DomainObject.Predmet.ProtuStrankaListFormatedOIB>
    <izvorni_sadrzaj>
      <item>VALERIJA PROMET d.o.o., OIB 92470608417 zastupanog po punomoćniku Valerija Brkić</item>
    </izvorni_sadrzaj>
    <derivirana_varijabla naziv="DomainObject.Predmet.ProtuStrankaListFormatedOIB_1">
      <item>VALERIJA PROMET d.o.o., OIB 92470608417 zastupanog po punomoćniku Valerija Brkić</item>
    </derivirana_varijabla>
  </DomainObject.Predmet.ProtuStrankaListFormatedOIB>
  <DomainObject.Predmet.ProtuStrankaListFormatedWithAdress>
    <izvorni_sadrzaj>
      <item>VALERIJA PROMET d.o.o., Bukovačka 66, 10000 Zagreb zastupanog po punomoćniku Valerija Brkić</item>
    </izvorni_sadrzaj>
    <derivirana_varijabla naziv="DomainObject.Predmet.ProtuStrankaListFormatedWithAdress_1">
      <item>VALERIJA PROMET d.o.o., Bukovačka 66, 10000 Zagreb zastupanog po punomoćniku Valerija Brkić</item>
    </derivirana_varijabla>
  </DomainObject.Predmet.ProtuStrankaListFormatedWithAdress>
  <DomainObject.Predmet.ProtuStrankaListFormatedWithAdressOIB>
    <izvorni_sadrzaj>
      <item>VALERIJA PROMET d.o.o., OIB 92470608417, Bukovačka 66, 10000 Zagreb zastupanog po punomoćniku Valerija Brkić</item>
    </izvorni_sadrzaj>
    <derivirana_varijabla naziv="DomainObject.Predmet.ProtuStrankaListFormatedWithAdressOIB_1">
      <item>VALERIJA PROMET d.o.o., OIB 92470608417, Bukovačka 66, 10000 Zagreb zastupanog po punomoćniku Valerija Brkić</item>
    </derivirana_varijabla>
  </DomainObject.Predmet.ProtuStrankaListFormatedWithAdressOIB>
  <DomainObject.Predmet.ProtuStrankaListNazivFormated>
    <izvorni_sadrzaj>
      <item>VALERIJA PROMET d.o.o.</item>
    </izvorni_sadrzaj>
    <derivirana_varijabla naziv="DomainObject.Predmet.ProtuStrankaListNazivFormated_1">
      <item>VALERIJA PROMET d.o.o.</item>
    </derivirana_varijabla>
  </DomainObject.Predmet.ProtuStrankaListNazivFormated>
  <DomainObject.Predmet.ProtuStrankaListNazivFormatedOIB>
    <izvorni_sadrzaj>
      <item>VALERIJA PROMET d.o.o., OIB 92470608417</item>
    </izvorni_sadrzaj>
    <derivirana_varijabla naziv="DomainObject.Predmet.ProtuStrankaListNazivFormatedOIB_1">
      <item>VALERIJA PROMET d.o.o., OIB 92470608417</item>
    </derivirana_varijabla>
  </DomainObject.Predmet.ProtuStrankaListNazivFormatedOIB>
  <DomainObject.Predmet.OstaliListFormated>
    <izvorni_sadrzaj>
      <item>Valerija Brkić punomoćnik sudionika u postupku VALERIJA PROMET d.o.o.</item>
    </izvorni_sadrzaj>
    <derivirana_varijabla naziv="DomainObject.Predmet.OstaliListFormated_1">
      <item>Valerija Brkić punomoćnik sudionika u postupku VALERIJA PROMET d.o.o.</item>
    </derivirana_varijabla>
  </DomainObject.Predmet.OstaliListFormated>
  <DomainObject.Predmet.OstaliListFormatedOIB>
    <izvorni_sadrzaj>
      <item>Valerija Brkić, OIB 24295372316 punomoćnik sudionika u postupku VALERIJA PROMET d.o.o.</item>
    </izvorni_sadrzaj>
    <derivirana_varijabla naziv="DomainObject.Predmet.OstaliListFormatedOIB_1">
      <item>Valerija Brkić, OIB 24295372316 punomoćnik sudionika u postupku VALERIJA PROMET d.o.o.</item>
    </derivirana_varijabla>
  </DomainObject.Predmet.OstaliListFormatedOIB>
  <DomainObject.Predmet.OstaliListFormatedWithAdress>
    <izvorni_sadrzaj>
      <item>Valerija Brkić, Bukovačka cesta 66, 10000 Zagreb punomoćnik sudionika u postupku VALERIJA PROMET d.o.o.</item>
    </izvorni_sadrzaj>
    <derivirana_varijabla naziv="DomainObject.Predmet.OstaliListFormatedWithAdress_1">
      <item>Valerija Brkić, Bukovačka cesta 66, 10000 Zagreb punomoćnik sudionika u postupku VALERIJA PROMET d.o.o.</item>
    </derivirana_varijabla>
  </DomainObject.Predmet.OstaliListFormatedWithAdress>
  <DomainObject.Predmet.OstaliListFormatedWithAdressOIB>
    <izvorni_sadrzaj>
      <item>Valerija Brkić, OIB 24295372316, Bukovačka cesta 66, 10000 Zagreb punomoćnik sudionika u postupku VALERIJA PROMET d.o.o.</item>
    </izvorni_sadrzaj>
    <derivirana_varijabla naziv="DomainObject.Predmet.OstaliListFormatedWithAdressOIB_1">
      <item>Valerija Brkić, OIB 24295372316, Bukovačka cesta 66, 10000 Zagreb punomoćnik sudionika u postupku VALERIJA PROMET d.o.o.</item>
    </derivirana_varijabla>
  </DomainObject.Predmet.OstaliListFormatedWithAdressOIB>
  <DomainObject.Predmet.OstaliListNazivFormated>
    <izvorni_sadrzaj>
      <item>Valerija Brkić</item>
    </izvorni_sadrzaj>
    <derivirana_varijabla naziv="DomainObject.Predmet.OstaliListNazivFormated_1">
      <item>Valerija Brkić</item>
    </derivirana_varijabla>
  </DomainObject.Predmet.OstaliListNazivFormated>
  <DomainObject.Predmet.OstaliListNazivFormatedOIB>
    <izvorni_sadrzaj>
      <item>Valerija Brkić, OIB 24295372316</item>
    </izvorni_sadrzaj>
    <derivirana_varijabla naziv="DomainObject.Predmet.OstaliListNazivFormatedOIB_1">
      <item>Valerija Brkić, OIB 24295372316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VALERIJA PROMET d.o.o.</izvorni_sadrzaj>
    <derivirana_varijabla naziv="DomainObject.Predmet.ProtustrankaIDrugi_1">VALERIJA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VALERIJA PROMET d.o.o., OIB 92470608417, Bukovačka 66, 10000 Zagreb</izvorni_sadrzaj>
    <derivirana_varijabla naziv="DomainObject.Predmet.ProtustrankaIDrugiAdressOIB_1">VALERIJA PROMET d.o.o., OIB 92470608417, Bukovačka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VALERIJA PROMET d.o.o.</item>
      <item>FINA Regionalni centar Zagreb</item>
      <item>Valerija Brkić</item>
    </izvorni_sadrzaj>
    <derivirana_varijabla naziv="DomainObject.Predmet.SudioniciListNaziv_1">
      <item>VALERIJA PROMET d.o.o.</item>
      <item>FINA Regionalni centar Zagreb</item>
      <item>Valerija Brkić</item>
    </derivirana_varijabla>
  </DomainObject.Predmet.SudioniciListNaziv>
  <DomainObject.Predmet.SudioniciListAdressOIB>
    <izvorni_sadrzaj>
      <item>VALERIJA PROMET d.o.o., OIB 92470608417, Bukovačka 66,10000 Zagreb</item>
      <item>FINA Regionalni centar Zagreb, OIB 85821130368, Trg svibanjskih žrtava 1995. br.1,10000 Zagreb</item>
      <item>Valerija Brkić, OIB 24295372316, Bukovačka cesta 66,10000 Zagreb</item>
    </izvorni_sadrzaj>
    <derivirana_varijabla naziv="DomainObject.Predmet.SudioniciListAdressOIB_1">
      <item>VALERIJA PROMET d.o.o., OIB 92470608417, Bukovačka 66,10000 Zagreb</item>
      <item>FINA Regionalni centar Zagreb, OIB 85821130368, Trg svibanjskih žrtava 1995. br.1,10000 Zagreb</item>
      <item>Valerija Brkić, OIB 24295372316, Bukovačka cesta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92470608417</item>
      <item>, OIB 85821130368</item>
      <item>, OIB 24295372316</item>
    </izvorni_sadrzaj>
    <derivirana_varijabla naziv="DomainObject.Predmet.SudioniciListNazivOIB_1">
      <item>, OIB 92470608417</item>
      <item>, OIB 85821130368</item>
      <item>, OIB 24295372316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2754</properties:Characters>
  <properties:Lines>80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2016-04-21T09:41:00Z</dcterms:created>
  <dc:creator>Ivan Turčić</dc:creator>
  <cp:lastModifiedBy>Lovro Tomičić</cp:lastModifiedBy>
  <dcterms:modified xmlns:xsi="http://www.w3.org/2001/XMLSchema-instance" xsi:type="dcterms:W3CDTF">2016-04-21T09:51:00Z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