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ca3b" w14:paraId="4b6ca3b" w:rsidRDefault="00E355CF" w:rsidP="00910611" w:rsidR="00E355C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55CF" w:rsidP="00910611" w:rsidR="00E355CF">
      <w:r>
        <w:rPr>
          <w:rFonts w:eastAsia="MS Mincho"/>
        </w:rPr>
        <w:t>REPUBLIKA HRVATSKA</w:t>
      </w:r>
    </w:p>
    <w:p w:rsidRDefault="00E355CF" w:rsidP="00910611" w:rsidR="00E355CF">
      <w:r>
        <w:rPr>
          <w:rFonts w:eastAsia="MS Mincho"/>
        </w:rPr>
        <w:t>TRGOVAČKI SUD U RIJECI</w:t>
      </w:r>
    </w:p>
    <w:p w:rsidRDefault="00E355CF" w:rsidR="00E355C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55CF" w:rsidP="00910611" w:rsidR="00E355C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6F1B2C">
        <w:t>556</w:t>
      </w:r>
      <w:r w:rsidR="00B416A5">
        <w:t xml:space="preserve">/15, temeljem odredbe čl.430. Stečajnog zakona (NN 71/15), dana </w:t>
      </w:r>
      <w:r w:rsidR="00137F33">
        <w:t>30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6F1B2C">
        <w:rPr>
          <w:b/>
          <w:bCs/>
        </w:rPr>
        <w:t>KLUB ZA ORGANIZACIJU KOŠARKAŠKIH MANIFESTACIJA RI-ŠPORT, Rijeka, S. J. Bujkove 3, OIB 75106315769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6F1B2C">
        <w:rPr>
          <w:b/>
        </w:rPr>
        <w:t>7.585,51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137F33">
        <w:t>30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37F33">
        <w:rPr>
          <w:sz w:val="20"/>
          <w:szCs w:val="20"/>
        </w:rPr>
        <w:t>30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55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F1B2C">
      <w:t>556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15CCB"/>
    <w:rsid w:val="00E15F81"/>
    <w:rsid w:val="00E2258C"/>
    <w:rsid w:val="00E26A8F"/>
    <w:rsid w:val="00E31BA6"/>
    <w:rsid w:val="00E34D08"/>
    <w:rsid w:val="00E355CF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5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5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5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5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5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5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5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5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St-556/2015</izvorni_sadrzaj>
    <derivirana_varijabla naziv="DomainObject.Predmet.OznakaBroj_1">St-556/2015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 organizaciju košarkaških manifestacija RI - ŠPORT  Rijeka</izvorni_sadrzaj>
    <derivirana_varijabla naziv="DomainObject.Predmet.ProtustrankaFormated_1">  Klub za organizaciju košarkaških manifestacija RI - ŠPORT  Rijeka</derivirana_varijabla>
  </DomainObject.Predmet.ProtustrankaFormated>
  <DomainObject.Predmet.ProtustrankaFormatedOIB>
    <izvorni_sadrzaj>  Klub za organizaciju košarkaških manifestacija RI - ŠPORT  Rijeka, OIB 75106315769</izvorni_sadrzaj>
    <derivirana_varijabla naziv="DomainObject.Predmet.ProtustrankaFormatedOIB_1">  Klub za organizaciju košarkaških manifestacija RI - ŠPORT  Rijeka, OIB 75106315769</derivirana_varijabla>
  </DomainObject.Predmet.ProtustrankaFormatedOIB>
  <DomainObject.Predmet.ProtustrankaFormatedWithAdress>
    <izvorni_sadrzaj> Klub za organizaciju košarkaških manifestacija RI - ŠPORT  Rijeka, Save Jugo Bujkove 3, 51000 Rijeka</izvorni_sadrzaj>
    <derivirana_varijabla naziv="DomainObject.Predmet.ProtustrankaFormatedWithAdress_1"> Klub za organizaciju košarkaških manifestacija RI - ŠPORT  Rijeka, Save Jugo Bujkove 3, 51000 Rijeka</derivirana_varijabla>
  </DomainObject.Predmet.ProtustrankaFormatedWithAdress>
  <DomainObject.Predmet.ProtustrankaFormatedWithAdressOIB>
    <izvorni_sadrzaj> Klub za organizaciju košarkaških manifestacija RI - ŠPORT  Rijeka, OIB 75106315769, Save Jugo Bujkove 3, 51000 Rijeka</izvorni_sadrzaj>
    <derivirana_varijabla naziv="DomainObject.Predmet.ProtustrankaFormatedWithAdressOIB_1"> Klub za organizaciju košarkaških manifestacija RI - ŠPORT  Rijeka, OIB 75106315769, Save Jugo Bujkove 3, 51000 Rijeka</derivirana_varijabla>
  </DomainObject.Predmet.ProtustrankaFormatedWithAdressOIB>
  <DomainObject.Predmet.ProtustrankaWithAdress>
    <izvorni_sadrzaj>Klub za organizaciju košarkaških manifestacija RI - ŠPORT  Rijeka Save Jugo Bujkove 3, 51000 Rijeka</izvorni_sadrzaj>
    <derivirana_varijabla naziv="DomainObject.Predmet.ProtustrankaWithAdress_1">Klub za organizaciju košarkaških manifestacija RI - ŠPORT  Rijeka Save Jugo Bujkove 3, 51000 Rijeka</derivirana_varijabla>
  </DomainObject.Predmet.ProtustrankaWithAdress>
  <DomainObject.Predmet.ProtustrankaWithAdressOIB>
    <izvorni_sadrzaj>Klub za organizaciju košarkaških manifestacija RI - ŠPORT  Rijeka, OIB 75106315769, Save Jugo Bujkove 3, 51000 Rijeka</izvorni_sadrzaj>
    <derivirana_varijabla naziv="DomainObject.Predmet.ProtustrankaWithAdressOIB_1">Klub za organizaciju košarkaških manifestacija RI - ŠPORT  Rijeka, OIB 75106315769, Save Jugo Bujkove 3, 51000 Rijeka</derivirana_varijabla>
  </DomainObject.Predmet.ProtustrankaWithAdressOIB>
  <DomainObject.Predmet.ProtustrankaNazivFormated>
    <izvorni_sadrzaj>Klub za organizaciju košarkaških manifestacija RI - ŠPORT  Rijeka</izvorni_sadrzaj>
    <derivirana_varijabla naziv="DomainObject.Predmet.ProtustrankaNazivFormated_1">Klub za organizaciju košarkaških manifestacija RI - ŠPORT  Rijeka</derivirana_varijabla>
  </DomainObject.Predmet.ProtustrankaNazivFormated>
  <DomainObject.Predmet.ProtustrankaNazivFormatedOIB>
    <izvorni_sadrzaj>Klub za organizaciju košarkaških manifestacija RI - ŠPORT  Rijeka, OIB 75106315769</izvorni_sadrzaj>
    <derivirana_varijabla naziv="DomainObject.Predmet.ProtustrankaNazivFormatedOIB_1">Klub za organizaciju košarkaških manifestacija RI - ŠPORT  Rijeka, OIB 75106315769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Klub za organizaciju košarkaških manifestacija RI - ŠPORT  Rijeka</item>
    </izvorni_sadrzaj>
    <derivirana_varijabla naziv="DomainObject.Predmet.ProtuStrankaListFormated_1">
      <item>Klub za organizaciju košarkaških manifestacija RI - ŠPORT  Rijeka</item>
    </derivirana_varijabla>
  </DomainObject.Predmet.ProtuStrankaListFormated>
  <DomainObject.Predmet.ProtuStrankaListFormatedOIB>
    <izvorni_sadrzaj>
      <item>Klub za organizaciju košarkaških manifestacija RI - ŠPORT  Rijeka, OIB 75106315769</item>
    </izvorni_sadrzaj>
    <derivirana_varijabla naziv="DomainObject.Predmet.ProtuStrankaListFormatedOIB_1">
      <item>Klub za organizaciju košarkaških manifestacija RI - ŠPORT  Rijeka, OIB 75106315769</item>
    </derivirana_varijabla>
  </DomainObject.Predmet.ProtuStrankaListFormatedOIB>
  <DomainObject.Predmet.ProtuStrankaListFormatedWithAdress>
    <izvorni_sadrzaj>
      <item>Klub za organizaciju košarkaških manifestacija RI - ŠPORT  Rijeka, Save Jugo Bujkove 3, 51000 Rijeka</item>
    </izvorni_sadrzaj>
    <derivirana_varijabla naziv="DomainObject.Predmet.ProtuStrankaListFormatedWithAdress_1">
      <item>Klub za organizaciju košarkaških manifestacija RI - ŠPORT  Rijeka, Save Jugo Bujkove 3, 51000 Rijeka</item>
    </derivirana_varijabla>
  </DomainObject.Predmet.ProtuStrankaListFormatedWithAdress>
  <DomainObject.Predmet.ProtuStrankaListFormatedWithAdressOIB>
    <izvorni_sadrzaj>
      <item>Klub za organizaciju košarkaških manifestacija RI - ŠPORT  Rijeka, OIB 75106315769, Save Jugo Bujkove 3, 51000 Rijeka</item>
    </izvorni_sadrzaj>
    <derivirana_varijabla naziv="DomainObject.Predmet.ProtuStrankaListFormatedWithAdressOIB_1">
      <item>Klub za organizaciju košarkaških manifestacija RI - ŠPORT  Rijeka, OIB 75106315769, Save Jugo Bujkove 3, 51000 Rijeka</item>
    </derivirana_varijabla>
  </DomainObject.Predmet.ProtuStrankaListFormatedWithAdressOIB>
  <DomainObject.Predmet.ProtuStrankaListNazivFormated>
    <izvorni_sadrzaj>
      <item>Klub za organizaciju košarkaških manifestacija RI - ŠPORT  Rijeka</item>
    </izvorni_sadrzaj>
    <derivirana_varijabla naziv="DomainObject.Predmet.ProtuStrankaListNazivFormated_1">
      <item>Klub za organizaciju košarkaških manifestacija RI - ŠPORT  Rijeka</item>
    </derivirana_varijabla>
  </DomainObject.Predmet.ProtuStrankaListNazivFormated>
  <DomainObject.Predmet.ProtuStrankaListNazivFormatedOIB>
    <izvorni_sadrzaj>
      <item>Klub za organizaciju košarkaških manifestacija RI - ŠPORT  Rijeka, OIB 75106315769</item>
    </izvorni_sadrzaj>
    <derivirana_varijabla naziv="DomainObject.Predmet.ProtuStrankaListNazivFormatedOIB_1">
      <item>Klub za organizaciju košarkaških manifestacija RI - ŠPORT  Rijeka, OIB 75106315769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Klub za organizaciju košarkaških manifestacija RI - ŠPORT  Rijeka</izvorni_sadrzaj>
    <derivirana_varijabla naziv="DomainObject.Predmet.ProtustrankaIDrugi_1">Klub za organizaciju košarkaških manifestacija RI - ŠPORT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Klub za organizaciju košarkaških manifestacija RI - ŠPORT  Rijeka, OIB 75106315769, Save Jugo Bujkove 3, 51000 Rijeka</izvorni_sadrzaj>
    <derivirana_varijabla naziv="DomainObject.Predmet.ProtustrankaIDrugiAdressOIB_1">Klub za organizaciju košarkaških manifestacija RI - ŠPORT  Rijeka, OIB 75106315769, Save Jugo Bujkove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Klub za organizaciju košarkaških manifestacija RI - ŠPORT  Rijeka</item>
    </izvorni_sadrzaj>
    <derivirana_varijabla naziv="DomainObject.Predmet.SudioniciListNaziv_1">
      <item>FINA  Rijeka</item>
      <item>Klub za organizaciju košarkaških manifestacija RI - ŠPORT  Rijeka</item>
    </derivirana_varijabla>
  </DomainObject.Predmet.SudioniciListNaziv>
  <DomainObject.Predmet.SudioniciListAdressOIB>
    <izvorni_sadrzaj>
      <item>FINA  Rijeka, OIB 85821130368, Frana Kurelca 8,51000 Rijeka</item>
      <item>Klub za organizaciju košarkaških manifestacija RI - ŠPORT  Rijeka, OIB 75106315769, Save Jugo Bujkove 3,51000 Rijeka</item>
    </izvorni_sadrzaj>
    <derivirana_varijabla naziv="DomainObject.Predmet.SudioniciListAdressOIB_1">
      <item>FINA  Rijeka, OIB 85821130368, Frana Kurelca 8,51000 Rijeka</item>
      <item>Klub za organizaciju košarkaških manifestacija RI - ŠPORT  Rijeka, OIB 75106315769, Save Jugo Bujkove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75106315769</item>
    </izvorni_sadrzaj>
    <derivirana_varijabla naziv="DomainObject.Predmet.SudioniciListNazivOIB_1">
      <item>, OIB 85821130368</item>
      <item>, OIB 75106315769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98BB2-E030-4F10-95F1-299EF4D6D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1421</properties:Characters>
  <properties:Lines>59</properties:Lines>
  <properties:Paragraphs>22</properties:Paragraphs>
  <properties:TotalTime>476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2015-11-30T14:29:00Z</cp:lastPrinted>
  <dcterms:modified xmlns:xsi="http://www.w3.org/2001/XMLSchema-instance" xsi:type="dcterms:W3CDTF">2015-11-30T14:31:00Z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