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0E9B779C" w:rsidRDefault="000E1F39" w:rsidP="000E1F39" w:rsidR="000E1F39" w:rsidRPr="00BD3841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BD3841">
        <w:rPr>
          <w:rFonts w:hAnsi="Times New Roman" w:ascii="Times New Roman"/>
          <w:b/>
          <w:sz w:val="24"/>
          <w:szCs w:val="24"/>
        </w:rPr>
        <w:t>Obrazac 20.</w:t>
      </w:r>
    </w:p>
    <w:p w14:textId="77777777" w14:paraId="7D48548A" w:rsidRDefault="000E1F39" w:rsidP="000E1F39" w:rsidR="000E1F39" w:rsidRPr="00BD3841">
      <w:pPr>
        <w:jc w:val="center"/>
        <w:rPr>
          <w:rFonts w:hAnsi="Times New Roman" w:ascii="Times New Roman"/>
          <w:b/>
          <w:sz w:val="24"/>
          <w:szCs w:val="24"/>
        </w:rPr>
      </w:pPr>
      <w:r w:rsidRPr="00BD3841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14:textId="77777777" w14:paraId="5AE02D2A" w:rsidRDefault="000E1F39" w:rsidP="000E1F39" w:rsidR="000E1F39" w:rsidRPr="00BD3841">
      <w:pPr>
        <w:jc w:val="center"/>
        <w:rPr>
          <w:rFonts w:hAnsi="Times New Roman" w:ascii="Times New Roman"/>
          <w:sz w:val="24"/>
          <w:szCs w:val="24"/>
        </w:rPr>
      </w:pPr>
    </w:p>
    <w:p w14:textId="77777777" w14:paraId="653187FC" w:rsidRDefault="000E1F39" w:rsidP="000E1F39" w:rsidR="000E1F39" w:rsidRPr="00BD3841">
      <w:pPr>
        <w:jc w:val="both"/>
        <w:rPr>
          <w:rFonts w:hAnsi="Times New Roman" w:ascii="Times New Roman"/>
          <w:sz w:val="24"/>
          <w:szCs w:val="24"/>
        </w:rPr>
      </w:pPr>
      <w:r w:rsidRPr="00BD3841">
        <w:rPr>
          <w:rFonts w:hAnsi="Times New Roman" w:ascii="Times New Roman"/>
          <w:sz w:val="24"/>
          <w:szCs w:val="24"/>
          <w:lang w:val="pl-PL"/>
        </w:rPr>
        <w:t>Nadle</w:t>
      </w:r>
      <w:r w:rsidRPr="00BD3841">
        <w:rPr>
          <w:rFonts w:hAnsi="Times New Roman" w:ascii="Times New Roman"/>
          <w:sz w:val="24"/>
          <w:szCs w:val="24"/>
        </w:rPr>
        <w:t>ž</w:t>
      </w:r>
      <w:r w:rsidRPr="00BD3841">
        <w:rPr>
          <w:rFonts w:hAnsi="Times New Roman" w:ascii="Times New Roman"/>
          <w:sz w:val="24"/>
          <w:szCs w:val="24"/>
          <w:lang w:val="pl-PL"/>
        </w:rPr>
        <w:t>ni</w:t>
      </w:r>
      <w:r w:rsidRPr="00BD3841">
        <w:rPr>
          <w:rFonts w:hAnsi="Times New Roman" w:ascii="Times New Roman"/>
          <w:sz w:val="24"/>
          <w:szCs w:val="24"/>
        </w:rPr>
        <w:t xml:space="preserve"> </w:t>
      </w:r>
      <w:r w:rsidRPr="00BD3841">
        <w:rPr>
          <w:rFonts w:hAnsi="Times New Roman" w:ascii="Times New Roman"/>
          <w:sz w:val="24"/>
          <w:szCs w:val="24"/>
          <w:lang w:val="pl-PL"/>
        </w:rPr>
        <w:t>trgova</w:t>
      </w:r>
      <w:r w:rsidRPr="00BD3841">
        <w:rPr>
          <w:rFonts w:hAnsi="Times New Roman" w:ascii="Times New Roman"/>
          <w:sz w:val="24"/>
          <w:szCs w:val="24"/>
        </w:rPr>
        <w:t>č</w:t>
      </w:r>
      <w:r w:rsidRPr="00BD3841">
        <w:rPr>
          <w:rFonts w:hAnsi="Times New Roman" w:ascii="Times New Roman"/>
          <w:sz w:val="24"/>
          <w:szCs w:val="24"/>
          <w:lang w:val="pl-PL"/>
        </w:rPr>
        <w:t>ki</w:t>
      </w:r>
      <w:r w:rsidRPr="00BD3841">
        <w:rPr>
          <w:rFonts w:hAnsi="Times New Roman" w:ascii="Times New Roman"/>
          <w:sz w:val="24"/>
          <w:szCs w:val="24"/>
        </w:rPr>
        <w:t xml:space="preserve"> </w:t>
      </w:r>
      <w:r w:rsidRPr="00BD3841">
        <w:rPr>
          <w:rFonts w:hAnsi="Times New Roman" w:ascii="Times New Roman"/>
          <w:sz w:val="24"/>
          <w:szCs w:val="24"/>
          <w:lang w:val="pl-PL"/>
        </w:rPr>
        <w:t>sud</w:t>
      </w:r>
      <w:r w:rsidR="00FB3787" w:rsidRPr="00BD3841">
        <w:rPr>
          <w:rFonts w:hAnsi="Times New Roman" w:ascii="Times New Roman"/>
          <w:sz w:val="24"/>
          <w:szCs w:val="24"/>
          <w:lang w:val="pl-PL"/>
        </w:rPr>
        <w:t xml:space="preserve"> u </w:t>
      </w:r>
      <w:r w:rsidR="00544BB4">
        <w:rPr>
          <w:rFonts w:hAnsi="Times New Roman" w:ascii="Times New Roman"/>
          <w:sz w:val="24"/>
          <w:szCs w:val="24"/>
          <w:lang w:val="pl-PL"/>
        </w:rPr>
        <w:t>Zagreb</w:t>
      </w:r>
      <w:r w:rsidR="00FB3787" w:rsidRPr="00BD3841">
        <w:rPr>
          <w:rFonts w:hAnsi="Times New Roman" w:ascii="Times New Roman"/>
          <w:sz w:val="24"/>
          <w:szCs w:val="24"/>
          <w:lang w:val="pl-PL"/>
        </w:rPr>
        <w:t>u</w:t>
      </w:r>
    </w:p>
    <w:p w14:textId="77777777" w14:paraId="383AC5AF" w:rsidRDefault="000E1F39" w:rsidP="000E1F39" w:rsidR="000E1F39" w:rsidRPr="00BD3841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D3841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681DBD">
        <w:rPr>
          <w:rFonts w:hAnsi="Times New Roman" w:ascii="Times New Roman"/>
          <w:sz w:val="24"/>
          <w:szCs w:val="24"/>
          <w:lang w:val="pl-PL"/>
        </w:rPr>
        <w:t>St-231</w:t>
      </w:r>
      <w:r w:rsidR="00544BB4">
        <w:rPr>
          <w:rFonts w:hAnsi="Times New Roman" w:ascii="Times New Roman"/>
          <w:sz w:val="24"/>
          <w:szCs w:val="24"/>
          <w:lang w:val="pl-PL"/>
        </w:rPr>
        <w:t>/2015</w:t>
      </w:r>
    </w:p>
    <w:p w14:textId="77777777" w14:paraId="41BE9D12" w:rsidRDefault="00681DBD" w:rsidP="009E6410" w:rsidR="009E6410" w:rsidRPr="00BD3841">
      <w:pPr>
        <w:spacing w:after="0"/>
        <w:ind w:hanging="2160" w:left="216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b/>
          <w:sz w:val="24"/>
          <w:szCs w:val="24"/>
        </w:rPr>
        <w:t>GUD VLAK</w:t>
      </w:r>
      <w:r w:rsidR="009E6410" w:rsidRPr="00BD3841">
        <w:rPr>
          <w:rFonts w:eastAsia="Times New Roman" w:hAnsi="Times New Roman" w:ascii="Times New Roman"/>
          <w:b/>
          <w:sz w:val="24"/>
          <w:szCs w:val="24"/>
        </w:rPr>
        <w:t xml:space="preserve"> </w:t>
      </w:r>
      <w:r>
        <w:rPr>
          <w:rFonts w:eastAsia="Times New Roman" w:hAnsi="Times New Roman" w:ascii="Times New Roman"/>
          <w:b/>
          <w:sz w:val="24"/>
          <w:szCs w:val="24"/>
        </w:rPr>
        <w:t xml:space="preserve">PROJEKT d.o.o. </w:t>
      </w:r>
      <w:r w:rsidR="009E6410" w:rsidRPr="00BD3841">
        <w:rPr>
          <w:rFonts w:eastAsia="Times New Roman" w:hAnsi="Times New Roman" w:ascii="Times New Roman"/>
          <w:b/>
          <w:sz w:val="24"/>
          <w:szCs w:val="24"/>
        </w:rPr>
        <w:t>u stečaju</w:t>
      </w:r>
      <w:r w:rsidR="00544BB4">
        <w:rPr>
          <w:rFonts w:eastAsia="Times New Roman" w:hAnsi="Times New Roman" w:ascii="Times New Roman"/>
          <w:sz w:val="24"/>
          <w:szCs w:val="24"/>
        </w:rPr>
        <w:t xml:space="preserve">, </w:t>
      </w:r>
      <w:r>
        <w:rPr>
          <w:rFonts w:eastAsia="Times New Roman" w:hAnsi="Times New Roman" w:ascii="Times New Roman"/>
          <w:sz w:val="24"/>
          <w:szCs w:val="24"/>
        </w:rPr>
        <w:t>Zagreb, Slovenska 4, OIB: 38552643243</w:t>
      </w:r>
      <w:r w:rsidR="009E6410" w:rsidRPr="00BD3841">
        <w:rPr>
          <w:rFonts w:eastAsia="Times New Roman" w:hAnsi="Times New Roman" w:ascii="Times New Roman"/>
          <w:sz w:val="24"/>
          <w:szCs w:val="24"/>
        </w:rPr>
        <w:t xml:space="preserve"> </w:t>
      </w:r>
      <w:r w:rsidR="00A40D65">
        <w:rPr>
          <w:rFonts w:eastAsia="Times New Roman" w:hAnsi="Times New Roman" w:ascii="Times New Roman"/>
          <w:sz w:val="24"/>
          <w:szCs w:val="24"/>
        </w:rPr>
        <w:t>koga zastupa stečajna upraviteljica Alma Klepac</w:t>
      </w:r>
    </w:p>
    <w:p w14:textId="77777777" w14:paraId="489C94DA" w:rsidRDefault="009E6410" w:rsidP="009E6410" w:rsidR="009E6410" w:rsidRPr="00BD3841">
      <w:pPr>
        <w:spacing w:after="0"/>
        <w:ind w:hanging="2160" w:left="2160"/>
        <w:jc w:val="both"/>
        <w:rPr>
          <w:rFonts w:hAnsi="Times New Roman" w:ascii="Times New Roman"/>
          <w:sz w:val="24"/>
          <w:szCs w:val="24"/>
        </w:rPr>
      </w:pPr>
    </w:p>
    <w:p w14:textId="77777777" w14:paraId="3A075CD1" w:rsidRDefault="000E1F39" w:rsidP="000E1F39" w:rsidR="000E1F39" w:rsidRPr="00BD3841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14:textId="5F886460" w14:paraId="47808DCD" w:rsidRDefault="000E1F39" w:rsidP="000E1F39" w:rsidR="000E1F39" w:rsidRPr="00BD3841">
      <w:pPr>
        <w:rPr>
          <w:rFonts w:hAnsi="Times New Roman" w:ascii="Times New Roman"/>
          <w:sz w:val="24"/>
          <w:szCs w:val="24"/>
          <w:lang w:val="pl-PL"/>
        </w:rPr>
      </w:pPr>
      <w:r w:rsidRPr="00BD3841">
        <w:rPr>
          <w:rFonts w:hAnsi="Times New Roman" w:ascii="Times New Roman"/>
          <w:sz w:val="24"/>
          <w:szCs w:val="24"/>
          <w:lang w:val="pl-PL"/>
        </w:rPr>
        <w:t>I.  TIJEK STEČAJNOGA POSTUPKA U RAZDOBLJU OD</w:t>
      </w:r>
      <w:r w:rsidR="00681DBD">
        <w:rPr>
          <w:rFonts w:hAnsi="Times New Roman" w:ascii="Times New Roman"/>
          <w:sz w:val="24"/>
          <w:szCs w:val="24"/>
          <w:lang w:val="pl-PL"/>
        </w:rPr>
        <w:t xml:space="preserve"> 25.03</w:t>
      </w:r>
      <w:r w:rsidR="009E6410" w:rsidRPr="00BD3841">
        <w:rPr>
          <w:rFonts w:hAnsi="Times New Roman" w:ascii="Times New Roman"/>
          <w:sz w:val="24"/>
          <w:szCs w:val="24"/>
          <w:lang w:val="pl-PL"/>
        </w:rPr>
        <w:t>.2015.</w:t>
      </w:r>
      <w:r w:rsidRPr="00BD3841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24145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74767">
        <w:rPr>
          <w:rFonts w:hAnsi="Times New Roman" w:ascii="Times New Roman"/>
          <w:sz w:val="24"/>
          <w:szCs w:val="24"/>
          <w:lang w:val="pl-PL"/>
        </w:rPr>
        <w:t>22</w:t>
      </w:r>
      <w:r w:rsidR="0024145A">
        <w:rPr>
          <w:rFonts w:hAnsi="Times New Roman" w:ascii="Times New Roman"/>
          <w:sz w:val="24"/>
          <w:szCs w:val="24"/>
          <w:lang w:val="pl-PL"/>
        </w:rPr>
        <w:t>.</w:t>
      </w:r>
      <w:r w:rsidR="00A51DDB">
        <w:rPr>
          <w:rFonts w:hAnsi="Times New Roman" w:ascii="Times New Roman"/>
          <w:sz w:val="24"/>
          <w:szCs w:val="24"/>
          <w:lang w:val="pl-PL"/>
        </w:rPr>
        <w:t>11</w:t>
      </w:r>
      <w:r w:rsidR="00681DBD">
        <w:rPr>
          <w:rFonts w:hAnsi="Times New Roman" w:ascii="Times New Roman"/>
          <w:sz w:val="24"/>
          <w:szCs w:val="24"/>
          <w:lang w:val="pl-PL"/>
        </w:rPr>
        <w:t>.</w:t>
      </w:r>
      <w:r w:rsidR="00156167">
        <w:rPr>
          <w:rFonts w:hAnsi="Times New Roman" w:ascii="Times New Roman"/>
          <w:sz w:val="24"/>
          <w:szCs w:val="24"/>
          <w:lang w:val="pl-PL"/>
        </w:rPr>
        <w:t>201</w:t>
      </w:r>
      <w:r w:rsidR="002B3B31">
        <w:rPr>
          <w:rFonts w:hAnsi="Times New Roman" w:ascii="Times New Roman"/>
          <w:sz w:val="24"/>
          <w:szCs w:val="24"/>
          <w:lang w:val="pl-PL"/>
        </w:rPr>
        <w:t>8</w:t>
      </w:r>
      <w:r w:rsidR="009E6410" w:rsidRPr="00BD3841">
        <w:rPr>
          <w:rFonts w:hAnsi="Times New Roman" w:ascii="Times New Roman"/>
          <w:sz w:val="24"/>
          <w:szCs w:val="24"/>
          <w:lang w:val="pl-PL"/>
        </w:rPr>
        <w:t>.g.</w:t>
      </w:r>
    </w:p>
    <w:p w14:textId="77777777" w14:paraId="29CCBD14" w:rsidRDefault="009E6410" w:rsidP="009E6410" w:rsidR="009E6410" w:rsidRPr="00544BB4">
      <w:pPr>
        <w:suppressAutoHyphens/>
        <w:spacing w:after="0"/>
        <w:jc w:val="center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14:textId="77777777" w14:paraId="2E7E664F" w:rsidRDefault="009E46C5" w:rsidP="009E6410" w:rsidR="009E6410" w:rsidRPr="00544BB4">
      <w:pPr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544BB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I.1</w:t>
      </w:r>
      <w:r w:rsidR="009E6410" w:rsidRPr="00544BB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.</w:t>
      </w:r>
      <w:r w:rsidR="009E6410" w:rsidRPr="00544BB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Poduzete radnje</w:t>
      </w:r>
      <w:r w:rsidR="009E6410" w:rsidRPr="00544BB4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</w:r>
    </w:p>
    <w:p w14:textId="77777777" w14:paraId="4227A776" w:rsidRDefault="00544BB4" w:rsidP="00AC6017" w:rsidR="00544BB4" w:rsidRPr="00544BB4">
      <w:pPr>
        <w:suppressAutoHyphens/>
        <w:spacing w:after="0"/>
        <w:ind w:left="72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</w:pPr>
    </w:p>
    <w:p w14:textId="77777777" w14:paraId="06502DA4"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Za nekretninu </w:t>
      </w:r>
    </w:p>
    <w:p w14:textId="77777777" w14:paraId="4CF3A2E7" w:rsidRDefault="00681DBD" w:rsidP="00AC6017" w:rsidR="00681DBD" w:rsidRPr="00681DBD">
      <w:pPr>
        <w:spacing w:lineRule="auto" w:line="276" w:after="200"/>
        <w:ind w:left="360"/>
        <w:contextualSpacing/>
        <w:jc w:val="both"/>
        <w:rPr>
          <w:rFonts w:hAnsi="Times New Roman" w:ascii="Times New Roman"/>
          <w:sz w:val="24"/>
          <w:szCs w:val="24"/>
          <w:lang w:val="en-US"/>
        </w:rPr>
      </w:pPr>
      <w:r w:rsidRPr="00681DBD">
        <w:rPr>
          <w:rFonts w:eastAsia="Times New Roman" w:hAnsi="Times New Roman" w:ascii="Times New Roman"/>
          <w:sz w:val="24"/>
          <w:szCs w:val="24"/>
          <w:lang w:val="en-US"/>
        </w:rPr>
        <w:t>k.č.br. 91/1, livada ukupne površine 1945 m2, sve upisano u zk.ul.br. 3719,  k.o. Domaslovec, u zemljišnim knjigama Općinskog suda u Novom Zagrebu, ZK Odjel Samobor</w:t>
      </w:r>
    </w:p>
    <w:p w14:textId="65032B3A" w14:paraId="39BD45D8" w:rsidRDefault="00681DBD" w:rsidP="00AC6017" w:rsidR="00681DBD" w:rsidRPr="00681DBD">
      <w:pPr>
        <w:suppressAutoHyphens/>
        <w:spacing w:after="0"/>
        <w:ind w:left="36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u vlasništvu stečajnog dužnika na kojoj postoji razlučno pravo u korist razlučnog vjerovnika TOMINOV IVAN, LUKA POKUPSKA 3A,  LUKA POKUPSKA, OIB: 48673178556 </w:t>
      </w:r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doneseno je Rješenje o prodaji, te Zaključak o prodaji kojim je utvrđena vrijednost nekretnina, te način</w:t>
      </w:r>
      <w:r w:rsidR="00A7776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r w:rsidR="0024145A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i uvjeti prodaje. Zakazana</w:t>
      </w:r>
      <w:r w:rsidR="002B3B31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r w:rsidR="00A51DD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trinaesta</w:t>
      </w:r>
      <w:r w:rsidR="0024145A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javna dražba nije održana iz razloga što  nije bilo zainteresiranih te nije uplaćena jamčevina. Početna cijena kod posljednje javne dražbe iznosila je </w:t>
      </w:r>
      <w:r w:rsidR="00A51DD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36.159,17</w:t>
      </w:r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kn. </w:t>
      </w:r>
      <w:r w:rsidR="002653B5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</w:p>
    <w:p w14:textId="77777777" w14:paraId="2D2D45B6" w:rsidRDefault="002653B5" w:rsidP="00AC6017" w:rsidR="002653B5">
      <w:pPr>
        <w:suppressAutoHyphens/>
        <w:spacing w:after="0"/>
        <w:jc w:val="both"/>
        <w:rPr>
          <w:rFonts w:eastAsia="Times New Roman" w:hAnsi="Times New Roman" w:ascii="Times New Roman"/>
          <w:b/>
          <w:u w:val="single"/>
          <w:lang w:eastAsia="hr-HR"/>
        </w:rPr>
      </w:pPr>
    </w:p>
    <w:p w14:textId="77777777" w14:paraId="3CD83394"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Ovjerila sam i pohranila potpis u sudski registar Trgovačkog suda u Zagrebu.</w:t>
      </w:r>
    </w:p>
    <w:p w14:textId="77777777" w14:paraId="4D3F9426"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14:textId="77777777" w14:paraId="1B23586A"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14:textId="77777777" w14:paraId="36038F7C"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II.</w:t>
      </w: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Prihodi stečajnog postupka</w:t>
      </w:r>
    </w:p>
    <w:p w14:textId="77777777" w14:paraId="41A44BA2"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14:textId="77777777" w14:paraId="56F6598C"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  <w:t xml:space="preserve">Do dana izrade izvješća nisu ostvareni nikakvi prihodi stečajnog postupka. </w:t>
      </w:r>
    </w:p>
    <w:p w14:textId="77777777" w14:paraId="43D62594"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14:textId="77777777" w14:paraId="096C70D1"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III.</w:t>
      </w: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Stanje sredstava na računima stečajnog dužnika</w:t>
      </w:r>
    </w:p>
    <w:p w14:textId="77777777" w14:paraId="2030B16F"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</w:p>
    <w:p w14:textId="77777777" w14:paraId="0713A8F3" w:rsidRDefault="00681DBD" w:rsidP="00AC6017" w:rsidR="00681DBD" w:rsidRPr="00681DBD">
      <w:pPr>
        <w:suppressAutoHyphens/>
        <w:spacing w:after="0"/>
        <w:ind w:left="72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Na dan sastava ovog izvješća stanje na žiro računu stečajnog dužnika iznosi iznosi 0 kn. </w:t>
      </w:r>
    </w:p>
    <w:p w14:textId="77777777" w14:paraId="1845198B"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</w:p>
    <w:p w14:textId="77777777" w14:paraId="2DF1A3DE"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IV.</w:t>
      </w: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Troškovi stečajnog postupka</w:t>
      </w:r>
    </w:p>
    <w:p w14:textId="77777777" w14:paraId="2A28423C"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</w:p>
    <w:p w14:textId="77777777" w14:paraId="6581AF51"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(i)</w:t>
      </w: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ab/>
        <w:t>Dospjeli troškovi stečajnog postupka</w:t>
      </w:r>
    </w:p>
    <w:p w14:textId="1779CBA3" w14:paraId="3B2FA71E" w:rsidRDefault="00681DBD" w:rsidP="00AC6017" w:rsidR="00681DBD" w:rsidRPr="00681DBD">
      <w:pPr>
        <w:numPr>
          <w:ilvl w:val="0"/>
          <w:numId w:val="4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Dospjeli, a nenamireni troškovi stečajnog postupka iznose </w:t>
      </w: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ukupno </w:t>
      </w:r>
      <w:r w:rsidR="00A51DDB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>24.274,75</w:t>
      </w:r>
      <w:r w:rsidRPr="00681DBD">
        <w:rPr>
          <w:rFonts w:eastAsia="Arial Unicode MS" w:hAnsi="Times New Roman" w:ascii="Times New Roman"/>
          <w:b/>
          <w:kern w:val="1"/>
          <w:sz w:val="24"/>
          <w:szCs w:val="24"/>
          <w:lang w:eastAsia="ar-SA"/>
        </w:rPr>
        <w:t xml:space="preserve"> kn,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 i to:</w:t>
      </w:r>
    </w:p>
    <w:p w14:textId="77777777" w14:paraId="2E2B0AEF" w:rsidRDefault="00681DBD" w:rsidP="00AC6017" w:rsidR="00681DBD" w:rsidRPr="00681DBD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troškova otv</w:t>
      </w:r>
      <w:r w:rsidR="00156167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ar</w:t>
      </w:r>
      <w:r w:rsidR="00A7776B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anja i vođenja žiro-računa 1</w:t>
      </w:r>
      <w:r w:rsidR="0000454A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.320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,00 kn,</w:t>
      </w:r>
    </w:p>
    <w:p w14:textId="77777777" w14:paraId="444F2EEB" w:rsidRDefault="00681DBD" w:rsidP="00AC6017" w:rsidR="00681DBD" w:rsidRPr="00681DBD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materijalnih troškova stečajnog upravitelja iznos od 186,5 kn (trošak javnog bilježnika i izrade pečata)</w:t>
      </w:r>
    </w:p>
    <w:p w14:textId="719D3BE4" w14:paraId="2CC7BAC6" w:rsidRDefault="00681DBD" w:rsidP="00AC6017" w:rsidR="00681DBD" w:rsidRPr="00681DBD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tro</w:t>
      </w:r>
      <w:r w:rsidR="0065043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š</w:t>
      </w:r>
      <w:r w:rsidR="008D55FF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kova knjigovodstva iznos od </w:t>
      </w:r>
      <w:r w:rsidR="00A51DDB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12.950</w:t>
      </w:r>
      <w:r w:rsidR="002653B5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,00 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kn</w:t>
      </w:r>
    </w:p>
    <w:p w14:textId="77777777" w14:paraId="055509C3" w:rsidRDefault="00681DBD" w:rsidP="00AC6017" w:rsidR="00681DBD" w:rsidRPr="00681DBD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po osnovi troškova procjene iznos od 6.250,00 kn </w:t>
      </w:r>
    </w:p>
    <w:p w14:textId="77777777" w14:paraId="2A642A6C" w:rsidRDefault="00681DBD" w:rsidP="00AC6017" w:rsidR="00681DBD" w:rsidRPr="00681DBD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lastRenderedPageBreak/>
        <w:t xml:space="preserve">putni nalozi za putne troškove za </w:t>
      </w:r>
      <w:r w:rsidRPr="00681DBD">
        <w:rPr>
          <w:rFonts w:eastAsia="Times New Roman" w:hAnsi="Times New Roman" w:ascii="Times New Roman"/>
          <w:sz w:val="24"/>
          <w:szCs w:val="24"/>
        </w:rPr>
        <w:t xml:space="preserve">pristup ročištu održanom pred Trgovačkim sudom u Zagrebu, Stalna služba u Karlovcu sve u ukupnom iznosu od neto 1.500,00 kn tj  bruto ukupno </w:t>
      </w:r>
      <w:r w:rsidRPr="00681DBD">
        <w:rPr>
          <w:rFonts w:eastAsia="Times New Roman" w:hAnsi="Times New Roman" w:ascii="Times New Roman"/>
          <w:sz w:val="24"/>
          <w:szCs w:val="24"/>
          <w:u w:val="single"/>
        </w:rPr>
        <w:t xml:space="preserve">3.568,25 kn, </w:t>
      </w:r>
      <w:r w:rsidRPr="00681DBD">
        <w:rPr>
          <w:rFonts w:eastAsia="Times New Roman" w:hAnsi="Times New Roman" w:ascii="Times New Roman"/>
          <w:sz w:val="24"/>
          <w:szCs w:val="24"/>
        </w:rPr>
        <w:t>sukladno niže naznačenoj specifikaciji.</w:t>
      </w:r>
    </w:p>
    <w:p w14:textId="77777777" w14:paraId="5FBC4DFE" w:rsidRDefault="00681DBD" w:rsidP="00AC6017" w:rsidR="00681DBD" w:rsidRPr="00681DBD">
      <w:pPr>
        <w:suppressAutoHyphens/>
        <w:spacing w:after="0"/>
        <w:ind w:left="252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Times New Roman" w:hAnsi="Times New Roman" w:ascii="Times New Roman"/>
          <w:sz w:val="24"/>
          <w:szCs w:val="24"/>
        </w:rPr>
        <w:t>Doprinosi na putne troškove terete troškove stečajnog postupka.</w:t>
      </w:r>
    </w:p>
    <w:p w14:textId="77777777" w14:paraId="56090488" w:rsidRDefault="00681DBD" w:rsidP="00AC6017" w:rsidR="00681DBD" w:rsidRPr="00681DB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681DBD">
        <w:rPr>
          <w:rFonts w:eastAsia="Times New Roman" w:hAnsi="Times New Roman" w:ascii="Times New Roman"/>
          <w:sz w:val="24"/>
          <w:szCs w:val="24"/>
        </w:rPr>
        <w:t>- dana 08.05.2015. god.-ispitno i izvještajno ročište (Zagreb – Karlovac – Zagreb = 107,00  km x 2,00 kn/km = 214,00 kn, uvećano za troškove cestarine iznos od 36,00 kn, odnosno ukupno 250,00 kn neto – 509,75 kn bruto.</w:t>
      </w:r>
    </w:p>
    <w:p w14:textId="77777777" w14:paraId="32FFA787" w:rsidRDefault="00681DBD" w:rsidP="00AC6017" w:rsidR="00681DBD" w:rsidRPr="00681DB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681DBD">
        <w:rPr>
          <w:rFonts w:eastAsia="Times New Roman" w:hAnsi="Times New Roman" w:ascii="Times New Roman"/>
          <w:sz w:val="24"/>
          <w:szCs w:val="24"/>
        </w:rPr>
        <w:t>- dana 18.06.2015. god.-ročište za utvrđivanje vrijednosti nekretnine (Zagreb – Karlovac – Zagreb = 107,00  km x 2,00 kn/km = 214,00 kn, uvećano za troškove cestarine iznos od 36,00 kn, odnosno ukupno 250,00 kn neto – 509,75 kn bruto.</w:t>
      </w:r>
    </w:p>
    <w:p w14:textId="77777777" w14:paraId="14CAC2E2" w:rsidRDefault="00681DBD" w:rsidP="00AC6017" w:rsidR="00681DBD" w:rsidRPr="00681DB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681DBD">
        <w:rPr>
          <w:rFonts w:eastAsia="Times New Roman" w:hAnsi="Times New Roman" w:ascii="Times New Roman"/>
          <w:sz w:val="24"/>
          <w:szCs w:val="24"/>
        </w:rPr>
        <w:t>- dana 23.12.2015. god.- 1 ročište za prodaju nekretnine (Zagreb – Karlovac – Zagreb = 107,00  km x 2,00 kn/km = 214,00 kn, uvećano za troškove cestarine iznos od 36,00 kn, odnosno ukupno 250,00 kn neto – 509,75 kn bruto.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</w:p>
    <w:p w14:textId="77777777" w14:paraId="41A30D9A" w:rsidRDefault="00681DBD" w:rsidP="00AC6017" w:rsidR="00681DBD" w:rsidRPr="00681DB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681DBD">
        <w:rPr>
          <w:rFonts w:eastAsia="Times New Roman" w:hAnsi="Times New Roman" w:ascii="Times New Roman"/>
          <w:sz w:val="24"/>
          <w:szCs w:val="24"/>
        </w:rPr>
        <w:t>- dana 14.01.2016. god.- 2 ročište za prodaju nekretnine (Zagreb – Karlovac – Zagreb = 107,00  km x 2,00 kn/km = 214,00 kn, uvećano za troškove cestarine iznos od 36,00 kn, odnosno ukupno 250,00 kn neto – 509,75 kn bruto.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</w:p>
    <w:p w14:textId="77777777" w14:paraId="274D9AF3" w:rsidRDefault="00681DBD" w:rsidP="00AC6017" w:rsidR="00681DBD" w:rsidRPr="00681DB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681DBD">
        <w:rPr>
          <w:rFonts w:eastAsia="Times New Roman" w:hAnsi="Times New Roman" w:ascii="Times New Roman"/>
          <w:sz w:val="24"/>
          <w:szCs w:val="24"/>
        </w:rPr>
        <w:t>- dana 01.02.2016. god.- 3 ročište za prodaju nekretnine (Zagreb – Karlovac – Zagreb = 107,00  km x 2,00 kn/km = 214,00 kn, uvećano za troškove cestarine iznos od 36,00 kn, odnosno ukupno 250,00 kn neto – 509,75 kn bruto.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</w:p>
    <w:p w14:textId="77777777" w14:paraId="673E131F" w:rsidRDefault="00681DBD" w:rsidP="00AC6017" w:rsidR="00681DBD" w:rsidRPr="00681DB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681DBD">
        <w:rPr>
          <w:rFonts w:eastAsia="Times New Roman" w:hAnsi="Times New Roman" w:ascii="Times New Roman"/>
          <w:sz w:val="24"/>
          <w:szCs w:val="24"/>
        </w:rPr>
        <w:t>- dana 19.02.2016. god.- 4 ročište za prodaju nekretnine (Zagreb – Karlovac – Zagreb = 107,00  km x 2,00 kn/km = 214,00 kn, uvećano za troškove cestarine iznos od 36,00 kn, odnosno ukupno 250,00 kn neto – 509,75 kn bruto.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</w:p>
    <w:p w14:textId="77777777" w14:paraId="53708AF7" w:rsidRDefault="00681DBD" w:rsidP="00AC6017" w:rsidR="00681DBD" w:rsidRPr="00681DBD">
      <w:pPr>
        <w:spacing w:after="0"/>
        <w:ind w:left="2520"/>
        <w:jc w:val="both"/>
        <w:rPr>
          <w:rFonts w:eastAsia="Times New Roman" w:hAnsi="Times New Roman" w:ascii="Times New Roman"/>
          <w:sz w:val="24"/>
          <w:szCs w:val="24"/>
        </w:rPr>
      </w:pPr>
      <w:r w:rsidRPr="00681DBD">
        <w:rPr>
          <w:rFonts w:eastAsia="Times New Roman" w:hAnsi="Times New Roman" w:ascii="Times New Roman"/>
          <w:sz w:val="24"/>
          <w:szCs w:val="24"/>
        </w:rPr>
        <w:t>- dana 07.03.2016. god.- 5 ročište za prodaju nekretnine (Zagreb – Karlovac – Zagreb = 107,00  km x 2,00 kn/km = 214,00 kn, uvećano za troškove cestarine iznos od 36,00 kn, odnosno ukupno 250,00 kn neto – 509,75 kn bruto.</w:t>
      </w: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ab/>
      </w:r>
    </w:p>
    <w:p w14:textId="77777777" w14:paraId="1F90057E"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bCs/>
          <w:color w:val="FF0000"/>
          <w:kern w:val="1"/>
          <w:sz w:val="24"/>
          <w:szCs w:val="24"/>
          <w:lang w:eastAsia="ar-SA"/>
        </w:rPr>
      </w:pPr>
    </w:p>
    <w:p w14:textId="77777777" w14:paraId="732F6B7E"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b/>
          <w:bCs/>
          <w:color w:val="000000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b/>
          <w:bCs/>
          <w:color w:val="FF0000"/>
          <w:kern w:val="1"/>
          <w:sz w:val="24"/>
          <w:szCs w:val="24"/>
          <w:lang w:eastAsia="ar-SA"/>
        </w:rPr>
        <w:tab/>
      </w:r>
      <w:r w:rsidRPr="00681DBD">
        <w:rPr>
          <w:rFonts w:eastAsia="Arial Unicode MS" w:hAnsi="Times New Roman" w:ascii="Times New Roman"/>
          <w:b/>
          <w:bCs/>
          <w:color w:val="000000"/>
          <w:kern w:val="1"/>
          <w:sz w:val="24"/>
          <w:szCs w:val="24"/>
          <w:lang w:eastAsia="ar-SA"/>
        </w:rPr>
        <w:t>(ii)</w:t>
      </w:r>
      <w:r w:rsidRPr="00681DBD">
        <w:rPr>
          <w:rFonts w:eastAsia="Arial Unicode MS" w:hAnsi="Times New Roman" w:ascii="Times New Roman"/>
          <w:b/>
          <w:bCs/>
          <w:color w:val="000000"/>
          <w:kern w:val="1"/>
          <w:sz w:val="24"/>
          <w:szCs w:val="24"/>
          <w:lang w:eastAsia="ar-SA"/>
        </w:rPr>
        <w:tab/>
        <w:t>Budući troškovi stečajnog postupka za iduća tri mjeseca</w:t>
      </w:r>
    </w:p>
    <w:p w14:textId="77777777" w14:paraId="7D3BADDE" w:rsidRDefault="00681DBD" w:rsidP="00CB2861" w:rsidR="00681DBD" w:rsidRPr="00681DBD">
      <w:pPr>
        <w:suppressAutoHyphens/>
        <w:spacing w:after="0"/>
        <w:ind w:firstLine="6" w:left="2124"/>
        <w:jc w:val="both"/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bCs/>
          <w:kern w:val="1"/>
          <w:sz w:val="24"/>
          <w:szCs w:val="24"/>
          <w:lang w:eastAsia="ar-SA"/>
        </w:rPr>
        <w:t xml:space="preserve">Utvrđujem da su troškovi stečajnog postupka nužni za vođenje istog u iduća tri mjeseca kako slijedi: </w:t>
      </w:r>
    </w:p>
    <w:p w14:textId="77777777" w14:paraId="758A0978" w:rsidRDefault="00681DBD" w:rsidP="00AC6017" w:rsidR="00681DBD" w:rsidRPr="00681DBD">
      <w:pPr>
        <w:numPr>
          <w:ilvl w:val="0"/>
          <w:numId w:val="13"/>
        </w:numPr>
        <w:suppressAutoHyphens/>
        <w:spacing w:after="0"/>
        <w:ind w:firstLine="69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sudskih troškova stečajnog postupka iznos od 1.500,00 kn,</w:t>
      </w:r>
    </w:p>
    <w:p w14:textId="77777777" w14:paraId="4B9A291E" w:rsidRDefault="00681DBD" w:rsidP="00AC6017" w:rsidR="00681DBD" w:rsidRPr="00681DBD">
      <w:pPr>
        <w:numPr>
          <w:ilvl w:val="0"/>
          <w:numId w:val="13"/>
        </w:numPr>
        <w:suppressAutoHyphens/>
        <w:spacing w:after="0"/>
        <w:ind w:firstLine="69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usluga knjigovodstva bruto iznos od 1.050,00 kn,</w:t>
      </w:r>
    </w:p>
    <w:p w14:textId="77777777" w14:paraId="74284CB8" w:rsidRDefault="00681DBD" w:rsidP="00AC6017" w:rsidR="00681DBD" w:rsidRPr="00681DBD">
      <w:pPr>
        <w:numPr>
          <w:ilvl w:val="0"/>
          <w:numId w:val="13"/>
        </w:numPr>
        <w:suppressAutoHyphens/>
        <w:spacing w:after="0"/>
        <w:ind w:firstLine="698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po osnovi troškova vođenja žiro računa iznos od 150,00 kn,</w:t>
      </w:r>
    </w:p>
    <w:p w14:textId="77777777" w14:paraId="49143377" w:rsidRDefault="00681DBD" w:rsidP="00AC6017" w:rsidR="00681DBD" w:rsidRPr="00681DBD">
      <w:pPr>
        <w:numPr>
          <w:ilvl w:val="0"/>
          <w:numId w:val="13"/>
        </w:numPr>
        <w:suppressAutoHyphens/>
        <w:spacing w:after="0"/>
        <w:ind w:hanging="709" w:left="2127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po osnovi stvarnih troškova stečajnog upravitelja iznos od 300,00 kn (troškovi uredskog materijala, fotokopiranja,  telefonske usluge, poštarine, obrazaca iz NN), </w:t>
      </w:r>
    </w:p>
    <w:p w14:textId="77777777" w14:paraId="2707498D" w:rsidRDefault="00681DBD" w:rsidP="00AC6017" w:rsidR="00681DBD" w:rsidRPr="00681DBD">
      <w:pPr>
        <w:suppressAutoHyphens/>
        <w:spacing w:after="0"/>
        <w:ind w:firstLine="698" w:left="720"/>
        <w:jc w:val="both"/>
        <w:rPr>
          <w:rFonts w:eastAsia="Times New Roman" w:hAnsi="Times New Roman" w:ascii="Times New Roman"/>
          <w:sz w:val="24"/>
          <w:szCs w:val="24"/>
        </w:rPr>
      </w:pPr>
    </w:p>
    <w:p w14:textId="3685DF18" w14:paraId="1A936D56" w:rsidRDefault="00681DBD" w:rsidP="00A51DDB" w:rsidR="00301C55">
      <w:pPr>
        <w:suppressAutoHyphens/>
        <w:spacing w:after="0"/>
        <w:ind w:firstLine="2" w:left="1416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>Napominje se da u navedene troškove nije uračunata nagrada stečajnog upravitelja.</w:t>
      </w:r>
    </w:p>
    <w:p w14:textId="77777777" w14:paraId="24D62F6C" w:rsidRDefault="00301C55" w:rsidP="00301C55" w:rsidR="00301C55" w:rsidRPr="00681DBD">
      <w:pPr>
        <w:suppressAutoHyphens/>
        <w:spacing w:after="0"/>
        <w:ind w:firstLine="2" w:left="1416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</w:p>
    <w:p w14:textId="77777777" w14:paraId="47E5F808" w:rsidRDefault="000E1F39" w:rsidP="00AC6017" w:rsidR="009E46C5" w:rsidRPr="00681DB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81DBD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14:textId="77777777" w14:paraId="5C6934C7" w:rsidRDefault="00681DBD" w:rsidP="00AC6017" w:rsidR="00681DBD" w:rsidRPr="00681DBD">
      <w:pPr>
        <w:suppressAutoHyphens/>
        <w:spacing w:after="0"/>
        <w:jc w:val="both"/>
        <w:rPr>
          <w:rFonts w:eastAsia="Arial Unicode MS" w:hAnsi="Times New Roman" w:ascii="Times New Roman"/>
          <w:kern w:val="1"/>
          <w:sz w:val="24"/>
          <w:szCs w:val="24"/>
          <w:lang w:eastAsia="ar-SA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Za nekretninu </w:t>
      </w:r>
    </w:p>
    <w:p w14:textId="77777777" w14:paraId="4B1AA962" w:rsidRDefault="00681DBD" w:rsidP="00AC6017" w:rsidR="00681DBD" w:rsidRPr="00681DBD">
      <w:pPr>
        <w:spacing w:lineRule="auto" w:line="276" w:after="200"/>
        <w:ind w:left="720"/>
        <w:contextualSpacing/>
        <w:jc w:val="both"/>
        <w:rPr>
          <w:rFonts w:hAnsi="Times New Roman" w:ascii="Times New Roman"/>
          <w:sz w:val="24"/>
          <w:szCs w:val="24"/>
          <w:lang w:val="en-US"/>
        </w:rPr>
      </w:pPr>
      <w:r w:rsidRPr="00681DBD">
        <w:rPr>
          <w:rFonts w:eastAsia="Times New Roman" w:hAnsi="Times New Roman" w:ascii="Times New Roman"/>
          <w:sz w:val="24"/>
          <w:szCs w:val="24"/>
          <w:lang w:val="en-US"/>
        </w:rPr>
        <w:lastRenderedPageBreak/>
        <w:t>k.č.br. 91/1, livada ukupne površine 1945 m2, sve upisano u zk.ul.br. 3719,  k.o. Domaslovec, u zemljišnim knjigama Općinskog suda u Novom Zagrebu, ZK Odjel Samobor</w:t>
      </w:r>
    </w:p>
    <w:p w14:textId="77777777" w14:paraId="58E0EE70" w:rsidRDefault="00681DBD" w:rsidP="00301C55" w:rsidR="00681DBD" w:rsidRPr="00681DBD">
      <w:pPr>
        <w:suppressAutoHyphens/>
        <w:spacing w:after="0"/>
        <w:ind w:left="360"/>
        <w:jc w:val="both"/>
        <w:rPr>
          <w:rFonts w:eastAsia="Times New Roman" w:hAnsi="Times New Roman" w:ascii="Times New Roman"/>
          <w:color w:val="000000"/>
          <w:sz w:val="24"/>
          <w:szCs w:val="24"/>
          <w:lang w:val="en-US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u vlasništvu stečajnog dužnika na kojoj postoji razlučno pravo u korist razlučnog vjerovnika </w:t>
      </w:r>
    </w:p>
    <w:p w14:textId="2A920CE8" w14:paraId="1FFD2BCF" w:rsidRDefault="00301C55" w:rsidP="00A51DDB" w:rsidR="006D48DA">
      <w:pPr>
        <w:suppressAutoHyphens/>
        <w:spacing w:after="0"/>
        <w:ind w:left="360"/>
        <w:jc w:val="both"/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</w:pPr>
      <w:r w:rsidRPr="00681DBD">
        <w:rPr>
          <w:rFonts w:eastAsia="Arial Unicode MS" w:hAnsi="Times New Roman" w:ascii="Times New Roman"/>
          <w:kern w:val="1"/>
          <w:sz w:val="24"/>
          <w:szCs w:val="24"/>
          <w:lang w:eastAsia="ar-SA"/>
        </w:rPr>
        <w:t xml:space="preserve">TOMINOV IVAN, LUKA POKUPSKA 3A,  LUKA POKUPSKA, OIB: 48673178556 </w:t>
      </w:r>
      <w:r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doneseno je Rješenje o prodaji, te Zaključak o prodaji kojim je utvrđena vrijednost nekretnina, te način</w:t>
      </w:r>
      <w:r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r w:rsidR="0024145A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i uvjeti prodaje. </w:t>
      </w:r>
      <w:r w:rsidR="00A74767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Zakazana </w:t>
      </w:r>
      <w:r w:rsidR="00A51DD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trinaesta</w:t>
      </w:r>
      <w:r w:rsidR="00A74767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  <w:r w:rsidR="00A74767"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javna dražba nije održana iz razloga što nije bilo zainteresiranih te nije uplaćena jamčevina. Početna cijena kod posljednje javne dražbe iznosila je </w:t>
      </w:r>
      <w:r w:rsidR="00A51DDB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>36.159,17</w:t>
      </w:r>
      <w:r w:rsidR="00A51DDB"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kn</w:t>
      </w:r>
      <w:r w:rsidR="00A74767" w:rsidRPr="00681DBD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. </w:t>
      </w:r>
      <w:r w:rsidR="00A74767">
        <w:rPr>
          <w:rFonts w:eastAsia="Arial Unicode MS" w:hAnsi="Times New Roman" w:ascii="Times New Roman"/>
          <w:color w:val="000000"/>
          <w:kern w:val="1"/>
          <w:sz w:val="24"/>
          <w:szCs w:val="24"/>
          <w:lang w:eastAsia="ar-SA" w:val="en-US"/>
        </w:rPr>
        <w:t xml:space="preserve"> </w:t>
      </w:r>
    </w:p>
    <w:p w14:textId="77777777" w14:paraId="4005F1F4" w:rsidRDefault="00A51DDB" w:rsidP="00A51DDB" w:rsidR="00A51DDB" w:rsidRPr="00544BB4">
      <w:pPr>
        <w:suppressAutoHyphens/>
        <w:spacing w:after="0"/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14:textId="19A9025E" w14:paraId="4E866FF3" w:rsidRDefault="000E1F39" w:rsidP="00AC6017" w:rsidR="000E1F39" w:rsidRPr="00544BB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44BB4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  <w:r w:rsidR="0024145A">
        <w:rPr>
          <w:rFonts w:hAnsi="Times New Roman" w:ascii="Times New Roman"/>
          <w:sz w:val="24"/>
          <w:szCs w:val="24"/>
          <w:lang w:val="pl-PL"/>
        </w:rPr>
        <w:t xml:space="preserve"> OD </w:t>
      </w:r>
      <w:r w:rsidR="00A74767">
        <w:rPr>
          <w:rFonts w:hAnsi="Times New Roman" w:ascii="Times New Roman"/>
          <w:sz w:val="24"/>
          <w:szCs w:val="24"/>
          <w:lang w:val="pl-PL"/>
        </w:rPr>
        <w:t>22</w:t>
      </w:r>
      <w:r w:rsidR="00A81A73">
        <w:rPr>
          <w:rFonts w:hAnsi="Times New Roman" w:ascii="Times New Roman"/>
          <w:sz w:val="24"/>
          <w:szCs w:val="24"/>
          <w:lang w:val="pl-PL"/>
        </w:rPr>
        <w:t>.</w:t>
      </w:r>
      <w:r w:rsidR="00A51DDB">
        <w:rPr>
          <w:rFonts w:hAnsi="Times New Roman" w:ascii="Times New Roman"/>
          <w:sz w:val="24"/>
          <w:szCs w:val="24"/>
          <w:lang w:val="pl-PL"/>
        </w:rPr>
        <w:t>11</w:t>
      </w:r>
      <w:r w:rsidR="0024145A">
        <w:rPr>
          <w:rFonts w:hAnsi="Times New Roman" w:ascii="Times New Roman"/>
          <w:sz w:val="24"/>
          <w:szCs w:val="24"/>
          <w:lang w:val="pl-PL"/>
        </w:rPr>
        <w:t>.201</w:t>
      </w:r>
      <w:r w:rsidR="00A81A73">
        <w:rPr>
          <w:rFonts w:hAnsi="Times New Roman" w:ascii="Times New Roman"/>
          <w:sz w:val="24"/>
          <w:szCs w:val="24"/>
          <w:lang w:val="pl-PL"/>
        </w:rPr>
        <w:t>8</w:t>
      </w:r>
      <w:r w:rsidR="0024145A">
        <w:rPr>
          <w:rFonts w:hAnsi="Times New Roman" w:ascii="Times New Roman"/>
          <w:sz w:val="24"/>
          <w:szCs w:val="24"/>
          <w:lang w:val="pl-PL"/>
        </w:rPr>
        <w:t xml:space="preserve">.g. do </w:t>
      </w:r>
      <w:r w:rsidR="00A74767">
        <w:rPr>
          <w:rFonts w:hAnsi="Times New Roman" w:ascii="Times New Roman"/>
          <w:sz w:val="24"/>
          <w:szCs w:val="24"/>
          <w:lang w:val="pl-PL"/>
        </w:rPr>
        <w:t>22</w:t>
      </w:r>
      <w:r w:rsidR="00A81A73">
        <w:rPr>
          <w:rFonts w:hAnsi="Times New Roman" w:ascii="Times New Roman"/>
          <w:sz w:val="24"/>
          <w:szCs w:val="24"/>
          <w:lang w:val="pl-PL"/>
        </w:rPr>
        <w:t>.</w:t>
      </w:r>
      <w:r w:rsidR="00A51DDB">
        <w:rPr>
          <w:rFonts w:hAnsi="Times New Roman" w:ascii="Times New Roman"/>
          <w:sz w:val="24"/>
          <w:szCs w:val="24"/>
          <w:lang w:val="pl-PL"/>
        </w:rPr>
        <w:t>02</w:t>
      </w:r>
      <w:r w:rsidR="0024145A">
        <w:rPr>
          <w:rFonts w:hAnsi="Times New Roman" w:ascii="Times New Roman"/>
          <w:sz w:val="24"/>
          <w:szCs w:val="24"/>
          <w:lang w:val="pl-PL"/>
        </w:rPr>
        <w:t>.2018</w:t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>.g.</w:t>
      </w:r>
    </w:p>
    <w:p w14:textId="77777777" w14:paraId="1681AF9F" w:rsidRDefault="00747189" w:rsidP="00AC6017" w:rsidR="000E1F39" w:rsidRPr="00544B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narednom razd</w:t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>oblju će se prodavati nekretnine</w:t>
      </w:r>
      <w:r w:rsidR="0065043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>u vlasništvu stečajnog dužni</w:t>
      </w:r>
      <w:r>
        <w:rPr>
          <w:rFonts w:hAnsi="Times New Roman" w:ascii="Times New Roman"/>
          <w:sz w:val="24"/>
          <w:szCs w:val="24"/>
          <w:lang w:val="pl-PL"/>
        </w:rPr>
        <w:t>ka opterećene razlučnim pravom.</w:t>
      </w:r>
    </w:p>
    <w:p w14:textId="77777777" w14:paraId="083B2149" w:rsidRDefault="000E1F39" w:rsidP="00AC6017" w:rsidR="000E1F39" w:rsidRPr="00544BB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5F789BAC" w:rsidRDefault="000E1F39" w:rsidP="00AC6017" w:rsidR="000E1F39" w:rsidRPr="00544BB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44BB4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544BB4">
        <w:rPr>
          <w:rFonts w:hAnsi="Times New Roman" w:ascii="Times New Roman"/>
          <w:sz w:val="24"/>
          <w:szCs w:val="24"/>
          <w:lang w:val="pl-PL"/>
        </w:rPr>
        <w:tab/>
      </w:r>
      <w:r w:rsidRPr="00544BB4">
        <w:rPr>
          <w:rFonts w:hAnsi="Times New Roman" w:ascii="Times New Roman"/>
          <w:sz w:val="24"/>
          <w:szCs w:val="24"/>
          <w:lang w:val="pl-PL"/>
        </w:rPr>
        <w:tab/>
      </w:r>
      <w:r w:rsidRPr="00544BB4">
        <w:rPr>
          <w:rFonts w:hAnsi="Times New Roman" w:ascii="Times New Roman"/>
          <w:sz w:val="24"/>
          <w:szCs w:val="24"/>
          <w:lang w:val="pl-PL"/>
        </w:rPr>
        <w:tab/>
      </w:r>
      <w:r w:rsidRPr="00544BB4">
        <w:rPr>
          <w:rFonts w:hAnsi="Times New Roman" w:ascii="Times New Roman"/>
          <w:sz w:val="24"/>
          <w:szCs w:val="24"/>
          <w:lang w:val="pl-PL"/>
        </w:rPr>
        <w:tab/>
      </w:r>
      <w:r w:rsidRPr="00544BB4">
        <w:rPr>
          <w:rFonts w:hAnsi="Times New Roman" w:ascii="Times New Roman"/>
          <w:sz w:val="24"/>
          <w:szCs w:val="24"/>
          <w:lang w:val="pl-PL"/>
        </w:rPr>
        <w:tab/>
      </w:r>
      <w:r w:rsidRPr="00544BB4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14:textId="7D73FB11" w14:paraId="30F9117E" w:rsidRDefault="0024145A" w:rsidP="00AC6017" w:rsidR="000E1F39" w:rsidRPr="00544B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A74767">
        <w:rPr>
          <w:rFonts w:hAnsi="Times New Roman" w:ascii="Times New Roman"/>
          <w:sz w:val="24"/>
          <w:szCs w:val="24"/>
          <w:lang w:val="pl-PL"/>
        </w:rPr>
        <w:t>22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A51DDB">
        <w:rPr>
          <w:rFonts w:hAnsi="Times New Roman" w:ascii="Times New Roman"/>
          <w:sz w:val="24"/>
          <w:szCs w:val="24"/>
          <w:lang w:val="pl-PL"/>
        </w:rPr>
        <w:t>11</w:t>
      </w:r>
      <w:r w:rsidR="00156167">
        <w:rPr>
          <w:rFonts w:hAnsi="Times New Roman" w:ascii="Times New Roman"/>
          <w:sz w:val="24"/>
          <w:szCs w:val="24"/>
          <w:lang w:val="pl-PL"/>
        </w:rPr>
        <w:t>.201</w:t>
      </w:r>
      <w:r w:rsidR="00A81A73">
        <w:rPr>
          <w:rFonts w:hAnsi="Times New Roman" w:ascii="Times New Roman"/>
          <w:sz w:val="24"/>
          <w:szCs w:val="24"/>
          <w:lang w:val="pl-PL"/>
        </w:rPr>
        <w:t>8</w:t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>.g.</w:t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ab/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ab/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ab/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ab/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ab/>
      </w:r>
      <w:r w:rsidR="00BA4E32" w:rsidRPr="00544BB4">
        <w:rPr>
          <w:rFonts w:hAnsi="Times New Roman" w:ascii="Times New Roman"/>
          <w:sz w:val="24"/>
          <w:szCs w:val="24"/>
          <w:lang w:val="pl-PL"/>
        </w:rPr>
        <w:tab/>
        <w:t>Alma Klepac</w:t>
      </w:r>
    </w:p>
    <w:p w14:textId="77777777" w14:paraId="5E20D9DA" w:rsidRDefault="000E1F39" w:rsidP="00AC6017" w:rsidR="000E1F39" w:rsidRPr="00544BB4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2D525A30" w:rsidRDefault="00C61F72" w:rsidP="00AC6017" w:rsidR="00C61F72" w:rsidRPr="00544BB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sectPr w:rsidR="00C61F72" w:rsidRPr="00544B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08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D54FFA"/>
    <w:multiLevelType w:val="hybridMultilevel"/>
    <w:tmpl w:val="F522B1C4"/>
    <w:lvl w:tplc="3B5CB63A" w:ilvl="0">
      <w:start w:val="1"/>
      <w:numFmt w:val="lowerLetter"/>
      <w:lvlText w:val="%1)"/>
      <w:lvlJc w:val="left"/>
      <w:pPr>
        <w:ind w:hanging="360" w:left="644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656"/>
      </w:pPr>
    </w:lvl>
    <w:lvl w:tentative="true" w:tplc="041A001B" w:ilvl="2">
      <w:start w:val="1"/>
      <w:numFmt w:val="lowerRoman"/>
      <w:lvlText w:val="%3."/>
      <w:lvlJc w:val="right"/>
      <w:pPr>
        <w:ind w:hanging="180" w:left="1376"/>
      </w:pPr>
    </w:lvl>
    <w:lvl w:tentative="true" w:tplc="041A000F" w:ilvl="3">
      <w:start w:val="1"/>
      <w:numFmt w:val="decimal"/>
      <w:lvlText w:val="%4."/>
      <w:lvlJc w:val="left"/>
      <w:pPr>
        <w:ind w:hanging="360" w:left="2096"/>
      </w:pPr>
    </w:lvl>
    <w:lvl w:tentative="true" w:tplc="041A0019" w:ilvl="4">
      <w:start w:val="1"/>
      <w:numFmt w:val="lowerLetter"/>
      <w:lvlText w:val="%5."/>
      <w:lvlJc w:val="left"/>
      <w:pPr>
        <w:ind w:hanging="360" w:left="2816"/>
      </w:pPr>
    </w:lvl>
    <w:lvl w:tentative="true" w:tplc="041A001B" w:ilvl="5">
      <w:start w:val="1"/>
      <w:numFmt w:val="lowerRoman"/>
      <w:lvlText w:val="%6."/>
      <w:lvlJc w:val="right"/>
      <w:pPr>
        <w:ind w:hanging="180" w:left="3536"/>
      </w:pPr>
    </w:lvl>
    <w:lvl w:tentative="true" w:tplc="041A000F" w:ilvl="6">
      <w:start w:val="1"/>
      <w:numFmt w:val="decimal"/>
      <w:lvlText w:val="%7."/>
      <w:lvlJc w:val="left"/>
      <w:pPr>
        <w:ind w:hanging="360" w:left="4256"/>
      </w:pPr>
    </w:lvl>
    <w:lvl w:tentative="true" w:tplc="041A0019" w:ilvl="7">
      <w:start w:val="1"/>
      <w:numFmt w:val="lowerLetter"/>
      <w:lvlText w:val="%8."/>
      <w:lvlJc w:val="left"/>
      <w:pPr>
        <w:ind w:hanging="360" w:left="4976"/>
      </w:pPr>
    </w:lvl>
    <w:lvl w:tentative="true" w:tplc="041A001B" w:ilvl="8">
      <w:start w:val="1"/>
      <w:numFmt w:val="lowerRoman"/>
      <w:lvlText w:val="%9."/>
      <w:lvlJc w:val="right"/>
      <w:pPr>
        <w:ind w:hanging="180" w:left="5696"/>
      </w:pPr>
    </w:lvl>
  </w:abstractNum>
  <w:abstractNum w:abstractNumId="1">
    <w:nsid w:val="0946763B"/>
    <w:multiLevelType w:val="hybridMultilevel"/>
    <w:tmpl w:val="3A1CCBFC"/>
    <w:lvl w:tplc="4836BCB0" w:ilvl="0">
      <w:start w:val="2"/>
      <w:numFmt w:val="bullet"/>
      <w:lvlText w:val="-"/>
      <w:lvlJc w:val="left"/>
      <w:pPr>
        <w:ind w:hanging="360" w:left="1080"/>
      </w:pPr>
      <w:rPr>
        <w:rFonts w:cs="font208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ED11024"/>
    <w:multiLevelType w:val="hybridMultilevel"/>
    <w:tmpl w:val="8AB4BA4C"/>
    <w:lvl w:tplc="B59A6FF6" w:ilvl="0">
      <w:start w:val="1"/>
      <w:numFmt w:val="lowerLetter"/>
      <w:lvlText w:val="%1)"/>
      <w:lvlJc w:val="left"/>
      <w:pPr>
        <w:ind w:hanging="360" w:left="720"/>
      </w:pPr>
      <w:rPr>
        <w:rFonts w:eastAsia="Arial Unicode MS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4897DCD"/>
    <w:multiLevelType w:val="hybridMultilevel"/>
    <w:tmpl w:val="9B5A630E"/>
    <w:lvl w:tplc="AEDCAFB8" w:ilvl="0">
      <w:start w:val="1"/>
      <w:numFmt w:val="lowerLetter"/>
      <w:lvlText w:val="%1)"/>
      <w:lvlJc w:val="left"/>
      <w:pPr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21B251F9"/>
    <w:multiLevelType w:val="hybridMultilevel"/>
    <w:tmpl w:val="DDF82B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98350C6"/>
    <w:multiLevelType w:val="hybridMultilevel"/>
    <w:tmpl w:val="FC108C70"/>
    <w:lvl w:tplc="49523D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D108B7"/>
    <w:multiLevelType w:val="hybridMultilevel"/>
    <w:tmpl w:val="C6C64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2160"/>
      </w:pPr>
      <w:rPr>
        <w:rFonts w:cs="Calibri" w:eastAsia="Arial Unicode MS" w:hAnsi="Calibri" w:ascii="Calibri" w:hint="default"/>
      </w:rPr>
    </w:lvl>
    <w:lvl w:tplc="0409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9">
    <w:nsid w:val="73E14198"/>
    <w:multiLevelType w:val="hybridMultilevel"/>
    <w:tmpl w:val="300A4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7AD67E1"/>
    <w:multiLevelType w:val="hybridMultilevel"/>
    <w:tmpl w:val="46E2B91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2"/>
  </w:num>
  <w:num w:numId="11">
    <w:abstractNumId w:val="7"/>
  </w:num>
  <w:num w:numId="12">
    <w:abstractNumId w:val="10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54A"/>
    <w:rsid w:val="00055F68"/>
    <w:rsid w:val="00064EC2"/>
    <w:rsid w:val="000A091F"/>
    <w:rsid w:val="000E1F39"/>
    <w:rsid w:val="00122CB6"/>
    <w:rsid w:val="00145896"/>
    <w:rsid w:val="00156167"/>
    <w:rsid w:val="00205248"/>
    <w:rsid w:val="0024145A"/>
    <w:rsid w:val="00241FB4"/>
    <w:rsid w:val="00246568"/>
    <w:rsid w:val="002653B5"/>
    <w:rsid w:val="002A0AC0"/>
    <w:rsid w:val="002B3B31"/>
    <w:rsid w:val="002E7B7D"/>
    <w:rsid w:val="00301C55"/>
    <w:rsid w:val="003B28C0"/>
    <w:rsid w:val="003F4540"/>
    <w:rsid w:val="00452612"/>
    <w:rsid w:val="00535923"/>
    <w:rsid w:val="00536233"/>
    <w:rsid w:val="00544BB4"/>
    <w:rsid w:val="0065043D"/>
    <w:rsid w:val="00681DBD"/>
    <w:rsid w:val="006C1A3F"/>
    <w:rsid w:val="006D48DA"/>
    <w:rsid w:val="006D78B5"/>
    <w:rsid w:val="00714BD3"/>
    <w:rsid w:val="00747189"/>
    <w:rsid w:val="008512FB"/>
    <w:rsid w:val="008B2325"/>
    <w:rsid w:val="008D55FF"/>
    <w:rsid w:val="0097024F"/>
    <w:rsid w:val="009E46C5"/>
    <w:rsid w:val="009E6410"/>
    <w:rsid w:val="00A40D65"/>
    <w:rsid w:val="00A51DDB"/>
    <w:rsid w:val="00A571C1"/>
    <w:rsid w:val="00A74767"/>
    <w:rsid w:val="00A7776B"/>
    <w:rsid w:val="00A81A73"/>
    <w:rsid w:val="00AC6017"/>
    <w:rsid w:val="00B01310"/>
    <w:rsid w:val="00BA4108"/>
    <w:rsid w:val="00BA4E32"/>
    <w:rsid w:val="00BD3841"/>
    <w:rsid w:val="00C61F72"/>
    <w:rsid w:val="00CB2861"/>
    <w:rsid w:val="00D07964"/>
    <w:rsid w:val="00DF6650"/>
    <w:rsid w:val="00E141D4"/>
    <w:rsid w:val="00E229C6"/>
    <w:rsid w:val="00E75F06"/>
    <w:rsid w:val="00E81490"/>
    <w:rsid w:val="00FA4E5B"/>
    <w:rsid w:val="00FB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E39B6B8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E641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131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1310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2C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CB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CB6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CB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CB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E641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131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1310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2C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CB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CB6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CB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CB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784</properties:Words>
  <properties:Characters>4368</properties:Characters>
  <properties:Lines>115</properties:Lines>
  <properties:Paragraphs>47</properties:Paragraphs>
  <properties:TotalTime>6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2018-11-16T13:31:00Z</dcterms:created>
  <dc:creator>ADMINIBM</dc:creator>
  <cp:lastModifiedBy>Matea Bizjak</cp:lastModifiedBy>
  <cp:lastPrinted>2018-11-16T13:37:00Z</cp:lastPrinted>
  <dcterms:modified xmlns:xsi="http://www.w3.org/2001/XMLSchema-instance" xsi:type="dcterms:W3CDTF">2018-11-23T07:47:00Z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St-231/2015-84 / Podnesak - Izvješće stečajnog upravitelja (O20 Izvješće stečajnoga upravitelja o tijeku stečajnoga postupka i o stanju stečajne mase (čl. 89. st. 2. SZ)-22.11.2018.docx)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