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4302" w14:paraId="0574302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B15B88" w:rsidP="00B15B88" w:rsidR="00B15B88" w:rsidRPr="003A5CA0">
      <w:pPr>
        <w:rPr>
          <w:b/>
        </w:rPr>
      </w:pPr>
    </w:p>
    <w:p w:rsidRDefault="005A5020" w:rsidP="005A5020" w:rsidR="005A5020">
      <w:pPr>
        <w:jc w:val="both"/>
      </w:pPr>
    </w:p>
    <w:p w:rsidRDefault="005A5020" w:rsidP="005A5020" w:rsidR="005A5020">
      <w:r>
        <w:t>REPUBLIKA HRVATSKA</w:t>
      </w:r>
    </w:p>
    <w:p w:rsidRDefault="005A5020" w:rsidP="005A5020" w:rsidR="005A5020">
      <w:r>
        <w:t>TRGOVAČKI SUD U OSIJEKU</w:t>
      </w:r>
    </w:p>
    <w:p w:rsidRDefault="005A5020" w:rsidP="005A5020" w:rsidR="005A5020">
      <w:r>
        <w:t>STALNA SLUŽBA  U SLAVONSKOM BRODU</w:t>
      </w:r>
    </w:p>
    <w:p w:rsidRDefault="005A5020" w:rsidP="005A5020" w:rsidR="005A5020">
      <w:r>
        <w:t>Trg pobjede 13</w:t>
      </w:r>
    </w:p>
    <w:p w:rsidRDefault="005A5020" w:rsidP="005A5020" w:rsidR="005A5020">
      <w:r>
        <w:t xml:space="preserve">35000 SLAVONSKI BROD                                                                                      </w:t>
      </w:r>
    </w:p>
    <w:p w:rsidRDefault="005A5020" w:rsidP="005A5020" w:rsidR="005A5020">
      <w:pPr>
        <w:ind w:left="708"/>
      </w:pPr>
    </w:p>
    <w:p w:rsidRDefault="005A5020" w:rsidP="005A5020" w:rsidR="005A5020">
      <w:pPr>
        <w:ind w:firstLine="708" w:left="5664"/>
      </w:pPr>
      <w:r>
        <w:t xml:space="preserve"> Broj: 3 St-2070/2016-</w:t>
      </w:r>
      <w:r w:rsidR="00BA5092">
        <w:t>32</w:t>
      </w:r>
    </w:p>
    <w:p w:rsidRDefault="003E592F" w:rsidP="00B15B88" w:rsidR="003E592F">
      <w:pPr>
        <w:rPr>
          <w:b/>
        </w:rPr>
      </w:pPr>
    </w:p>
    <w:p w:rsidRDefault="00BA5092" w:rsidP="00B15B88" w:rsidR="00B15B8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E83772" w:rsidP="003F0268" w:rsidR="00E83772">
      <w:pPr>
        <w:jc w:val="both"/>
        <w:rPr>
          <w:b/>
        </w:rPr>
      </w:pPr>
    </w:p>
    <w:p w:rsidRDefault="005A5020" w:rsidP="005A5020" w:rsidR="005A5020">
      <w:pPr>
        <w:ind w:firstLine="708"/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</w:t>
      </w:r>
      <w:r w:rsidRPr="008667B3">
        <w:rPr>
          <w:b/>
        </w:rPr>
        <w:t xml:space="preserve">, </w:t>
      </w:r>
      <w:r w:rsidR="008667B3" w:rsidRPr="008667B3">
        <w:rPr>
          <w:b/>
        </w:rPr>
        <w:t>za trgovinu, usluge i uvoz-izvoz, Slavonski Brod, Svetog Antuna 104</w:t>
      </w:r>
      <w:r w:rsidRPr="008667B3">
        <w:rPr>
          <w:b/>
        </w:rPr>
        <w:t xml:space="preserve">, </w:t>
      </w:r>
      <w:r>
        <w:rPr>
          <w:b/>
        </w:rPr>
        <w:t>OIB: 86057633877</w:t>
      </w:r>
      <w:r>
        <w:t>,</w:t>
      </w:r>
      <w:r>
        <w:rPr>
          <w:color w:val="222222"/>
        </w:rPr>
        <w:t xml:space="preserve">  koga zastupa upraviteljica stečajne mase Daša Panjaković Senjić iz Osijeka, 8. ožujka 2017. </w:t>
      </w:r>
    </w:p>
    <w:p w:rsidRDefault="005A5020" w:rsidP="005A5020" w:rsidR="005A5020">
      <w:pPr>
        <w:ind w:left="708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A5092">
        <w:t>z a k l j u č i o</w:t>
      </w:r>
      <w:r w:rsidR="00B15B88" w:rsidRPr="00EB6741">
        <w:t xml:space="preserve">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BA5092" w:rsidP="00E6235E" w:rsidR="009F7655">
      <w:pPr>
        <w:rPr>
          <w:color w:val="000000"/>
        </w:rPr>
      </w:pPr>
      <w:r>
        <w:rPr>
          <w:color w:val="000000"/>
        </w:rPr>
        <w:tab/>
        <w:t>Nalaže se uprav.stečajne mase da u sudski spis dostavi broj računa steč.mase na koji će se prebaciti iznos uplaćenog predujma za potrebe prodaje imovine u postupku pred Finom.</w:t>
      </w:r>
    </w:p>
    <w:p w:rsidRDefault="00BA5092" w:rsidP="00E6235E" w:rsidR="00BA5092">
      <w:r>
        <w:rPr>
          <w:color w:val="000000"/>
        </w:rPr>
        <w:tab/>
        <w:t>Nalaže se uprav.stečajne mase da na poziv Fine izvrši uplatu predujma s računa stečajne mase nakon što iznos predujma bude dostavljen na taj račun.</w:t>
      </w:r>
    </w:p>
    <w:p w:rsidRDefault="009F7655" w:rsidP="00E6235E" w:rsidR="009F7655"/>
    <w:p w:rsidRDefault="009F7655" w:rsidP="009F7655" w:rsidR="00E6235E">
      <w:pPr>
        <w:ind w:firstLine="708"/>
      </w:pPr>
      <w:r>
        <w:rPr>
          <w:color w:val="000000"/>
        </w:rPr>
        <w:t>U Slavonskom Brodu 8</w:t>
      </w:r>
      <w:r w:rsidR="00E6235E">
        <w:rPr>
          <w:color w:val="000000"/>
        </w:rPr>
        <w:t xml:space="preserve">. </w:t>
      </w:r>
      <w:r>
        <w:rPr>
          <w:color w:val="000000"/>
        </w:rPr>
        <w:t>ožujka</w:t>
      </w:r>
      <w:r w:rsidR="00E6235E">
        <w:rPr>
          <w:color w:val="000000"/>
        </w:rPr>
        <w:t xml:space="preserve">  201</w:t>
      </w:r>
      <w:r>
        <w:rPr>
          <w:color w:val="000000"/>
        </w:rPr>
        <w:t>7</w:t>
      </w:r>
      <w:r w:rsidR="00E6235E">
        <w:rPr>
          <w:color w:val="000000"/>
        </w:rPr>
        <w:t>.</w:t>
      </w:r>
    </w:p>
    <w:p w:rsidRDefault="00E6235E" w:rsidP="00E6235E" w:rsidR="00E6235E"/>
    <w:p w:rsidRDefault="00E6235E" w:rsidP="009F7655" w:rsidR="00E6235E">
      <w:pPr>
        <w:ind w:firstLine="708" w:left="5664"/>
      </w:pPr>
      <w:r>
        <w:rPr>
          <w:color w:val="000000"/>
        </w:rPr>
        <w:t>Sutkinja:</w:t>
      </w:r>
    </w:p>
    <w:p w:rsidRDefault="00E6235E" w:rsidP="009F7655" w:rsidR="00E6235E">
      <w:pPr>
        <w:ind w:left="5664"/>
      </w:pPr>
    </w:p>
    <w:p w:rsidRDefault="00E6235E" w:rsidP="009F7655" w:rsidR="00E6235E">
      <w:pPr>
        <w:ind w:left="5664"/>
      </w:pPr>
      <w:r>
        <w:rPr>
          <w:color w:val="000000"/>
        </w:rPr>
        <w:t xml:space="preserve">Daniela Martini Maoduš </w:t>
      </w:r>
    </w:p>
    <w:p w:rsidRDefault="00E6235E" w:rsidP="00E6235E" w:rsidR="00E6235E"/>
    <w:p w:rsidRDefault="00E6235E" w:rsidP="00E6235E" w:rsidR="00E6235E"/>
    <w:p w:rsidRDefault="009F7655" w:rsidP="009F7655" w:rsidR="009F7655" w:rsidRPr="00C63408"/>
    <w:sectPr w:rsidR="009F7655" w:rsidRPr="00C634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80654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32A71"/>
    <w:rsid w:val="00336D8F"/>
    <w:rsid w:val="00340949"/>
    <w:rsid w:val="00360E6B"/>
    <w:rsid w:val="003C69C4"/>
    <w:rsid w:val="003D07E7"/>
    <w:rsid w:val="003E592F"/>
    <w:rsid w:val="003F0268"/>
    <w:rsid w:val="0040687A"/>
    <w:rsid w:val="00443D03"/>
    <w:rsid w:val="00447F58"/>
    <w:rsid w:val="00464F70"/>
    <w:rsid w:val="00470CD6"/>
    <w:rsid w:val="00486E1D"/>
    <w:rsid w:val="004B5F46"/>
    <w:rsid w:val="004D4087"/>
    <w:rsid w:val="00550C58"/>
    <w:rsid w:val="00593906"/>
    <w:rsid w:val="005A5020"/>
    <w:rsid w:val="005E5E2D"/>
    <w:rsid w:val="00615AEC"/>
    <w:rsid w:val="006211B4"/>
    <w:rsid w:val="0063537E"/>
    <w:rsid w:val="00664DD3"/>
    <w:rsid w:val="00681FDA"/>
    <w:rsid w:val="00697BE9"/>
    <w:rsid w:val="006C08C2"/>
    <w:rsid w:val="006F4B6C"/>
    <w:rsid w:val="007042E0"/>
    <w:rsid w:val="00752574"/>
    <w:rsid w:val="00766CE2"/>
    <w:rsid w:val="00773352"/>
    <w:rsid w:val="00796921"/>
    <w:rsid w:val="007A4897"/>
    <w:rsid w:val="00830A2E"/>
    <w:rsid w:val="008667B3"/>
    <w:rsid w:val="008D02FE"/>
    <w:rsid w:val="008D47EE"/>
    <w:rsid w:val="00910B81"/>
    <w:rsid w:val="00954DCF"/>
    <w:rsid w:val="0095784F"/>
    <w:rsid w:val="0097501D"/>
    <w:rsid w:val="00995191"/>
    <w:rsid w:val="009E7E31"/>
    <w:rsid w:val="009F2BF8"/>
    <w:rsid w:val="009F40E3"/>
    <w:rsid w:val="009F7655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068A9"/>
    <w:rsid w:val="00B15B88"/>
    <w:rsid w:val="00B36E91"/>
    <w:rsid w:val="00B45FFE"/>
    <w:rsid w:val="00B53B76"/>
    <w:rsid w:val="00B855EA"/>
    <w:rsid w:val="00BA33B7"/>
    <w:rsid w:val="00BA5092"/>
    <w:rsid w:val="00BD0EBD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5ACA"/>
    <w:rsid w:val="00E57604"/>
    <w:rsid w:val="00E60290"/>
    <w:rsid w:val="00E6235E"/>
    <w:rsid w:val="00E676AA"/>
    <w:rsid w:val="00E731F9"/>
    <w:rsid w:val="00E83772"/>
    <w:rsid w:val="00E871E8"/>
    <w:rsid w:val="00EB6741"/>
    <w:rsid w:val="00F13D24"/>
    <w:rsid w:val="00F373DA"/>
    <w:rsid w:val="00F73DC6"/>
    <w:rsid w:val="00F74B07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05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150</properties:Words>
  <properties:Characters>765</properties:Characters>
  <properties:Lines>34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2017-03-08T13:30:00Z</dcterms:created>
  <dc:creator>Marija Janković</dc:creator>
  <cp:lastModifiedBy>wsadmin</cp:lastModifiedBy>
  <cp:lastPrinted>2017-03-08T13:26:00Z</cp:lastPrinted>
  <dcterms:modified xmlns:xsi="http://www.w3.org/2001/XMLSchema-instance" xsi:type="dcterms:W3CDTF">2017-03-08T13:32:00Z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