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e3bb" w14:paraId="141e3bb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E3BD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St-4319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B2D10" w:rsidRPr="007B2D10">
        <w:t xml:space="preserve"> </w:t>
      </w:r>
      <w:r w:rsidR="00BA499C">
        <w:t xml:space="preserve"> </w:t>
      </w:r>
      <w:r w:rsidR="007B2D10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>MEJA – ekološka zadruga, Rakov Potok, Slemenska cesta 39, OIB: 16932109006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99C" w:rsidRPr="007B2D1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>MEJA – ekološka zadruga, Rakov Potok, Slemenska cesta 39, OIB: 16932109006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E6671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203B0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388A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Dujmović, Zagreb, Božidara Magovca 48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4388A">
        <w:rPr>
          <w:rFonts w:cs="Times New Roman" w:eastAsia="Times New Roman" w:hAnsi="Times New Roman" w:ascii="Times New Roman"/>
          <w:sz w:val="24"/>
          <w:szCs w:val="24"/>
          <w:lang w:eastAsia="hr-HR"/>
        </w:rPr>
        <w:t>30711927799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A499C" w:rsidRPr="00BA49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MEJA – ekološka zadruga, Rakov Potok, Slemenska cesta 39, OIB: 16932109006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B2D10">
        <w:rPr>
          <w:rFonts w:cs="Times New Roman" w:eastAsia="Times New Roman" w:hAnsi="Times New Roman" w:ascii="Times New Roman"/>
          <w:sz w:val="24"/>
          <w:szCs w:val="20"/>
          <w:lang w:eastAsia="hr-HR"/>
        </w:rPr>
        <w:t>23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2441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E3BD6">
      <w:rPr>
        <w:rFonts w:cs="Times New Roman" w:hAnsi="Times New Roman" w:ascii="Times New Roman"/>
        <w:sz w:val="24"/>
        <w:szCs w:val="24"/>
      </w:rPr>
      <w:t>4319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203B0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24416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3BD6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499C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388A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24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4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2441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244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244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24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4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244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244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244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4319</izvorni_sadrzaj>
    <derivirana_varijabla naziv="DomainObject.Predmet.Broj_1">4319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St-4319/2015</izvorni_sadrzaj>
    <derivirana_varijabla naziv="DomainObject.Predmet.OznakaBroj_1">St-4319/2015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 - ekološka zadruga zastupanog po punomoćniku Dražen Pavliček-babić</izvorni_sadrzaj>
    <derivirana_varijabla naziv="DomainObject.Predmet.ProtustrankaFormated_1">  MEJA - ekološka zadruga zastupanog po punomoćniku Dražen Pavliček-babić</derivirana_varijabla>
  </DomainObject.Predmet.ProtustrankaFormated>
  <DomainObject.Predmet.ProtustrankaFormatedOIB>
    <izvorni_sadrzaj>  MEJA - ekološka zadruga, OIB 16932109006 zastupanog po punomoćniku Dražen Pavliček-babić</izvorni_sadrzaj>
    <derivirana_varijabla naziv="DomainObject.Predmet.ProtustrankaFormatedOIB_1">  MEJA - ekološka zadruga, OIB 16932109006 zastupanog po punomoćniku Dražen Pavliček-babić</derivirana_varijabla>
  </DomainObject.Predmet.ProtustrankaFormatedOIB>
  <DomainObject.Predmet.ProtustrankaFormatedWithAdress>
    <izvorni_sadrzaj> MEJA - ekološka zadruga, Slemenska cesta 39, 10436 Rakov Potok zastupanog po punomoćniku Dražen Pavliček-babić</izvorni_sadrzaj>
    <derivirana_varijabla naziv="DomainObject.Predmet.ProtustrankaFormatedWithAdress_1"> MEJA - ekološka zadruga, Slemenska cesta 39, 10436 Rakov Potok zastupanog po punomoćniku Dražen Pavliček-babić</derivirana_varijabla>
  </DomainObject.Predmet.ProtustrankaFormatedWithAdress>
  <DomainObject.Predmet.ProtustrankaFormatedWithAdressOIB>
    <izvorni_sadrzaj> MEJA - ekološka zadruga, OIB 16932109006, Slemenska cesta 39, 10436 Rakov Potok zastupanog po punomoćniku Dražen Pavliček-babić</izvorni_sadrzaj>
    <derivirana_varijabla naziv="DomainObject.Predmet.ProtustrankaFormatedWithAdressOIB_1"> MEJA - ekološka zadruga, OIB 16932109006, Slemenska cesta 39, 10436 Rakov Potok zastupanog po punomoćniku Dražen Pavliček-babić</derivirana_varijabla>
  </DomainObject.Predmet.ProtustrankaFormatedWithAdressOIB>
  <DomainObject.Predmet.ProtustrankaWithAdress>
    <izvorni_sadrzaj>MEJA - ekološka zadruga Slemenska cesta 39, 10436 Rakov Potok</izvorni_sadrzaj>
    <derivirana_varijabla naziv="DomainObject.Predmet.ProtustrankaWithAdress_1">MEJA - ekološka zadruga Slemenska cesta 39, 10436 Rakov Potok</derivirana_varijabla>
  </DomainObject.Predmet.ProtustrankaWithAdress>
  <DomainObject.Predmet.ProtustrankaWithAdressOIB>
    <izvorni_sadrzaj>MEJA - ekološka zadruga, OIB 16932109006, Slemenska cesta 39, 10436 Rakov Potok</izvorni_sadrzaj>
    <derivirana_varijabla naziv="DomainObject.Predmet.ProtustrankaWithAdressOIB_1">MEJA - ekološka zadruga, OIB 16932109006, Slemenska cesta 39, 10436 Rakov Potok</derivirana_varijabla>
  </DomainObject.Predmet.ProtustrankaWithAdressOIB>
  <DomainObject.Predmet.ProtustrankaNazivFormated>
    <izvorni_sadrzaj>MEJA - ekološka zadruga</izvorni_sadrzaj>
    <derivirana_varijabla naziv="DomainObject.Predmet.ProtustrankaNazivFormated_1">MEJA - ekološka zadruga</derivirana_varijabla>
  </DomainObject.Predmet.ProtustrankaNazivFormated>
  <DomainObject.Predmet.ProtustrankaNazivFormatedOIB>
    <izvorni_sadrzaj>MEJA - ekološka zadruga, OIB 16932109006</izvorni_sadrzaj>
    <derivirana_varijabla naziv="DomainObject.Predmet.ProtustrankaNazivFormatedOIB_1">MEJA - ekološka zadruga, OIB 16932109006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MEJA - ekološka zadruga zastupanog po punomoćniku Dražen Pavliček-babić</item>
    </izvorni_sadrzaj>
    <derivirana_varijabla naziv="DomainObject.Predmet.ProtuStrankaListFormated_1">
      <item>MEJA - ekološka zadruga zastupanog po punomoćniku Dražen Pavliček-babić</item>
    </derivirana_varijabla>
  </DomainObject.Predmet.ProtuStrankaListFormated>
  <DomainObject.Predmet.ProtuStrankaListFormatedOIB>
    <izvorni_sadrzaj>
      <item>MEJA - ekološka zadruga, OIB 16932109006 zastupanog po punomoćniku Dražen Pavliček-babić</item>
    </izvorni_sadrzaj>
    <derivirana_varijabla naziv="DomainObject.Predmet.ProtuStrankaListFormatedOIB_1">
      <item>MEJA - ekološka zadruga, OIB 16932109006 zastupanog po punomoćniku Dražen Pavliček-babić</item>
    </derivirana_varijabla>
  </DomainObject.Predmet.ProtuStrankaListFormatedOIB>
  <DomainObject.Predmet.ProtuStrankaListFormatedWithAdress>
    <izvorni_sadrzaj>
      <item>MEJA - ekološka zadruga, Slemenska cesta 39, 10436 Rakov Potok zastupanog po punomoćniku Dražen Pavliček-babić</item>
    </izvorni_sadrzaj>
    <derivirana_varijabla naziv="DomainObject.Predmet.ProtuStrankaListFormatedWithAdress_1">
      <item>MEJA - ekološka zadruga, Slemenska cesta 39, 10436 Rakov Potok zastupanog po punomoćniku Dražen Pavliček-babić</item>
    </derivirana_varijabla>
  </DomainObject.Predmet.ProtuStrankaListFormatedWithAdress>
  <DomainObject.Predmet.ProtuStrankaListFormatedWithAdressOIB>
    <izvorni_sadrzaj>
      <item>MEJA - ekološka zadruga, OIB 16932109006, Slemenska cesta 39, 10436 Rakov Potok zastupanog po punomoćniku Dražen Pavliček-babić</item>
    </izvorni_sadrzaj>
    <derivirana_varijabla naziv="DomainObject.Predmet.ProtuStrankaListFormatedWithAdressOIB_1">
      <item>MEJA - ekološka zadruga, OIB 16932109006, Slemenska cesta 39, 10436 Rakov Potok zastupanog po punomoćniku Dražen Pavliček-babić</item>
    </derivirana_varijabla>
  </DomainObject.Predmet.ProtuStrankaListFormatedWithAdressOIB>
  <DomainObject.Predmet.ProtuStrankaListNazivFormated>
    <izvorni_sadrzaj>
      <item>MEJA - ekološka zadruga</item>
    </izvorni_sadrzaj>
    <derivirana_varijabla naziv="DomainObject.Predmet.ProtuStrankaListNazivFormated_1">
      <item>MEJA - ekološka zadruga</item>
    </derivirana_varijabla>
  </DomainObject.Predmet.ProtuStrankaListNazivFormated>
  <DomainObject.Predmet.ProtuStrankaListNazivFormatedOIB>
    <izvorni_sadrzaj>
      <item>MEJA - ekološka zadruga, OIB 16932109006</item>
    </izvorni_sadrzaj>
    <derivirana_varijabla naziv="DomainObject.Predmet.ProtuStrankaListNazivFormatedOIB_1">
      <item>MEJA - ekološka zadruga, OIB 16932109006</item>
    </derivirana_varijabla>
  </DomainObject.Predmet.ProtuStrankaListNazivFormatedOIB>
  <DomainObject.Predmet.OstaliListFormated>
    <izvorni_sadrzaj>
      <item>Dražen Pavliček-babić punomoćnik sudionika u postupku MEJA - ekološka zadruga</item>
    </izvorni_sadrzaj>
    <derivirana_varijabla naziv="DomainObject.Predmet.OstaliListFormated_1">
      <item>Dražen Pavliček-babić punomoćnik sudionika u postupku MEJA - ekološka zadruga</item>
    </derivirana_varijabla>
  </DomainObject.Predmet.OstaliListFormated>
  <DomainObject.Predmet.OstaliListFormatedOIB>
    <izvorni_sadrzaj>
      <item>Dražen Pavliček-babić, OIB 91185066028 punomoćnik sudionika u postupku MEJA - ekološka zadruga</item>
    </izvorni_sadrzaj>
    <derivirana_varijabla naziv="DomainObject.Predmet.OstaliListFormatedOIB_1">
      <item>Dražen Pavliček-babić, OIB 91185066028 punomoćnik sudionika u postupku MEJA - ekološka zadruga</item>
    </derivirana_varijabla>
  </DomainObject.Predmet.OstaliListFormatedOIB>
  <DomainObject.Predmet.OstaliListFormatedWithAdress>
    <izvorni_sadrzaj>
      <item>Dražen Pavliček-babić, Slemenska Cesta 39, 10436 Horvati punomoćnik sudionika u postupku MEJA - ekološka zadruga</item>
    </izvorni_sadrzaj>
    <derivirana_varijabla naziv="DomainObject.Predmet.OstaliListFormatedWithAdress_1">
      <item>Dražen Pavliček-babić, Slemenska Cesta 39, 10436 Horvati punomoćnik sudionika u postupku MEJA - ekološka zadruga</item>
    </derivirana_varijabla>
  </DomainObject.Predmet.OstaliListFormatedWithAdress>
  <DomainObject.Predmet.OstaliListFormatedWithAdressOIB>
    <izvorni_sadrzaj>
      <item>Dražen Pavliček-babić, OIB 91185066028, Slemenska Cesta 39, 10436 Horvati punomoćnik sudionika u postupku MEJA - ekološka zadruga</item>
    </izvorni_sadrzaj>
    <derivirana_varijabla naziv="DomainObject.Predmet.OstaliListFormatedWithAdressOIB_1">
      <item>Dražen Pavliček-babić, OIB 91185066028, Slemenska Cesta 39, 10436 Horvati punomoćnik sudionika u postupku MEJA - ekološka zadruga</item>
    </derivirana_varijabla>
  </DomainObject.Predmet.OstaliListFormatedWithAdressOIB>
  <DomainObject.Predmet.OstaliListNazivFormated>
    <izvorni_sadrzaj>
      <item>Dražen Pavliček-babić</item>
    </izvorni_sadrzaj>
    <derivirana_varijabla naziv="DomainObject.Predmet.OstaliListNazivFormated_1">
      <item>Dražen Pavliček-babić</item>
    </derivirana_varijabla>
  </DomainObject.Predmet.OstaliListNazivFormated>
  <DomainObject.Predmet.OstaliListNazivFormatedOIB>
    <izvorni_sadrzaj>
      <item>Dražen Pavliček-babić, OIB 91185066028</item>
    </izvorni_sadrzaj>
    <derivirana_varijabla naziv="DomainObject.Predmet.OstaliListNazivFormatedOIB_1">
      <item>Dražen Pavliček-babić, OIB 91185066028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MEJA - ekološka zadruga</izvorni_sadrzaj>
    <derivirana_varijabla naziv="DomainObject.Predmet.ProtustrankaIDrugi_1">MEJA - ekološka zadruga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MEJA - ekološka zadruga, OIB 16932109006, Slemenska cesta 39, 10436 Rakov Potok</izvorni_sadrzaj>
    <derivirana_varijabla naziv="DomainObject.Predmet.ProtustrankaIDrugiAdressOIB_1">MEJA - ekološka zadruga, OIB 16932109006, Slemenska cesta 39,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MEJA - ekološka zadruga</item>
      <item>Dražen Pavliček-babić</item>
    </izvorni_sadrzaj>
    <derivirana_varijabla naziv="DomainObject.Predmet.SudioniciListNaziv_1">
      <item>FINA Regionalni centar Zagreb</item>
      <item>MEJA - ekološka zadruga</item>
      <item>Dražen Pavliček-babić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MEJA - ekološka zadruga, OIB 16932109006, Slemenska cesta 39,10436 Rakov Potok</item>
      <item>Dražen Pavliček-babić, OIB 91185066028, Slemenska Cesta 39,10436 Horvati</item>
    </izvorni_sadrzaj>
    <derivirana_varijabla naziv="DomainObject.Predmet.SudioniciListAdressOIB_1">
      <item>FINA Regionalni centar Zagreb, OIB 85821130368, Trg svibanjskih žrtava 1995. br 1,10000 Zagreb</item>
      <item>MEJA - ekološka zadruga, OIB 16932109006, Slemenska cesta 39,10436 Rakov Potok</item>
      <item>Dražen Pavliček-babić, OIB 91185066028, Slemenska Cesta 39,10436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16932109006</item>
      <item>, OIB 91185066028</item>
    </izvorni_sadrzaj>
    <derivirana_varijabla naziv="DomainObject.Predmet.SudioniciListNazivOIB_1">
      <item>, OIB 85821130368</item>
      <item>, OIB 16932109006</item>
      <item>, OIB 91185066028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2761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2016-05-20T13:28:00Z</dcterms:created>
  <dc:creator>Ivan Turčić</dc:creator>
  <cp:lastModifiedBy>Ivan Turčić</cp:lastModifiedBy>
  <dcterms:modified xmlns:xsi="http://www.w3.org/2001/XMLSchema-instance" xsi:type="dcterms:W3CDTF">2016-05-23T06:56:00Z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