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d8fc" w14:paraId="1bed8fc" w:rsidRDefault="00AB4602" w:rsidP="002B4E37" w:rsidR="002B4E37" w:rsidRPr="002B4E37">
      <w:pPr>
        <w:pStyle w:val="NormaleSPIS"/>
        <w:ind w:firstLine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4E37" w:rsidRPr="002B4E37">
        <w:rPr>
          <w:rFonts w:cs="Times New Roman" w:eastAsia="Calibri"/>
          <w:noProof/>
        </w:rPr>
        <w:t xml:space="preserve">     </w:t>
      </w:r>
    </w:p>
    <w:p w:rsidRDefault="002B4E37" w:rsidP="002B4E37" w:rsidR="002B4E37" w:rsidRPr="002B4E37">
      <w:pPr>
        <w:tabs>
          <w:tab w:pos="7088" w:val="left"/>
        </w:tabs>
        <w:spacing w:after="0"/>
        <w:contextualSpacing/>
        <w:rPr>
          <w:rFonts w:cs="Times New Roman" w:eastAsia="Calibri"/>
          <w:noProof/>
          <w:lang w:eastAsia="hr-HR"/>
        </w:rPr>
      </w:pPr>
    </w:p>
    <w:p w:rsidRDefault="002B4E37" w:rsidP="002B4E37" w:rsidR="002B4E37" w:rsidRPr="002B4E37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2B4E37">
        <w:rPr>
          <w:rFonts w:cs="Times New Roman" w:eastAsia="Calibri"/>
          <w:noProof/>
          <w:lang w:eastAsia="hr-HR"/>
        </w:rPr>
        <w:t xml:space="preserve">     REPUBLIKA HRVATSKA</w:t>
      </w:r>
    </w:p>
    <w:p w:rsidRDefault="002B4E37" w:rsidP="002B4E37" w:rsidR="002B4E37" w:rsidRPr="002B4E37">
      <w:pPr>
        <w:spacing w:lineRule="auto" w:line="276" w:after="0"/>
        <w:rPr>
          <w:rFonts w:cs="Times New Roman" w:eastAsia="Calibri"/>
        </w:rPr>
      </w:pPr>
      <w:r w:rsidRPr="002B4E37">
        <w:rPr>
          <w:rFonts w:cs="Times New Roman" w:eastAsia="Calibri"/>
        </w:rPr>
        <w:t>OPĆINSKI SUD U VARAŽDINU</w:t>
      </w:r>
    </w:p>
    <w:p w:rsidRDefault="002B4E37" w:rsidP="002B4E37" w:rsidR="002B4E37" w:rsidRPr="002B4E37">
      <w:pPr>
        <w:spacing w:lineRule="auto" w:line="276" w:after="0"/>
        <w:rPr>
          <w:rFonts w:cs="Times New Roman" w:eastAsia="Calibri"/>
        </w:rPr>
      </w:pPr>
      <w:r w:rsidRPr="002B4E37">
        <w:rPr>
          <w:rFonts w:cs="Times New Roman" w:eastAsia="Calibri"/>
        </w:rPr>
        <w:t xml:space="preserve">       Varaždin, Braće Radića 2                                                    </w:t>
      </w:r>
      <w:proofErr w:type="spellStart"/>
      <w:r w:rsidRPr="002B4E37">
        <w:rPr>
          <w:rFonts w:cs="Times New Roman" w:eastAsia="Times New Roman"/>
          <w:lang w:eastAsia="hr-HR"/>
        </w:rPr>
        <w:t>Posl</w:t>
      </w:r>
      <w:proofErr w:type="spellEnd"/>
      <w:r w:rsidRPr="002B4E37">
        <w:rPr>
          <w:rFonts w:cs="Times New Roman" w:eastAsia="Times New Roman"/>
          <w:lang w:eastAsia="hr-HR"/>
        </w:rPr>
        <w:t xml:space="preserve">. broj: 7 </w:t>
      </w:r>
      <w:proofErr w:type="spellStart"/>
      <w:r w:rsidRPr="002B4E37">
        <w:rPr>
          <w:rFonts w:cs="Times New Roman" w:eastAsia="Times New Roman"/>
          <w:lang w:eastAsia="hr-HR"/>
        </w:rPr>
        <w:t>Sp</w:t>
      </w:r>
      <w:proofErr w:type="spellEnd"/>
      <w:r w:rsidRPr="002B4E37">
        <w:rPr>
          <w:rFonts w:cs="Times New Roman" w:eastAsia="Times New Roman"/>
          <w:lang w:eastAsia="hr-HR"/>
        </w:rPr>
        <w:t>-14/16-20</w:t>
      </w:r>
    </w:p>
    <w:p w:rsidRDefault="002B4E37" w:rsidP="002B4E37" w:rsidR="002B4E37" w:rsidRPr="002B4E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4E37" w:rsidP="002B4E37" w:rsidR="002B4E37" w:rsidRPr="002B4E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4E37" w:rsidP="002B4E37" w:rsidR="002B4E37" w:rsidRPr="002B4E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B4E37">
        <w:rPr>
          <w:rFonts w:cs="Times New Roman" w:eastAsia="Times New Roman"/>
          <w:lang w:eastAsia="hr-HR"/>
        </w:rPr>
        <w:t>Općinski sud u Varaždinu po sutkinji Ana-Mariji Murić u stečajnom postupku povodom prijedloga potrošača KARLA VODUŠEKA iz Varaždina, Josipa Kozarca 16, OIB:42605911423, za otvaranje stečajnog postupka, dana 28. ožujka 2017. godine objavljuje</w:t>
      </w:r>
    </w:p>
    <w:p w:rsidRDefault="002B4E37" w:rsidP="002B4E37" w:rsidR="002B4E37" w:rsidRPr="002B4E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4E37" w:rsidP="002B4E37" w:rsidR="002B4E37" w:rsidRPr="002B4E3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B4E37">
        <w:rPr>
          <w:rFonts w:cs="Times New Roman" w:eastAsia="Times New Roman"/>
          <w:lang w:eastAsia="hr-HR"/>
        </w:rPr>
        <w:t>POZIV</w:t>
      </w:r>
    </w:p>
    <w:p w:rsidRDefault="002B4E37" w:rsidP="002B4E37" w:rsidR="002B4E37" w:rsidRPr="002B4E3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2B4E37" w:rsidP="002B4E37" w:rsidR="002B4E37" w:rsidRPr="002B4E3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B4E37">
        <w:rPr>
          <w:rFonts w:cs="Times New Roman" w:eastAsia="Times New Roman"/>
          <w:lang w:eastAsia="hr-HR"/>
        </w:rPr>
        <w:t>za pripremno ročište u postupku stečaja potrošača</w:t>
      </w:r>
    </w:p>
    <w:p w:rsidRDefault="002B4E37" w:rsidP="002B4E37" w:rsidR="002B4E37" w:rsidRPr="002B4E37">
      <w:pPr>
        <w:spacing w:after="0"/>
        <w:rPr>
          <w:rFonts w:cs="Times New Roman" w:eastAsia="Times New Roman"/>
          <w:lang w:eastAsia="hr-HR"/>
        </w:rPr>
      </w:pPr>
    </w:p>
    <w:p w:rsidRDefault="002B4E37" w:rsidP="002B4E37" w:rsidR="002B4E37" w:rsidRPr="002B4E37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B4E37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2B4E37" w:rsidP="002B4E37" w:rsidR="002B4E37" w:rsidRPr="002B4E37">
      <w:pPr>
        <w:spacing w:after="0"/>
        <w:rPr>
          <w:rFonts w:cs="Times New Roman" w:eastAsia="Times New Roman"/>
          <w:lang w:eastAsia="hr-HR"/>
        </w:rPr>
      </w:pPr>
    </w:p>
    <w:p w:rsidRDefault="002B4E37" w:rsidP="002B4E37" w:rsidR="002B4E37" w:rsidRPr="002B4E37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r w:rsidRPr="002B4E37">
        <w:rPr>
          <w:rFonts w:cs="Times New Roman" w:eastAsia="Times New Roman"/>
          <w:u w:val="single"/>
          <w:lang w:eastAsia="hr-HR"/>
        </w:rPr>
        <w:t>03. svibnja 2017. godine u 09,00 sati u sobi broj 113.</w:t>
      </w:r>
    </w:p>
    <w:p w:rsidRDefault="002B4E37" w:rsidP="002B4E37" w:rsidR="002B4E37" w:rsidRPr="002B4E37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2B4E37" w:rsidP="002B4E37" w:rsidR="002B4E37" w:rsidRPr="002B4E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B4E37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2B4E37" w:rsidP="002B4E37" w:rsidR="002B4E37" w:rsidRPr="002B4E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B4E37" w:rsidP="002B4E37" w:rsidR="002B4E37" w:rsidRPr="002B4E37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B4E37">
        <w:rPr>
          <w:rFonts w:cs="Times New Roman" w:eastAsia="Times New Roman"/>
          <w:lang w:eastAsia="hr-HR"/>
        </w:rPr>
        <w:t>Ovaj poziv objavljuje se na mrežnoj stranici e- Oglasna ploča sudova.</w:t>
      </w:r>
    </w:p>
    <w:p w:rsidRDefault="002B4E37" w:rsidP="002B4E37" w:rsidR="002B4E37" w:rsidRPr="002B4E37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2B4E37" w:rsidP="002B4E37" w:rsidR="002B4E37" w:rsidRPr="002B4E37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B4E37">
        <w:rPr>
          <w:rFonts w:cs="Times New Roman" w:eastAsia="Times New Roman"/>
          <w:lang w:eastAsia="hr-HR"/>
        </w:rPr>
        <w:t>Na ročište se pozivaju vjerovnici:</w:t>
      </w:r>
    </w:p>
    <w:p w:rsidRDefault="002B4E37" w:rsidP="002B4E37" w:rsidR="002B4E37" w:rsidRPr="002B4E37">
      <w:pPr>
        <w:spacing w:lineRule="auto" w:line="276" w:after="0"/>
        <w:jc w:val="both"/>
        <w:rPr>
          <w:rFonts w:cs="Times New Roman" w:eastAsia="Times New Roman"/>
          <w:lang w:eastAsia="hr-HR"/>
        </w:rPr>
      </w:pPr>
    </w:p>
    <w:p w:rsidRDefault="002B4E37" w:rsidP="002B4E37" w:rsidR="002B4E37" w:rsidRPr="002B4E37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B4E37">
        <w:rPr>
          <w:rFonts w:cs="Times New Roman" w:eastAsia="Times New Roman"/>
          <w:lang w:eastAsia="hr-HR"/>
        </w:rPr>
        <w:t>PRIVREDNA BANKA ZAGRREB d.d., OIB:02535697732, Radnička cesta 50, 10000 Zagreb</w:t>
      </w:r>
    </w:p>
    <w:p w:rsidRDefault="002B4E37" w:rsidP="002B4E37" w:rsidR="002B4E37" w:rsidRPr="002B4E37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B4E37">
        <w:rPr>
          <w:rFonts w:cs="Times New Roman" w:eastAsia="Times New Roman"/>
          <w:lang w:eastAsia="hr-HR"/>
        </w:rPr>
        <w:t xml:space="preserve">USLUGE AXIA, OIB:35243997978, E. </w:t>
      </w:r>
      <w:proofErr w:type="spellStart"/>
      <w:r w:rsidRPr="002B4E37">
        <w:rPr>
          <w:rFonts w:cs="Times New Roman" w:eastAsia="Times New Roman"/>
          <w:lang w:eastAsia="hr-HR"/>
        </w:rPr>
        <w:t>Kotromanić</w:t>
      </w:r>
      <w:proofErr w:type="spellEnd"/>
      <w:r w:rsidRPr="002B4E37">
        <w:rPr>
          <w:rFonts w:cs="Times New Roman" w:eastAsia="Times New Roman"/>
          <w:lang w:eastAsia="hr-HR"/>
        </w:rPr>
        <w:t xml:space="preserve"> 3, 23000 Zadar</w:t>
      </w:r>
    </w:p>
    <w:p w:rsidRDefault="002B4E37" w:rsidP="002B4E37" w:rsidR="002B4E37" w:rsidRPr="002B4E37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B4E37">
        <w:rPr>
          <w:rFonts w:cs="Times New Roman" w:eastAsia="Times New Roman"/>
          <w:lang w:eastAsia="hr-HR"/>
        </w:rPr>
        <w:t>VABA BANKA OIB:38182927268, Aleja kralja Zvonimira 1, 42000 Varaždin</w:t>
      </w:r>
    </w:p>
    <w:p w:rsidRDefault="002B4E37" w:rsidP="002B4E37" w:rsidR="002B4E37" w:rsidRPr="002B4E37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B4E37">
        <w:rPr>
          <w:rFonts w:cs="Times New Roman" w:eastAsia="Times New Roman"/>
          <w:lang w:eastAsia="hr-HR"/>
        </w:rPr>
        <w:t>VIPNET d.o.o., OIB:29524210204, Vrtni put 1, 10000 Zagreb</w:t>
      </w:r>
    </w:p>
    <w:p w:rsidRDefault="002B4E37" w:rsidP="002B4E37" w:rsidR="002B4E37" w:rsidRPr="002B4E37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B4E37">
        <w:rPr>
          <w:rFonts w:cs="Times New Roman" w:eastAsia="Times New Roman"/>
          <w:lang w:eastAsia="hr-HR"/>
        </w:rPr>
        <w:t xml:space="preserve">PBZ </w:t>
      </w:r>
      <w:proofErr w:type="spellStart"/>
      <w:r w:rsidRPr="002B4E37">
        <w:rPr>
          <w:rFonts w:cs="Times New Roman" w:eastAsia="Times New Roman"/>
          <w:lang w:eastAsia="hr-HR"/>
        </w:rPr>
        <w:t>Card</w:t>
      </w:r>
      <w:proofErr w:type="spellEnd"/>
      <w:r w:rsidRPr="002B4E37">
        <w:rPr>
          <w:rFonts w:cs="Times New Roman" w:eastAsia="Times New Roman"/>
          <w:lang w:eastAsia="hr-HR"/>
        </w:rPr>
        <w:t xml:space="preserve"> d.o.o. OIB:28495895537, Radnička cesta 44, 10000 Zagreb</w:t>
      </w:r>
    </w:p>
    <w:p w:rsidRDefault="002B4E37" w:rsidP="002B4E37" w:rsidR="002B4E37" w:rsidRPr="002B4E37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B4E37">
        <w:rPr>
          <w:rFonts w:cs="Times New Roman" w:eastAsia="Times New Roman"/>
          <w:lang w:eastAsia="hr-HR"/>
        </w:rPr>
        <w:t>EOS MATRIX d.o.o., OIB:76674680107, Horvatova 82, 10010 Zagreb</w:t>
      </w:r>
    </w:p>
    <w:p w:rsidRDefault="002B4E37" w:rsidP="002B4E37" w:rsidR="002B4E37" w:rsidRPr="002B4E37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B4E37">
        <w:rPr>
          <w:rFonts w:cs="Times New Roman" w:eastAsia="Times New Roman"/>
          <w:lang w:eastAsia="hr-HR"/>
        </w:rPr>
        <w:t xml:space="preserve">MARKO ČOLIĆ, OIB:57298410421, Vinogradska 7, </w:t>
      </w:r>
      <w:proofErr w:type="spellStart"/>
      <w:r w:rsidRPr="002B4E37">
        <w:rPr>
          <w:rFonts w:cs="Times New Roman" w:eastAsia="Times New Roman"/>
          <w:lang w:eastAsia="hr-HR"/>
        </w:rPr>
        <w:t>Radovec</w:t>
      </w:r>
      <w:proofErr w:type="spellEnd"/>
      <w:r w:rsidRPr="002B4E37">
        <w:rPr>
          <w:rFonts w:cs="Times New Roman" w:eastAsia="Times New Roman"/>
          <w:lang w:eastAsia="hr-HR"/>
        </w:rPr>
        <w:t>, 42208 Cestica</w:t>
      </w:r>
    </w:p>
    <w:p w:rsidRDefault="002B4E37" w:rsidP="002B4E37" w:rsidR="002B4E37" w:rsidRPr="002B4E37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B4E37">
        <w:rPr>
          <w:rFonts w:cs="Times New Roman" w:eastAsia="Times New Roman"/>
          <w:lang w:eastAsia="hr-HR"/>
        </w:rPr>
        <w:t>HRT, OIB:68419124305, Prisavlje 3, 10000 Zagreb</w:t>
      </w:r>
    </w:p>
    <w:p w:rsidRDefault="002B4E37" w:rsidP="002B4E37" w:rsidR="002B4E37" w:rsidRPr="002B4E37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B4E37">
        <w:rPr>
          <w:rFonts w:cs="Times New Roman" w:eastAsia="Times New Roman"/>
          <w:lang w:eastAsia="hr-HR"/>
        </w:rPr>
        <w:t>VARKOM d.o.o., OIB:39048902955, Trg bana Jelačića 15, 42000 Varaždin</w:t>
      </w:r>
    </w:p>
    <w:p w:rsidRDefault="002B4E37" w:rsidP="002B4E37" w:rsidR="002B4E37" w:rsidRPr="002B4E37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B4E37">
        <w:rPr>
          <w:rFonts w:cs="Times New Roman" w:eastAsia="Times New Roman"/>
          <w:lang w:eastAsia="hr-HR"/>
        </w:rPr>
        <w:t xml:space="preserve">FIDELIA d.o.o., OIB:94657393605, </w:t>
      </w:r>
      <w:proofErr w:type="spellStart"/>
      <w:r w:rsidRPr="002B4E37">
        <w:rPr>
          <w:rFonts w:cs="Times New Roman" w:eastAsia="Times New Roman"/>
          <w:lang w:eastAsia="hr-HR"/>
        </w:rPr>
        <w:t>Derenćinova</w:t>
      </w:r>
      <w:proofErr w:type="spellEnd"/>
      <w:r w:rsidRPr="002B4E37">
        <w:rPr>
          <w:rFonts w:cs="Times New Roman" w:eastAsia="Times New Roman"/>
          <w:lang w:eastAsia="hr-HR"/>
        </w:rPr>
        <w:t xml:space="preserve"> 18, 10000 Zagreb</w:t>
      </w:r>
    </w:p>
    <w:p w:rsidRDefault="002B4E37" w:rsidP="002B4E37" w:rsidR="002B4E37" w:rsidRPr="002B4E37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B4E37">
        <w:rPr>
          <w:rFonts w:cs="Times New Roman" w:eastAsia="Times New Roman"/>
          <w:lang w:eastAsia="hr-HR"/>
        </w:rPr>
        <w:t>JOSIP VODUŠEK, OIB:95277097768, Vijenac grada Vukovara 17, 31302 Kneževo</w:t>
      </w:r>
    </w:p>
    <w:p w:rsidRDefault="002B4E37" w:rsidP="002B4E37" w:rsidR="002B4E37" w:rsidRPr="002B4E37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B4E37">
        <w:rPr>
          <w:rFonts w:cs="Times New Roman" w:eastAsia="Times New Roman"/>
          <w:lang w:eastAsia="hr-HR"/>
        </w:rPr>
        <w:t>ERSTE &amp; STEIERMARKISCHE BANK d.d., OIB:23057039320, Ivana Lučića 2, 10000 Zagreb</w:t>
      </w:r>
    </w:p>
    <w:p w:rsidRDefault="002B4E37" w:rsidP="002B4E37" w:rsidR="002B4E37" w:rsidRPr="002B4E37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B4E37">
        <w:rPr>
          <w:rFonts w:cs="Times New Roman" w:eastAsia="Times New Roman"/>
          <w:lang w:eastAsia="hr-HR"/>
        </w:rPr>
        <w:t>SBERBANK, OIB:78427478595. Varšavska 9, 10000 Zagreb</w:t>
      </w:r>
    </w:p>
    <w:p w:rsidRDefault="002B4E37" w:rsidP="002B4E37" w:rsidR="002B4E37" w:rsidRPr="002B4E37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B4E37">
        <w:rPr>
          <w:rFonts w:cs="Times New Roman" w:eastAsia="Times New Roman"/>
          <w:lang w:eastAsia="hr-HR"/>
        </w:rPr>
        <w:t>OTP BANKA, OIB:52508873833, Ulica Domovinskog rata 3, 23000 Zadar</w:t>
      </w:r>
    </w:p>
    <w:p w:rsidRDefault="002B4E37" w:rsidP="002B4E37" w:rsidR="002B4E37" w:rsidRPr="002B4E37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B4E37">
        <w:rPr>
          <w:rFonts w:cs="Times New Roman" w:eastAsia="Times New Roman"/>
          <w:lang w:eastAsia="hr-HR"/>
        </w:rPr>
        <w:t>FINA ZAGREB, OIB:85821130368, Ulica grada Vukovara 70, 10000 Zagreb</w:t>
      </w:r>
    </w:p>
    <w:p w:rsidRDefault="002B4E37" w:rsidP="002B4E37" w:rsidR="002B4E37" w:rsidRPr="002B4E37">
      <w:pPr>
        <w:spacing w:lineRule="auto" w:line="276" w:after="0"/>
        <w:jc w:val="both"/>
        <w:rPr>
          <w:rFonts w:cs="Times New Roman" w:eastAsia="Times New Roman"/>
          <w:lang w:eastAsia="hr-HR"/>
        </w:rPr>
      </w:pPr>
    </w:p>
    <w:p w:rsidRDefault="002B4E37" w:rsidP="002B4E37" w:rsidR="002B4E37" w:rsidRPr="002B4E37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B4E37">
        <w:rPr>
          <w:rFonts w:cs="Times New Roman" w:eastAsia="Times New Roman"/>
          <w:lang w:eastAsia="hr-HR"/>
        </w:rPr>
        <w:lastRenderedPageBreak/>
        <w:t xml:space="preserve">Dužnik- potrošač Karlo </w:t>
      </w:r>
      <w:proofErr w:type="spellStart"/>
      <w:r w:rsidRPr="002B4E37">
        <w:rPr>
          <w:rFonts w:cs="Times New Roman" w:eastAsia="Times New Roman"/>
          <w:lang w:eastAsia="hr-HR"/>
        </w:rPr>
        <w:t>Vodušek</w:t>
      </w:r>
      <w:proofErr w:type="spellEnd"/>
      <w:r w:rsidRPr="002B4E37">
        <w:rPr>
          <w:rFonts w:cs="Times New Roman" w:eastAsia="Times New Roman"/>
          <w:lang w:eastAsia="hr-HR"/>
        </w:rPr>
        <w:t xml:space="preserve"> iz Varaždina, Josipa Kozarca 16,</w:t>
      </w:r>
    </w:p>
    <w:p w:rsidRDefault="002B4E37" w:rsidP="002B4E37" w:rsidR="002B4E37" w:rsidRPr="002B4E37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B4E37">
        <w:rPr>
          <w:rFonts w:cs="Times New Roman" w:eastAsia="Times New Roman"/>
          <w:lang w:eastAsia="hr-HR"/>
        </w:rPr>
        <w:t>FINA, Poslovnica Varaždin, Augusta Cesarca 2 Varaždin-posrednik.</w:t>
      </w:r>
    </w:p>
    <w:p w:rsidRDefault="002B4E37" w:rsidP="002B4E37" w:rsidR="002B4E37" w:rsidRPr="002B4E37">
      <w:pPr>
        <w:spacing w:after="0"/>
        <w:jc w:val="both"/>
        <w:rPr>
          <w:rFonts w:cs="Times New Roman" w:eastAsia="Calibri"/>
        </w:rPr>
      </w:pPr>
    </w:p>
    <w:p w:rsidRDefault="002B4E37" w:rsidP="002B4E37" w:rsidR="002B4E37" w:rsidRPr="002B4E37">
      <w:p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B4E3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Sutkinja:</w:t>
      </w:r>
    </w:p>
    <w:p w:rsidRDefault="002B4E37" w:rsidP="002B4E37" w:rsidR="002B4E37" w:rsidRPr="002B4E37">
      <w:p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2B4E3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Ana-Marija Murić v.r.</w:t>
      </w:r>
    </w:p>
    <w:p w:rsidRDefault="002B4E37" w:rsidP="002B4E37" w:rsidR="002B4E37" w:rsidRPr="002B4E37">
      <w:pPr>
        <w:spacing w:lineRule="auto" w:line="276" w:after="0"/>
        <w:jc w:val="right"/>
        <w:rPr>
          <w:rFonts w:cs="Times New Roman" w:eastAsia="Times New Roman"/>
          <w:lang w:eastAsia="hr-HR"/>
        </w:rPr>
      </w:pPr>
    </w:p>
    <w:p w:rsidRDefault="002B4E37" w:rsidP="002B4E37" w:rsidR="002B4E37" w:rsidRPr="002B4E37">
      <w:pPr>
        <w:spacing w:lineRule="auto" w:line="276" w:after="0"/>
        <w:jc w:val="right"/>
        <w:rPr>
          <w:rFonts w:cs="Times New Roman" w:eastAsia="Calibri"/>
        </w:rPr>
      </w:pPr>
      <w:r w:rsidRPr="002B4E37">
        <w:rPr>
          <w:rFonts w:cs="Times New Roman" w:eastAsia="Calibri"/>
        </w:rPr>
        <w:t xml:space="preserve">Za točnost </w:t>
      </w:r>
      <w:proofErr w:type="spellStart"/>
      <w:r w:rsidRPr="002B4E37">
        <w:rPr>
          <w:rFonts w:cs="Times New Roman" w:eastAsia="Calibri"/>
        </w:rPr>
        <w:t>otpravka</w:t>
      </w:r>
      <w:proofErr w:type="spellEnd"/>
      <w:r w:rsidRPr="002B4E37">
        <w:rPr>
          <w:rFonts w:cs="Times New Roman" w:eastAsia="Calibri"/>
        </w:rPr>
        <w:t>-ovlašteni službenik:</w:t>
      </w:r>
    </w:p>
    <w:p w:rsidRDefault="002B4E37" w:rsidP="002B4E37" w:rsidR="002B4E37" w:rsidRPr="002B4E37">
      <w:pPr>
        <w:spacing w:after="0"/>
        <w:jc w:val="both"/>
        <w:rPr>
          <w:rFonts w:cs="Times New Roman" w:eastAsia="Calibri"/>
        </w:rPr>
      </w:pPr>
      <w:r w:rsidRPr="002B4E37">
        <w:rPr>
          <w:rFonts w:cs="Times New Roman" w:eastAsia="Calibri"/>
        </w:rPr>
        <w:t xml:space="preserve">                                                                                                                Biserka </w:t>
      </w:r>
      <w:proofErr w:type="spellStart"/>
      <w:r w:rsidRPr="002B4E37">
        <w:rPr>
          <w:rFonts w:cs="Times New Roman" w:eastAsia="Calibri"/>
        </w:rPr>
        <w:t>Bajer</w:t>
      </w:r>
      <w:proofErr w:type="spellEnd"/>
    </w:p>
    <w:p w:rsidRDefault="002B4E37" w:rsidP="002B4E37" w:rsidR="002B4E37" w:rsidRPr="002B4E37">
      <w:pPr>
        <w:spacing w:after="0"/>
        <w:jc w:val="both"/>
        <w:rPr>
          <w:rFonts w:cs="Times New Roman" w:eastAsia="Calibri"/>
        </w:rPr>
      </w:pPr>
    </w:p>
    <w:p w:rsidRDefault="002B4E37" w:rsidP="002B4E37" w:rsidR="002B4E37" w:rsidRPr="002B4E37">
      <w:pPr>
        <w:spacing w:after="0"/>
        <w:jc w:val="both"/>
        <w:rPr>
          <w:rFonts w:cs="Times New Roman" w:eastAsia="Calibri"/>
        </w:rPr>
      </w:pPr>
      <w:r w:rsidRPr="002B4E37">
        <w:rPr>
          <w:rFonts w:cs="Times New Roman" w:eastAsia="Calibri"/>
        </w:rPr>
        <w:t xml:space="preserve">DNA: </w:t>
      </w:r>
    </w:p>
    <w:p w:rsidRDefault="002B4E37" w:rsidP="002B4E37" w:rsidR="002B4E37" w:rsidRPr="002B4E37">
      <w:pPr>
        <w:spacing w:after="0"/>
        <w:jc w:val="both"/>
        <w:rPr>
          <w:rFonts w:cs="Times New Roman" w:eastAsia="Calibri"/>
        </w:rPr>
      </w:pPr>
      <w:r w:rsidRPr="002B4E37">
        <w:rPr>
          <w:rFonts w:cs="Times New Roman" w:eastAsia="Calibri"/>
        </w:rPr>
        <w:t xml:space="preserve">Svim sudionicima putem mrežne stranice e-oglasna ploča sudova ( čl. 25. st. 1 ZSP-a). </w:t>
      </w:r>
    </w:p>
    <w:p w:rsidRDefault="002B4E37" w:rsidP="002B4E37" w:rsidR="002B4E37" w:rsidRPr="002B4E37">
      <w:pPr>
        <w:spacing w:after="0"/>
        <w:jc w:val="both"/>
        <w:rPr>
          <w:rFonts w:cs="Times New Roman" w:eastAsia="Calibri"/>
        </w:rPr>
      </w:pPr>
      <w:r w:rsidRPr="002B4E37">
        <w:rPr>
          <w:rFonts w:cs="Times New Roman" w:eastAsia="Calibri"/>
        </w:rPr>
        <w:t xml:space="preserve">Smatra se da je dostava pismena obavljena istekom osmog dana od dana objave pismena na mrežnoj stranici e-oglasna ploča sudova ( čl. 25. st. 2. ZSP-a). </w:t>
      </w:r>
    </w:p>
    <w:p w:rsidRDefault="002B4E37" w:rsidP="002B4E37" w:rsidR="002B4E37" w:rsidRPr="002B4E37">
      <w:pPr>
        <w:spacing w:after="0"/>
        <w:jc w:val="both"/>
        <w:rPr>
          <w:rFonts w:cs="Times New Roman" w:eastAsia="Calibri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E37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133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Sp-14/2016-21</izvorni_sadrzaj>
    <derivirana_varijabla naziv="DomainObject.Oznaka_1">Sp-14/2016-21</derivirana_varijabla>
  </DomainObject.Oznaka>
  <DomainObject.DonositeljOdluke.Ime>
    <izvorni_sadrzaj>Ana-Marija</izvorni_sadrzaj>
    <derivirana_varijabla naziv="DomainObject.DonositeljOdluke.Ime_1">Ana-Marija</derivirana_varijabla>
  </DomainObject.DonositeljOdluke.Ime>
  <DomainObject.DonositeljOdluke.Prezime>
    <izvorni_sadrzaj>Murić</izvorni_sadrzaj>
    <derivirana_varijabla naziv="DomainObject.DonositeljOdluke.Prezime_1">Murić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KAL. DO 28.02.2017.</izvorni_sadrzaj>
    <derivirana_varijabla naziv="DomainObject.Predmet.Opis_1">U KAL. DO 28.02.2017.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ZATHJEV OD 24.08.2016. U REF. DANA   POD. OD 01.12.2016 U REF.</izvorni_sadrzaj>
    <derivirana_varijabla naziv="DomainObject.Predmet.PrimjedbaSuca_1">ZATHJEV OD 24.08.2016. U REF. DANA   POD. OD 01.12.2016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113/1</izvorni_sadrzaj>
    <derivirana_varijabla naziv="DomainObject.Predmet.Referada.Prostorija.Naziv_1">sudnica 113/1</derivirana_varijabla>
  </DomainObject.Predmet.Referada.Prostorija.Naziv>
  <DomainObject.Predmet.Referada.Prostorija.Oznaka>
    <izvorni_sadrzaj>113/1</izvorni_sadrzaj>
    <derivirana_varijabla naziv="DomainObject.Predmet.Referada.Prostorija.Oznaka_1">113/1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Ana-Marija Murić</izvorni_sadrzaj>
    <derivirana_varijabla naziv="DomainObject.Predmet.Referada.Sudac_1">Ana-Marija Murić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Karlo Vodušek</izvorni_sadrzaj>
    <derivirana_varijabla naziv="DomainObject.Predmet.StrankaFormated_1">  Karlo Vodušek</derivirana_varijabla>
  </DomainObject.Predmet.StrankaFormated>
  <DomainObject.Predmet.StrankaFormatedOIB>
    <izvorni_sadrzaj>  Karlo Vodušek, OIB 42605911423</izvorni_sadrzaj>
    <derivirana_varijabla naziv="DomainObject.Predmet.StrankaFormatedOIB_1">  Karlo Vodušek, OIB 42605911423</derivirana_varijabla>
  </DomainObject.Predmet.StrankaFormatedOIB>
  <DomainObject.Predmet.StrankaFormatedWithAdress>
    <izvorni_sadrzaj> Karlo Vodušek, Josipa Kozarca 16, 42000 Varaždin</izvorni_sadrzaj>
    <derivirana_varijabla naziv="DomainObject.Predmet.StrankaFormatedWithAdress_1"> Karlo Vodušek, Josipa Kozarca 16, 42000 Varaždin</derivirana_varijabla>
  </DomainObject.Predmet.StrankaFormatedWithAdress>
  <DomainObject.Predmet.StrankaFormatedWithAdressOIB>
    <izvorni_sadrzaj> Karlo Vodušek, OIB 42605911423, Josipa Kozarca 16, 42000 Varaždin</izvorni_sadrzaj>
    <derivirana_varijabla naziv="DomainObject.Predmet.StrankaFormatedWithAdressOIB_1"> Karlo Vodušek, OIB 42605911423, Josipa Kozarca 16, 42000 Varaždin</derivirana_varijabla>
  </DomainObject.Predmet.StrankaFormatedWithAdressOIB>
  <DomainObject.Predmet.StrankaWithAdress>
    <izvorni_sadrzaj>Karlo Vodušek Josipa Kozarca 16,42000 Varaždin</izvorni_sadrzaj>
    <derivirana_varijabla naziv="DomainObject.Predmet.StrankaWithAdress_1">Karlo Vodušek Josipa Kozarca 16,42000 Varaždin</derivirana_varijabla>
  </DomainObject.Predmet.StrankaWithAdress>
  <DomainObject.Predmet.StrankaWithAdressOIB>
    <izvorni_sadrzaj>Karlo Vodušek, OIB 42605911423, Josipa Kozarca 16,42000 Varaždin</izvorni_sadrzaj>
    <derivirana_varijabla naziv="DomainObject.Predmet.StrankaWithAdressOIB_1">Karlo Vodušek, OIB 42605911423, Josipa Kozarca 16,42000 Varaždin</derivirana_varijabla>
  </DomainObject.Predmet.StrankaWithAdressOIB>
  <DomainObject.Predmet.StrankaNazivFormated>
    <izvorni_sadrzaj>Karlo Vodušek</izvorni_sadrzaj>
    <derivirana_varijabla naziv="DomainObject.Predmet.StrankaNazivFormated_1">Karlo Vodušek</derivirana_varijabla>
  </DomainObject.Predmet.StrankaNazivFormated>
  <DomainObject.Predmet.StrankaNazivFormatedOIB>
    <izvorni_sadrzaj>Karlo Vodušek, OIB 42605911423</izvorni_sadrzaj>
    <derivirana_varijabla naziv="DomainObject.Predmet.StrankaNazivFormatedOIB_1">Karlo Vodušek, OIB 42605911423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Biserka Bajer</izvorni_sadrzaj>
    <derivirana_varijabla naziv="DomainObject.Predmet.Zapisnicar_1">Biserka Bajer</derivirana_varijabla>
  </DomainObject.Predmet.Zapisnicar>
  <DomainObject.Predmet.StrankaListFormated>
    <izvorni_sadrzaj>
      <item>Karlo Vodušek</item>
    </izvorni_sadrzaj>
    <derivirana_varijabla naziv="DomainObject.Predmet.StrankaListFormated_1">
      <item>Karlo Vodušek</item>
    </derivirana_varijabla>
  </DomainObject.Predmet.StrankaListFormated>
  <DomainObject.Predmet.StrankaListFormatedOIB>
    <izvorni_sadrzaj>
      <item>Karlo Vodušek, OIB 42605911423</item>
    </izvorni_sadrzaj>
    <derivirana_varijabla naziv="DomainObject.Predmet.StrankaListFormatedOIB_1">
      <item>Karlo Vodušek, OIB 42605911423</item>
    </derivirana_varijabla>
  </DomainObject.Predmet.StrankaListFormatedOIB>
  <DomainObject.Predmet.StrankaListFormatedWithAdress>
    <izvorni_sadrzaj>
      <item>Karlo Vodušek, Josipa Kozarca 16, 42000 Varaždin</item>
    </izvorni_sadrzaj>
    <derivirana_varijabla naziv="DomainObject.Predmet.StrankaListFormatedWithAdress_1">
      <item>Karlo Vodušek, Josipa Kozarca 16, 42000 Varaždin</item>
    </derivirana_varijabla>
  </DomainObject.Predmet.StrankaListFormatedWithAdress>
  <DomainObject.Predmet.StrankaListFormatedWithAdressOIB>
    <izvorni_sadrzaj>
      <item>Karlo Vodušek, OIB 42605911423, Josipa Kozarca 16, 42000 Varaždin</item>
    </izvorni_sadrzaj>
    <derivirana_varijabla naziv="DomainObject.Predmet.StrankaListFormatedWithAdressOIB_1">
      <item>Karlo Vodušek, OIB 42605911423, Josipa Kozarca 16, 42000 Varaždin</item>
    </derivirana_varijabla>
  </DomainObject.Predmet.StrankaListFormatedWithAdressOIB>
  <DomainObject.Predmet.StrankaListNazivFormated>
    <izvorni_sadrzaj>
      <item>Karlo Vodušek</item>
    </izvorni_sadrzaj>
    <derivirana_varijabla naziv="DomainObject.Predmet.StrankaListNazivFormated_1">
      <item>Karlo Vodušek</item>
    </derivirana_varijabla>
  </DomainObject.Predmet.StrankaListNazivFormated>
  <DomainObject.Predmet.StrankaListNazivFormatedOIB>
    <izvorni_sadrzaj>
      <item>Karlo Vodušek, OIB 42605911423</item>
    </izvorni_sadrzaj>
    <derivirana_varijabla naziv="DomainObject.Predmet.StrankaListNazivFormatedOIB_1">
      <item>Karlo Vodušek, OIB 42605911423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PRIVREDNA BANKA ZAGREB d.d.</item>
      <item>USLUGE AXIA</item>
      <item>VABA BANKA</item>
      <item>VIPNET d.o.o.</item>
      <item>PBZ CARD d.o.o.</item>
      <item>EOS MATRIX d.o.o.</item>
      <item>MARKO ČOLIĆ</item>
      <item>HRT</item>
      <item>VARKOM d.o.o.</item>
      <item>FIDELA d.o.o.</item>
      <item>ODVEJTNIČKO DRUŠTVO HANŽEKOVIĆ I PARTNERI D.O.O.</item>
    </izvorni_sadrzaj>
    <derivirana_varijabla naziv="DomainObject.Predmet.OstaliListFormated_1">
      <item>PRIVREDNA BANKA ZAGREB d.d.</item>
      <item>USLUGE AXIA</item>
      <item>VABA BANKA</item>
      <item>VIPNET d.o.o.</item>
      <item>PBZ CARD d.o.o.</item>
      <item>EOS MATRIX d.o.o.</item>
      <item>MARKO ČOLIĆ</item>
      <item>HRT</item>
      <item>VARKOM d.o.o.</item>
      <item>FIDELA d.o.o.</item>
      <item>ODVEJTNIČKO DRUŠTVO HANŽEKOVIĆ I PARTNERI D.O.O.</item>
    </derivirana_varijabla>
  </DomainObject.Predmet.OstaliListFormated>
  <DomainObject.Predmet.OstaliListFormatedOIB>
    <izvorni_sadrzaj>
      <item>PRIVREDNA BANKA ZAGREB d.d., OIB 02535697732</item>
      <item>USLUGE AXIA, OIB 35243997978</item>
      <item>VABA BANKA, OIB 38182927268</item>
      <item>VIPNET d.o.o., OIB 29524210204</item>
      <item>PBZ CARD d.o.o., OIB 28495895537</item>
      <item>EOS MATRIX d.o.o., OIB 76674680107</item>
      <item>MARKO ČOLIĆ, OIB 57298410421</item>
      <item>HRT, OIB 68419124305</item>
      <item>VARKOM d.o.o., OIB 39048902955</item>
      <item>FIDELA d.o.o., OIB 94657393605</item>
      <item>ODVEJTNIČKO DRUŠTVO HANŽEKOVIĆ I PARTNERI D.O.O.</item>
    </izvorni_sadrzaj>
    <derivirana_varijabla naziv="DomainObject.Predmet.OstaliListFormatedOIB_1">
      <item>PRIVREDNA BANKA ZAGREB d.d., OIB 02535697732</item>
      <item>USLUGE AXIA, OIB 35243997978</item>
      <item>VABA BANKA, OIB 38182927268</item>
      <item>VIPNET d.o.o., OIB 29524210204</item>
      <item>PBZ CARD d.o.o., OIB 28495895537</item>
      <item>EOS MATRIX d.o.o., OIB 76674680107</item>
      <item>MARKO ČOLIĆ, OIB 57298410421</item>
      <item>HRT, OIB 68419124305</item>
      <item>VARKOM d.o.o., OIB 39048902955</item>
      <item>FIDELA d.o.o., OIB 94657393605</item>
      <item>ODVEJTNIČKO DRUŠTVO HANŽEKOVIĆ I PARTNERI D.O.O.</item>
    </derivirana_varijabla>
  </DomainObject.Predmet.OstaliListFormatedOIB>
  <DomainObject.Predmet.OstaliListFormatedWithAdress>
    <izvorni_sadrzaj>
      <item>PRIVREDNA BANKA ZAGREB d.d., Radnička cesta 50, 10000 Zagreb</item>
      <item>USLUGE AXIA, E. Kotromanić 3, 23000 Zadar</item>
      <item>VABA BANKA, Aleja kralja Zvonimira 1, 42000 Varaždin</item>
      <item>VIPNET d.o.o., Vrtni put 1, 10000 Zagreb</item>
      <item>PBZ CARD d.o.o., Radnička cesta 44, 10000 Zagreb</item>
      <item>EOS MATRIX d.o.o., Horvatova 82, 10010 Zagreb Zagreb</item>
      <item>MARKO ČOLIĆ, Vinogradska 7, 42208 Radovec</item>
      <item>HRT, Prisavlje 3, 10000 Zagreb</item>
      <item>VARKOM d.o.o., Trg bana Jelačića 15, 42000 Varaždin</item>
      <item>FIDELA d.o.o., Derenćinova 18, 10000 Zagreb</item>
      <item>ODVEJTNIČKO DRUŠTVO HANŽEKOVIĆ I PARTNERI D.O.O., RADNIČKA CESTA 22, 10000 Zagreb</item>
    </izvorni_sadrzaj>
    <derivirana_varijabla naziv="DomainObject.Predmet.OstaliListFormatedWithAdress_1">
      <item>PRIVREDNA BANKA ZAGREB d.d., Radnička cesta 50, 10000 Zagreb</item>
      <item>USLUGE AXIA, E. Kotromanić 3, 23000 Zadar</item>
      <item>VABA BANKA, Aleja kralja Zvonimira 1, 42000 Varaždin</item>
      <item>VIPNET d.o.o., Vrtni put 1, 10000 Zagreb</item>
      <item>PBZ CARD d.o.o., Radnička cesta 44, 10000 Zagreb</item>
      <item>EOS MATRIX d.o.o., Horvatova 82, 10010 Zagreb Zagreb</item>
      <item>MARKO ČOLIĆ, Vinogradska 7, 42208 Radovec</item>
      <item>HRT, Prisavlje 3, 10000 Zagreb</item>
      <item>VARKOM d.o.o., Trg bana Jelačića 15, 42000 Varaždin</item>
      <item>FIDELA d.o.o., Derenćinova 18, 10000 Zagreb</item>
      <item>ODVEJTNIČKO DRUŠTVO HANŽEKOVIĆ I PARTNERI D.O.O., RADNIČKA CESTA 22, 10000 Zagreb</item>
    </derivirana_varijabla>
  </DomainObject.Predmet.OstaliListFormatedWithAdress>
  <DomainObject.Predmet.OstaliListFormatedWithAdressOIB>
    <izvorni_sadrzaj>
      <item>PRIVREDNA BANKA ZAGREB d.d., OIB 02535697732, Radnička cesta 50, 10000 Zagreb</item>
      <item>USLUGE AXIA, OIB 35243997978, E. Kotromanić 3, 23000 Zadar</item>
      <item>VABA BANKA, OIB 38182927268, Aleja kralja Zvonimira 1, 42000 Varaždin</item>
      <item>VIPNET d.o.o., OIB 29524210204, Vrtni put 1, 10000 Zagreb</item>
      <item>PBZ CARD d.o.o., OIB 28495895537, Radnička cesta 44, 10000 Zagreb</item>
      <item>EOS MATRIX d.o.o., OIB 76674680107, Horvatova 82, 10010 Zagreb Zagreb</item>
      <item>MARKO ČOLIĆ, OIB 57298410421, Vinogradska 7, 42208 Radovec</item>
      <item>HRT, OIB 68419124305, Prisavlje 3, 10000 Zagreb</item>
      <item>VARKOM d.o.o., OIB 39048902955, Trg bana Jelačića 15, 42000 Varaždin</item>
      <item>FIDELA d.o.o., OIB 94657393605, Derenćinova 18, 10000 Zagreb</item>
      <item>ODVEJTNIČKO DRUŠTVO HANŽEKOVIĆ I PARTNERI D.O.O., RADNIČKA CESTA 22, 10000 Zagreb</item>
    </izvorni_sadrzaj>
    <derivirana_varijabla naziv="DomainObject.Predmet.OstaliListFormatedWithAdressOIB_1">
      <item>PRIVREDNA BANKA ZAGREB d.d., OIB 02535697732, Radnička cesta 50, 10000 Zagreb</item>
      <item>USLUGE AXIA, OIB 35243997978, E. Kotromanić 3, 23000 Zadar</item>
      <item>VABA BANKA, OIB 38182927268, Aleja kralja Zvonimira 1, 42000 Varaždin</item>
      <item>VIPNET d.o.o., OIB 29524210204, Vrtni put 1, 10000 Zagreb</item>
      <item>PBZ CARD d.o.o., OIB 28495895537, Radnička cesta 44, 10000 Zagreb</item>
      <item>EOS MATRIX d.o.o., OIB 76674680107, Horvatova 82, 10010 Zagreb Zagreb</item>
      <item>MARKO ČOLIĆ, OIB 57298410421, Vinogradska 7, 42208 Radovec</item>
      <item>HRT, OIB 68419124305, Prisavlje 3, 10000 Zagreb</item>
      <item>VARKOM d.o.o., OIB 39048902955, Trg bana Jelačića 15, 42000 Varaždin</item>
      <item>FIDELA d.o.o., OIB 94657393605, Derenćinova 18, 10000 Zagreb</item>
      <item>ODVEJTNIČKO DRUŠTVO HANŽEKOVIĆ I PARTNERI D.O.O., RADNIČKA CESTA 22, 10000 Zagreb</item>
    </derivirana_varijabla>
  </DomainObject.Predmet.OstaliListFormatedWithAdressOIB>
  <DomainObject.Predmet.OstaliListNazivFormated>
    <izvorni_sadrzaj>
      <item>PRIVREDNA BANKA ZAGREB d.d.</item>
      <item>USLUGE AXIA</item>
      <item>VABA BANKA</item>
      <item>VIPNET d.o.o.</item>
      <item>PBZ CARD d.o.o.</item>
      <item>EOS MATRIX d.o.o.</item>
      <item>MARKO ČOLIĆ</item>
      <item>HRT</item>
      <item>VARKOM d.o.o.</item>
      <item>FIDELA d.o.o.</item>
      <item>ODVEJTNIČKO DRUŠTVO HANŽEKOVIĆ I PARTNERI D.O.O.</item>
    </izvorni_sadrzaj>
    <derivirana_varijabla naziv="DomainObject.Predmet.OstaliListNazivFormated_1">
      <item>PRIVREDNA BANKA ZAGREB d.d.</item>
      <item>USLUGE AXIA</item>
      <item>VABA BANKA</item>
      <item>VIPNET d.o.o.</item>
      <item>PBZ CARD d.o.o.</item>
      <item>EOS MATRIX d.o.o.</item>
      <item>MARKO ČOLIĆ</item>
      <item>HRT</item>
      <item>VARKOM d.o.o.</item>
      <item>FIDELA d.o.o.</item>
      <item>ODVEJTNIČKO DRUŠTVO HANŽEKOVIĆ I PARTNERI D.O.O.</item>
    </derivirana_varijabla>
  </DomainObject.Predmet.OstaliListNazivFormated>
  <DomainObject.Predmet.OstaliListNazivFormatedOIB>
    <izvorni_sadrzaj>
      <item>PRIVREDNA BANKA ZAGREB d.d., OIB 02535697732</item>
      <item>USLUGE AXIA, OIB 35243997978</item>
      <item>VABA BANKA, OIB 38182927268</item>
      <item>VIPNET d.o.o., OIB 29524210204</item>
      <item>PBZ CARD d.o.o., OIB 28495895537</item>
      <item>EOS MATRIX d.o.o., OIB 76674680107</item>
      <item>MARKO ČOLIĆ, OIB 57298410421</item>
      <item>HRT, OIB 68419124305</item>
      <item>VARKOM d.o.o., OIB 39048902955</item>
      <item>FIDELA d.o.o., OIB 94657393605</item>
      <item>ODVEJTNIČKO DRUŠTVO HANŽEKOVIĆ I PARTNERI D.O.O.</item>
    </izvorni_sadrzaj>
    <derivirana_varijabla naziv="DomainObject.Predmet.OstaliListNazivFormatedOIB_1">
      <item>PRIVREDNA BANKA ZAGREB d.d., OIB 02535697732</item>
      <item>USLUGE AXIA, OIB 35243997978</item>
      <item>VABA BANKA, OIB 38182927268</item>
      <item>VIPNET d.o.o., OIB 29524210204</item>
      <item>PBZ CARD d.o.o., OIB 28495895537</item>
      <item>EOS MATRIX d.o.o., OIB 76674680107</item>
      <item>MARKO ČOLIĆ, OIB 57298410421</item>
      <item>HRT, OIB 68419124305</item>
      <item>VARKOM d.o.o., OIB 39048902955</item>
      <item>FIDELA d.o.o., OIB 94657393605</item>
      <item>ODVEJTNIČKO DRUŠTVO HANŽEKOVIĆ I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Sp-14/2016-21</izvorni_sadrzaj>
    <derivirana_varijabla naziv="DomainObject.PoslovniBrojDokumenta_1">Sp-14/2016-21</derivirana_varijabla>
  </DomainObject.PoslovniBrojDokumenta>
  <DomainObject.Predmet.StrankaIDrugi>
    <izvorni_sadrzaj>Karlo Vodušek</izvorni_sadrzaj>
    <derivirana_varijabla naziv="DomainObject.Predmet.StrankaIDrugi_1">Karlo Vodušek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Karlo Vodušek, OIB 42605911423, Josipa Kozarca 16, 42000 Varaždin</izvorni_sadrzaj>
    <derivirana_varijabla naziv="DomainObject.Predmet.StrankaIDrugiAdressOIB_1">Karlo Vodušek, OIB 42605911423, Josipa Kozarca 16,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Karlo Vodušek</item>
      <item>PRIVREDNA BANKA ZAGREB d.d.</item>
      <item>USLUGE AXIA</item>
      <item>VABA BANKA</item>
      <item>VIPNET d.o.o.</item>
      <item>PBZ CARD d.o.o.</item>
      <item>EOS MATRIX d.o.o.</item>
      <item>MARKO ČOLIĆ</item>
      <item>HRT</item>
      <item>VARKOM d.o.o.</item>
      <item>FIDELA d.o.o.</item>
      <item>ODVEJTNIČKO DRUŠTVO HANŽEKOVIĆ I PARTNERI D.O.O.</item>
    </izvorni_sadrzaj>
    <derivirana_varijabla naziv="DomainObject.Predmet.SudioniciListNaziv_1">
      <item>Karlo Vodušek</item>
      <item>PRIVREDNA BANKA ZAGREB d.d.</item>
      <item>USLUGE AXIA</item>
      <item>VABA BANKA</item>
      <item>VIPNET d.o.o.</item>
      <item>PBZ CARD d.o.o.</item>
      <item>EOS MATRIX d.o.o.</item>
      <item>MARKO ČOLIĆ</item>
      <item>HRT</item>
      <item>VARKOM d.o.o.</item>
      <item>FIDELA d.o.o.</item>
      <item>ODVEJTNIČKO DRUŠTVO HANŽEKOVIĆ I PARTNERI D.O.O.</item>
    </derivirana_varijabla>
  </DomainObject.Predmet.SudioniciListNaziv>
  <DomainObject.Predmet.SudioniciListAdressOIB>
    <izvorni_sadrzaj>
      <item>Karlo Vodušek, OIB 42605911423, Josipa Kozarca 16,42000 Varaždin</item>
      <item>PRIVREDNA BANKA ZAGREB d.d., OIB 02535697732, Radnička cesta 50,10000 Zagreb</item>
      <item>USLUGE AXIA, OIB 35243997978, E. Kotromanić 3,23000 Zadar</item>
      <item>VABA BANKA, OIB 38182927268, Aleja kralja Zvonimira 1,42000 Varaždin</item>
      <item>VIPNET d.o.o., OIB 29524210204, Vrtni put 1,10000 Zagreb</item>
      <item>PBZ CARD d.o.o., OIB 28495895537, Radnička cesta 44,10000 Zagreb</item>
      <item>EOS MATRIX d.o.o., OIB 76674680107, Horvatova 82,10010 Zagreb Zagreb</item>
      <item>MARKO ČOLIĆ, OIB 57298410421, Vinogradska 7,42208 Radovec</item>
      <item>HRT, OIB 68419124305, Prisavlje 3,10000 Zagreb</item>
      <item>VARKOM d.o.o., OIB 39048902955, Trg bana Jelačića 15,42000 Varaždin</item>
      <item>FIDELA d.o.o., OIB 94657393605, Derenćinova 18,10000 Zagreb</item>
      <item>ODVEJTNIČKO DRUŠTVO HANŽEKOVIĆ I PARTNERI D.O.O., RADNIČKA CESTA 22,10000 Zagreb</item>
    </izvorni_sadrzaj>
    <derivirana_varijabla naziv="DomainObject.Predmet.SudioniciListAdressOIB_1">
      <item>Karlo Vodušek, OIB 42605911423, Josipa Kozarca 16,42000 Varaždin</item>
      <item>PRIVREDNA BANKA ZAGREB d.d., OIB 02535697732, Radnička cesta 50,10000 Zagreb</item>
      <item>USLUGE AXIA, OIB 35243997978, E. Kotromanić 3,23000 Zadar</item>
      <item>VABA BANKA, OIB 38182927268, Aleja kralja Zvonimira 1,42000 Varaždin</item>
      <item>VIPNET d.o.o., OIB 29524210204, Vrtni put 1,10000 Zagreb</item>
      <item>PBZ CARD d.o.o., OIB 28495895537, Radnička cesta 44,10000 Zagreb</item>
      <item>EOS MATRIX d.o.o., OIB 76674680107, Horvatova 82,10010 Zagreb Zagreb</item>
      <item>MARKO ČOLIĆ, OIB 57298410421, Vinogradska 7,42208 Radovec</item>
      <item>HRT, OIB 68419124305, Prisavlje 3,10000 Zagreb</item>
      <item>VARKOM d.o.o., OIB 39048902955, Trg bana Jelačića 15,42000 Varaždin</item>
      <item>FIDELA d.o.o., OIB 94657393605, Derenćinova 18,10000 Zagreb</item>
      <item>ODVEJTNIČKO DRUŠTVO HANŽEKOVIĆ I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5FB2F2-5377-43CA-869C-46120B33C6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1865</properties:Characters>
  <properties:Lines>58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Biserka Bajer</cp:lastModifiedBy>
  <dcterms:modified xmlns:xsi="http://www.w3.org/2001/XMLSchema-instance" xsi:type="dcterms:W3CDTF">2017-03-28T10:28:00Z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Sp-14/2016-21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