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7e9d" w14:paraId="f137e9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400EBA">
        <w:rPr>
          <w:rFonts w:cs="Times New Roman" w:hAnsi="Times New Roman" w:ascii="Times New Roman"/>
          <w:sz w:val="24"/>
        </w:rPr>
        <w:t>2117/16-14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1C107B" w:rsidRPr="00AF43AE">
        <w:t>Vojta i Crvenka d.o.o.</w:t>
      </w:r>
      <w:r w:rsidR="001C107B">
        <w:t xml:space="preserve"> Velika Gorica, K. Š. Đalskog 16  MBS: </w:t>
      </w:r>
      <w:r w:rsidR="001C107B" w:rsidRPr="00AF43AE">
        <w:t>080630277</w:t>
      </w:r>
      <w:r w:rsidR="001C107B">
        <w:t xml:space="preserve"> OIB: </w:t>
      </w:r>
      <w:r w:rsidR="001C107B" w:rsidRPr="00AF43AE">
        <w:t>08280829022</w:t>
      </w:r>
      <w:r w:rsidR="001C107B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1C107B" w:rsidRPr="00AF43AE">
        <w:t>Vojta i Crvenka d.o.o.</w:t>
      </w:r>
      <w:r w:rsidR="001C107B">
        <w:t xml:space="preserve"> Velika Gorica, K. Š. Đalskog 16  MBS: </w:t>
      </w:r>
      <w:r w:rsidR="001C107B" w:rsidRPr="00AF43AE">
        <w:t>080630277</w:t>
      </w:r>
      <w:r w:rsidR="001C107B">
        <w:t xml:space="preserve"> OIB: </w:t>
      </w:r>
      <w:r w:rsidR="001C107B" w:rsidRPr="00AF43AE">
        <w:t>08280829022</w:t>
      </w:r>
      <w:r w:rsidR="001C107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1C107B">
        <w:rPr>
          <w:bCs/>
        </w:rPr>
        <w:t>2121</w:t>
      </w:r>
      <w:r w:rsidR="0062454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>
        <w:t xml:space="preserve">4. ožujka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Pr="00AF43AE">
        <w:t>Vojta i Crvenka d.o.o.</w:t>
      </w:r>
      <w:r>
        <w:t xml:space="preserve"> Velika Gorica, K. Š. Đalskog 16  MBS: </w:t>
      </w:r>
      <w:r w:rsidRPr="00AF43AE">
        <w:t>080630277</w:t>
      </w:r>
      <w:r>
        <w:t xml:space="preserve"> OIB: </w:t>
      </w:r>
      <w:r w:rsidRPr="00AF43AE">
        <w:t>08280829022</w:t>
      </w:r>
      <w:r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>temeljem čl. 110 st</w:t>
      </w:r>
      <w:r>
        <w:t xml:space="preserve">. 1 Stečajnog zakona 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1C107B">
        <w:rPr>
          <w:bCs/>
        </w:rPr>
        <w:t>29.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AF61D1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AF61D1" w:rsidR="00AF61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F61D1" w:rsidP="00AF61D1" w:rsidR="00AF61D1">
      <w:pPr>
        <w:ind w:firstLine="708" w:left="4956"/>
      </w:pPr>
      <w:r>
        <w:t>Vinka Mihalinčić</w:t>
      </w:r>
    </w:p>
    <w:p w:rsidRDefault="00AF61D1" w:rsidP="003F760A" w:rsidR="00AF61D1" w:rsidRPr="003566B3">
      <w:pPr>
        <w:overflowPunct w:val="false"/>
        <w:jc w:val="both"/>
        <w:rPr>
          <w:noProof w:val="false"/>
        </w:rPr>
      </w:pPr>
    </w:p>
    <w:p w:rsidRDefault="00AF61D1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AF61D1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1D1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1C107B">
      <w:rPr>
        <w:noProof w:val="false"/>
      </w:rPr>
      <w:t>2121/16-14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107B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81A33"/>
    <w:rsid w:val="004A0E50"/>
    <w:rsid w:val="004B72A9"/>
    <w:rsid w:val="004D61B5"/>
    <w:rsid w:val="005151FF"/>
    <w:rsid w:val="005315D9"/>
    <w:rsid w:val="0062454C"/>
    <w:rsid w:val="00661B34"/>
    <w:rsid w:val="006630E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AF61D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35C39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1D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1D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St-2117/2016</izvorni_sadrzaj>
    <derivirana_varijabla naziv="DomainObject.Predmet.OznakaBroj_1">St-2117/2016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BOX OFFICE j.d.o.o. za ugostiteljstvo</izvorni_sadrzaj>
    <derivirana_varijabla naziv="DomainObject.Predmet.ProtustrankaFormated_1">  BOX OFFICE j.d.o.o. za ugostiteljstvo</derivirana_varijabla>
  </DomainObject.Predmet.ProtustrankaFormated>
  <DomainObject.Predmet.ProtustrankaFormatedOIB>
    <izvorni_sadrzaj>  BOX OFFICE j.d.o.o. za ugostiteljstvo, OIB 08609621252</izvorni_sadrzaj>
    <derivirana_varijabla naziv="DomainObject.Predmet.ProtustrankaFormatedOIB_1">  BOX OFFICE j.d.o.o. za ugostiteljstvo, OIB 08609621252</derivirana_varijabla>
  </DomainObject.Predmet.ProtustrankaFormatedOIB>
  <DomainObject.Predmet.ProtustrankaFormatedWithAdress>
    <izvorni_sadrzaj> BOX OFFICE j.d.o.o. za ugostiteljstvo, Njivice IV. 20, 10000 Zagreb</izvorni_sadrzaj>
    <derivirana_varijabla naziv="DomainObject.Predmet.ProtustrankaFormatedWithAdress_1"> BOX OFFICE j.d.o.o. za ugostiteljstvo, Njivice IV. 20, 10000 Zagreb</derivirana_varijabla>
  </DomainObject.Predmet.ProtustrankaFormatedWithAdress>
  <DomainObject.Predmet.ProtustrankaFormatedWithAdressOIB>
    <izvorni_sadrzaj> BOX OFFICE j.d.o.o. za ugostiteljstvo, OIB 08609621252, Njivice IV. 20, 10000 Zagreb</izvorni_sadrzaj>
    <derivirana_varijabla naziv="DomainObject.Predmet.ProtustrankaFormatedWithAdressOIB_1"> BOX OFFICE j.d.o.o. za ugostiteljstvo, OIB 08609621252, Njivice IV. 20, 10000 Zagreb</derivirana_varijabla>
  </DomainObject.Predmet.ProtustrankaFormatedWithAdressOIB>
  <DomainObject.Predmet.ProtustrankaWithAdress>
    <izvorni_sadrzaj>BOX OFFICE j.d.o.o. za ugostiteljstvo Njivice IV. 20, 10000 Zagreb</izvorni_sadrzaj>
    <derivirana_varijabla naziv="DomainObject.Predmet.ProtustrankaWithAdress_1">BOX OFFICE j.d.o.o. za ugostiteljstvo Njivice IV. 20, 10000 Zagreb</derivirana_varijabla>
  </DomainObject.Predmet.ProtustrankaWithAdress>
  <DomainObject.Predmet.ProtustrankaWithAdressOIB>
    <izvorni_sadrzaj>BOX OFFICE j.d.o.o. za ugostiteljstvo, OIB 08609621252, Njivice IV. 20, 10000 Zagreb</izvorni_sadrzaj>
    <derivirana_varijabla naziv="DomainObject.Predmet.ProtustrankaWithAdressOIB_1">BOX OFFICE j.d.o.o. za ugostiteljstvo, OIB 08609621252, Njivice IV. 20, 10000 Zagreb</derivirana_varijabla>
  </DomainObject.Predmet.ProtustrankaWithAdressOIB>
  <DomainObject.Predmet.ProtustrankaNazivFormated>
    <izvorni_sadrzaj>BOX OFFICE j.d.o.o. za ugostiteljstvo</izvorni_sadrzaj>
    <derivirana_varijabla naziv="DomainObject.Predmet.ProtustrankaNazivFormated_1">BOX OFFICE j.d.o.o. za ugostiteljstvo</derivirana_varijabla>
  </DomainObject.Predmet.ProtustrankaNazivFormated>
  <DomainObject.Predmet.ProtustrankaNazivFormatedOIB>
    <izvorni_sadrzaj>BOX OFFICE j.d.o.o. za ugostiteljstvo, OIB 08609621252</izvorni_sadrzaj>
    <derivirana_varijabla naziv="DomainObject.Predmet.ProtustrankaNazivFormatedOIB_1">BOX OFFICE j.d.o.o. za ugostiteljstvo, OIB 08609621252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BOX OFFICE j.d.o.o. za ugostiteljstvo</item>
    </izvorni_sadrzaj>
    <derivirana_varijabla naziv="DomainObject.Predmet.ProtuStrankaListFormated_1">
      <item>BOX OFFICE j.d.o.o. za ugostiteljstvo</item>
    </derivirana_varijabla>
  </DomainObject.Predmet.ProtuStrankaListFormated>
  <DomainObject.Predmet.ProtuStrankaListFormatedOIB>
    <izvorni_sadrzaj>
      <item>BOX OFFICE j.d.o.o. za ugostiteljstvo, OIB 08609621252</item>
    </izvorni_sadrzaj>
    <derivirana_varijabla naziv="DomainObject.Predmet.ProtuStrankaListFormatedOIB_1">
      <item>BOX OFFICE j.d.o.o. za ugostiteljstvo, OIB 08609621252</item>
    </derivirana_varijabla>
  </DomainObject.Predmet.ProtuStrankaListFormatedOIB>
  <DomainObject.Predmet.ProtuStrankaListFormatedWithAdress>
    <izvorni_sadrzaj>
      <item>BOX OFFICE j.d.o.o. za ugostiteljstvo, Njivice IV. 20, 10000 Zagreb</item>
    </izvorni_sadrzaj>
    <derivirana_varijabla naziv="DomainObject.Predmet.ProtuStrankaListFormatedWithAdress_1">
      <item>BOX OFFICE j.d.o.o. za ugostiteljstvo, Njivice IV. 20, 10000 Zagreb</item>
    </derivirana_varijabla>
  </DomainObject.Predmet.ProtuStrankaListFormatedWithAdress>
  <DomainObject.Predmet.ProtuStrankaListFormatedWithAdressOIB>
    <izvorni_sadrzaj>
      <item>BOX OFFICE j.d.o.o. za ugostiteljstvo, OIB 08609621252, Njivice IV. 20, 10000 Zagreb</item>
    </izvorni_sadrzaj>
    <derivirana_varijabla naziv="DomainObject.Predmet.ProtuStrankaListFormatedWithAdressOIB_1">
      <item>BOX OFFICE j.d.o.o. za ugostiteljstvo, OIB 08609621252, Njivice IV. 20, 10000 Zagreb</item>
    </derivirana_varijabla>
  </DomainObject.Predmet.ProtuStrankaListFormatedWithAdressOIB>
  <DomainObject.Predmet.ProtuStrankaListNazivFormated>
    <izvorni_sadrzaj>
      <item>BOX OFFICE j.d.o.o. za ugostiteljstvo</item>
    </izvorni_sadrzaj>
    <derivirana_varijabla naziv="DomainObject.Predmet.ProtuStrankaListNazivFormated_1">
      <item>BOX OFFICE j.d.o.o. za ugostiteljstvo</item>
    </derivirana_varijabla>
  </DomainObject.Predmet.ProtuStrankaListNazivFormated>
  <DomainObject.Predmet.ProtuStrankaListNazivFormatedOIB>
    <izvorni_sadrzaj>
      <item>BOX OFFICE j.d.o.o. za ugostiteljstvo, OIB 08609621252</item>
    </izvorni_sadrzaj>
    <derivirana_varijabla naziv="DomainObject.Predmet.ProtuStrankaListNazivFormatedOIB_1">
      <item>BOX OFFICE j.d.o.o. za ugostiteljstvo, OIB 08609621252</item>
    </derivirana_varijabla>
  </DomainObject.Predmet.ProtuStrankaListNazivFormatedOIB>
  <DomainObject.Predmet.OstaliListFormated>
    <izvorni_sadrzaj>
      <item>Vedran Šišak</item>
    </izvorni_sadrzaj>
    <derivirana_varijabla naziv="DomainObject.Predmet.OstaliListFormated_1">
      <item>Vedran Šišak</item>
    </derivirana_varijabla>
  </DomainObject.Predmet.OstaliListFormated>
  <DomainObject.Predmet.OstaliListFormatedOIB>
    <izvorni_sadrzaj>
      <item>Vedran Šišak, OIB 71163640396</item>
    </izvorni_sadrzaj>
    <derivirana_varijabla naziv="DomainObject.Predmet.OstaliListFormatedOIB_1">
      <item>Vedran Šišak, OIB 71163640396</item>
    </derivirana_varijabla>
  </DomainObject.Predmet.OstaliListFormatedOIB>
  <DomainObject.Predmet.OstaliListFormatedWithAdress>
    <izvorni_sadrzaj>
      <item>Vedran Šišak, 4. Njivice 20, 10000 Zagreb</item>
    </izvorni_sadrzaj>
    <derivirana_varijabla naziv="DomainObject.Predmet.OstaliListFormatedWithAdress_1">
      <item>Vedran Šišak, 4. Njivice 20, 10000 Zagreb</item>
    </derivirana_varijabla>
  </DomainObject.Predmet.OstaliListFormatedWithAdress>
  <DomainObject.Predmet.OstaliListFormatedWithAdressOIB>
    <izvorni_sadrzaj>
      <item>Vedran Šišak, OIB 71163640396, 4. Njivice 20, 10000 Zagreb</item>
    </izvorni_sadrzaj>
    <derivirana_varijabla naziv="DomainObject.Predmet.OstaliListFormatedWithAdressOIB_1">
      <item>Vedran Šišak, OIB 71163640396, 4. Njivice 20, 10000 Zagreb</item>
    </derivirana_varijabla>
  </DomainObject.Predmet.OstaliListFormatedWithAdressOIB>
  <DomainObject.Predmet.OstaliListNazivFormated>
    <izvorni_sadrzaj>
      <item>Vedran Šišak</item>
    </izvorni_sadrzaj>
    <derivirana_varijabla naziv="DomainObject.Predmet.OstaliListNazivFormated_1">
      <item>Vedran Šišak</item>
    </derivirana_varijabla>
  </DomainObject.Predmet.OstaliListNazivFormated>
  <DomainObject.Predmet.OstaliListNazivFormatedOIB>
    <izvorni_sadrzaj>
      <item>Vedran Šišak, OIB 71163640396</item>
    </izvorni_sadrzaj>
    <derivirana_varijabla naziv="DomainObject.Predmet.OstaliListNazivFormatedOIB_1">
      <item>Vedran Šišak, OIB 71163640396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BOX OFFICE j.d.o.o. za ugostiteljstvo</izvorni_sadrzaj>
    <derivirana_varijabla naziv="DomainObject.Predmet.ProtustrankaIDrugi_1">BOX OFFICE j.d.o.o. za ugostiteljstvo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BOX OFFICE j.d.o.o. za ugostiteljstvo, OIB 08609621252, Njivice IV. 20, 10000 Zagreb</izvorni_sadrzaj>
    <derivirana_varijabla naziv="DomainObject.Predmet.ProtustrankaIDrugiAdressOIB_1">BOX OFFICE j.d.o.o. za ugostiteljstvo, OIB 08609621252, Njivice IV.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BOX OFFICE j.d.o.o. za ugostiteljstvo</item>
      <item>Vedran Šišak</item>
    </izvorni_sadrzaj>
    <derivirana_varijabla naziv="DomainObject.Predmet.SudioniciListNaziv_1">
      <item>FINA Regionalni centar Zagreb</item>
      <item>BOX OFFICE j.d.o.o. za ugostiteljstvo</item>
      <item>Vedran Šišak</item>
    </derivirana_varijabla>
  </DomainObject.Predmet.SudioniciListNaziv>
  <DomainObject.Predmet.SudioniciListAdressOIB>
    <izvorni_sadrzaj>
      <item>FINA Regionalni centar Zagreb, OIB 85821130368, Trg svibanjskih žrtava 1995. br.,10000 Zagreb</item>
      <item>BOX OFFICE j.d.o.o. za ugostiteljstvo, OIB 08609621252, Njivice IV. 20,10000 Zagreb</item>
      <item>Vedran Šišak, OIB 71163640396, 4. Njivice 20,10000 Zagreb</item>
    </izvorni_sadrzaj>
    <derivirana_varijabla naziv="DomainObject.Predmet.SudioniciListAdressOIB_1">
      <item>FINA Regionalni centar Zagreb, OIB 85821130368, Trg svibanjskih žrtava 1995. br.,10000 Zagreb</item>
      <item>BOX OFFICE j.d.o.o. za ugostiteljstvo, OIB 08609621252, Njivice IV. 20,10000 Zagreb</item>
      <item>Vedran Šišak, OIB 71163640396, 4. Njivice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08609621252</item>
      <item>, OIB 71163640396</item>
    </izvorni_sadrzaj>
    <derivirana_varijabla naziv="DomainObject.Predmet.SudioniciListNazivOIB_1">
      <item>, OIB 85821130368</item>
      <item>, OIB 08609621252</item>
      <item>, OIB 71163640396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2764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2016-05-30T07:57:00Z</dcterms:created>
  <dc:creator>Vinka Mihalinčić</dc:creator>
  <cp:lastModifiedBy>Vinka Mihalinčić</cp:lastModifiedBy>
  <cp:lastPrinted>2016-05-30T07:54:00Z</cp:lastPrinted>
  <dcterms:modified xmlns:xsi="http://www.w3.org/2001/XMLSchema-instance" xsi:type="dcterms:W3CDTF">2016-05-30T08:05:00Z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