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15a8" w14:paraId="55415a8" w:rsidRDefault="00C73F67" w:rsidP="006B708C" w:rsidR="002D2245" w:rsidRPr="00E66D52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</w:t>
      </w:r>
    </w:p>
    <w:p w:rsidRDefault="00C73F67" w:rsidR="008966A4" w:rsidRPr="00E66D52">
      <w:r>
        <w:rPr>
          <w:noProof/>
          <w:lang w:eastAsia="hr-HR"/>
        </w:rPr>
        <w:t xml:space="preserve">          </w:t>
      </w:r>
      <w:r w:rsidR="007E1F8D" w:rsidRPr="00E66D52">
        <w:rPr>
          <w:noProof/>
          <w:lang w:eastAsia="hr-HR"/>
        </w:rPr>
        <w:drawing>
          <wp:inline distR="0" distL="0" distB="0" distT="0">
            <wp:extent cy="672998" cx="563245"/>
            <wp:effectExtent b="0" r="825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3136" cx="57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 w:rsidRPr="00E66D52"/>
    <w:p w:rsidRDefault="00586DD5" w:rsidP="00586DD5" w:rsidR="00586DD5" w:rsidRPr="00E66D52">
      <w:pPr>
        <w:rPr>
          <w:b/>
        </w:rPr>
      </w:pPr>
      <w:r w:rsidRPr="00E66D52">
        <w:rPr>
          <w:b/>
        </w:rPr>
        <w:t>REPUBLIKA HRVATSKA</w:t>
      </w:r>
    </w:p>
    <w:p w:rsidRDefault="00586DD5" w:rsidP="00586DD5" w:rsidR="00586DD5" w:rsidRPr="00E66D52">
      <w:pPr>
        <w:rPr>
          <w:b/>
        </w:rPr>
      </w:pPr>
      <w:r w:rsidRPr="00E66D52">
        <w:rPr>
          <w:b/>
        </w:rPr>
        <w:t xml:space="preserve">TRGOVAČKI SUD U ZAGREBU                                                          </w:t>
      </w:r>
      <w:r w:rsidR="007E1F8D" w:rsidRPr="00E66D52">
        <w:rPr>
          <w:b/>
        </w:rPr>
        <w:t>98</w:t>
      </w:r>
      <w:r w:rsidRPr="00E66D52">
        <w:rPr>
          <w:b/>
        </w:rPr>
        <w:t>. St</w:t>
      </w:r>
      <w:r w:rsidR="006C76E8" w:rsidRPr="00E66D52">
        <w:rPr>
          <w:b/>
        </w:rPr>
        <w:t>-</w:t>
      </w:r>
      <w:r w:rsidR="00964D14" w:rsidRPr="00E66D52">
        <w:rPr>
          <w:b/>
        </w:rPr>
        <w:t>2665</w:t>
      </w:r>
      <w:r w:rsidR="00B855FA" w:rsidRPr="00E66D52">
        <w:rPr>
          <w:b/>
        </w:rPr>
        <w:t>/18</w:t>
      </w:r>
    </w:p>
    <w:p w:rsidRDefault="00586DD5" w:rsidP="00586DD5" w:rsidR="00D13F3A">
      <w:r w:rsidRPr="00E66D52">
        <w:t>Amruševa 2/II</w:t>
      </w:r>
      <w:r w:rsidR="00C73F67">
        <w:t xml:space="preserve"> desno p.p.432, Zagreb</w:t>
      </w:r>
    </w:p>
    <w:p w:rsidRDefault="00C73F67" w:rsidP="00586DD5" w:rsidR="00C73F67" w:rsidRPr="00E66D52"/>
    <w:p w:rsidRDefault="000633F8" w:rsidP="007E24F5" w:rsidR="000633F8" w:rsidRPr="00E66D52">
      <w:pPr>
        <w:jc w:val="center"/>
        <w:rPr>
          <w:b/>
        </w:rPr>
      </w:pPr>
      <w:r w:rsidRPr="00E66D52">
        <w:rPr>
          <w:b/>
        </w:rPr>
        <w:t>REPUBLIKA HRVATSKA</w:t>
      </w:r>
    </w:p>
    <w:p w:rsidRDefault="0037562C" w:rsidP="00586DD5" w:rsidR="0037562C" w:rsidRPr="00E66D52">
      <w:pPr>
        <w:jc w:val="center"/>
        <w:rPr>
          <w:b/>
        </w:rPr>
      </w:pPr>
    </w:p>
    <w:p w:rsidRDefault="00014CE5" w:rsidP="00586DD5" w:rsidR="00586DD5" w:rsidRPr="00E66D52">
      <w:pPr>
        <w:jc w:val="center"/>
        <w:rPr>
          <w:b/>
        </w:rPr>
      </w:pPr>
      <w:r w:rsidRPr="00E66D52">
        <w:rPr>
          <w:b/>
        </w:rPr>
        <w:t>Z A K L J U Č A K</w:t>
      </w:r>
    </w:p>
    <w:p w:rsidRDefault="00586DD5" w:rsidP="00586DD5" w:rsidR="00586DD5" w:rsidRPr="00E66D52">
      <w:pPr>
        <w:rPr>
          <w:b/>
        </w:rPr>
      </w:pPr>
    </w:p>
    <w:p w:rsidRDefault="007E1F8D" w:rsidP="007E1F8D" w:rsidR="0037562C" w:rsidRPr="00E66D52">
      <w:pPr>
        <w:jc w:val="both"/>
        <w:rPr>
          <w:lang w:val="pt-BR"/>
        </w:rPr>
      </w:pPr>
      <w:r w:rsidRPr="00E66D52">
        <w:rPr>
          <w:lang w:val="pt-BR"/>
        </w:rPr>
        <w:t xml:space="preserve">Trgovački sud u Zagrebu, po sucu Josipu Biliću, u stečajnom postupku u povodu prijedloga predlagatelja FINANCIJSKE AGENCIJE, Zagreb, Ulica grada Vukovara 70, OIB: 85821130368, za otvaranje stečajnog postupka nad dužnikom </w:t>
      </w:r>
      <w:r w:rsidR="00964D14" w:rsidRPr="00E66D52">
        <w:rPr>
          <w:lang w:val="pt-BR"/>
        </w:rPr>
        <w:t>AUGUSTIN JOZIĆ d.o.o., Zagreb, Samoborska cesta 145, OIB: 76282297937</w:t>
      </w:r>
      <w:r w:rsidRPr="00E66D52">
        <w:rPr>
          <w:lang w:val="pt-BR"/>
        </w:rPr>
        <w:t>, dana 16. travnja 2019.,</w:t>
      </w:r>
    </w:p>
    <w:p w:rsidRDefault="007E1F8D" w:rsidP="007E1F8D" w:rsidR="007E1F8D" w:rsidRPr="00E66D52">
      <w:pPr>
        <w:jc w:val="both"/>
      </w:pPr>
    </w:p>
    <w:p w:rsidRDefault="006B708C" w:rsidP="00D47D35" w:rsidR="006B708C" w:rsidRPr="00E66D52">
      <w:pPr>
        <w:jc w:val="center"/>
      </w:pPr>
      <w:r w:rsidRPr="00E66D52">
        <w:t>z a k l j u č i o</w:t>
      </w:r>
      <w:r w:rsidR="0038741D" w:rsidRPr="00E66D52">
        <w:t xml:space="preserve"> </w:t>
      </w:r>
      <w:r w:rsidRPr="00E66D52">
        <w:t xml:space="preserve">  j e</w:t>
      </w:r>
    </w:p>
    <w:p w:rsidRDefault="00F378C1" w:rsidP="006B708C" w:rsidR="00F378C1" w:rsidRPr="00E66D52">
      <w:pPr>
        <w:rPr>
          <w:b/>
        </w:rPr>
      </w:pPr>
    </w:p>
    <w:p w:rsidRDefault="006B708C" w:rsidP="0037562C" w:rsidR="001931B1" w:rsidRPr="00E66D52">
      <w:pPr>
        <w:ind w:firstLine="720"/>
        <w:jc w:val="both"/>
      </w:pPr>
      <w:r w:rsidRPr="00E66D52">
        <w:t xml:space="preserve">Određuje se ročište </w:t>
      </w:r>
      <w:r w:rsidR="008D6FB5" w:rsidRPr="00E66D52">
        <w:t xml:space="preserve">radi očitovanja o prijedlogu za otvaranje stečajnog postupka </w:t>
      </w:r>
      <w:r w:rsidR="000E19ED" w:rsidRPr="00E66D52">
        <w:t>nad dužnikom</w:t>
      </w:r>
      <w:r w:rsidR="006208B6" w:rsidRPr="00E66D52">
        <w:rPr>
          <w:lang w:val="pt-BR"/>
        </w:rPr>
        <w:t xml:space="preserve"> </w:t>
      </w:r>
      <w:r w:rsidR="00964D14" w:rsidRPr="00E66D52">
        <w:rPr>
          <w:lang w:val="pt-BR"/>
        </w:rPr>
        <w:t>AUGUSTIN JOZIĆ d.o.o., Zagreb, Samoborska cesta 145, OIB: 76282297937</w:t>
      </w:r>
      <w:r w:rsidR="007E1F8D" w:rsidRPr="00E66D52">
        <w:rPr>
          <w:lang w:val="pt-BR"/>
        </w:rPr>
        <w:t>,</w:t>
      </w:r>
      <w:r w:rsidR="0037562C" w:rsidRPr="00E66D52">
        <w:rPr>
          <w:lang w:val="pt-BR"/>
        </w:rPr>
        <w:t xml:space="preserve"> </w:t>
      </w:r>
      <w:r w:rsidRPr="00E66D52">
        <w:t>za dan</w:t>
      </w:r>
      <w:r w:rsidR="00844D16">
        <w:t>:</w:t>
      </w:r>
      <w:r w:rsidRPr="00E66D52">
        <w:t xml:space="preserve"> </w:t>
      </w:r>
    </w:p>
    <w:p w:rsidRDefault="001931B1" w:rsidP="0037562C" w:rsidR="001931B1" w:rsidRPr="00E66D52">
      <w:pPr>
        <w:ind w:firstLine="720"/>
        <w:jc w:val="both"/>
      </w:pPr>
    </w:p>
    <w:p w:rsidRDefault="001931B1" w:rsidP="001931B1" w:rsidR="001931B1" w:rsidRPr="00E66D52">
      <w:pPr>
        <w:ind w:firstLine="720"/>
        <w:jc w:val="center"/>
        <w:rPr>
          <w:b/>
          <w:i/>
        </w:rPr>
      </w:pPr>
      <w:r w:rsidRPr="00E66D52">
        <w:rPr>
          <w:b/>
          <w:i/>
        </w:rPr>
        <w:t xml:space="preserve">30. svibnja 2019. u </w:t>
      </w:r>
      <w:r w:rsidR="00964D14" w:rsidRPr="00E66D52">
        <w:rPr>
          <w:b/>
          <w:i/>
        </w:rPr>
        <w:t>10</w:t>
      </w:r>
      <w:r w:rsidRPr="00E66D52">
        <w:rPr>
          <w:b/>
          <w:i/>
        </w:rPr>
        <w:t>.30 sati u zgradi Trgovačkog suda u Zagrebu, Petrinjska 8, soba broj 90/II – (ulična zgrada),</w:t>
      </w:r>
    </w:p>
    <w:p w:rsidRDefault="0037105E" w:rsidP="0037105E" w:rsidR="0037105E" w:rsidRPr="00E66D52">
      <w:pPr>
        <w:jc w:val="both"/>
        <w:rPr>
          <w:b/>
          <w:i/>
        </w:rPr>
      </w:pPr>
    </w:p>
    <w:p w:rsidRDefault="0037105E" w:rsidP="0037105E" w:rsidR="0037105E" w:rsidRPr="00E66D52">
      <w:pPr>
        <w:jc w:val="both"/>
      </w:pPr>
      <w:r w:rsidRPr="00E66D52">
        <w:t>na koje ročište se dostavom ovog zaključka pozivaju:</w:t>
      </w:r>
    </w:p>
    <w:p w:rsidRDefault="00685A5E" w:rsidP="001931B1" w:rsidR="008D6FB5" w:rsidRPr="00E66D52">
      <w:pPr>
        <w:ind w:left="720"/>
        <w:jc w:val="both"/>
      </w:pPr>
      <w:r w:rsidRPr="00E66D52">
        <w:t>-    predlagatelj</w:t>
      </w:r>
    </w:p>
    <w:p w:rsidRDefault="0093411A" w:rsidP="001931B1" w:rsidR="008966A4" w:rsidRPr="00E66D52">
      <w:pPr>
        <w:ind w:left="720"/>
        <w:jc w:val="both"/>
      </w:pPr>
      <w:r w:rsidRPr="00E66D52">
        <w:t>-    dužnik</w:t>
      </w:r>
    </w:p>
    <w:p w:rsidRDefault="003079FF" w:rsidP="001931B1" w:rsidR="003079FF" w:rsidRPr="00E66D52">
      <w:pPr>
        <w:ind w:left="720"/>
        <w:jc w:val="both"/>
      </w:pPr>
      <w:r w:rsidRPr="00E66D52">
        <w:t xml:space="preserve">-  </w:t>
      </w:r>
      <w:r w:rsidR="001C69BB" w:rsidRPr="00E66D52">
        <w:t xml:space="preserve">  zastupnik</w:t>
      </w:r>
      <w:r w:rsidRPr="00E66D52">
        <w:t xml:space="preserve"> po zakonu dužnika</w:t>
      </w:r>
    </w:p>
    <w:p w:rsidRDefault="00FF6333" w:rsidP="001931B1" w:rsidR="00FF6333" w:rsidRPr="00E66D52">
      <w:pPr>
        <w:ind w:left="720"/>
        <w:jc w:val="both"/>
      </w:pPr>
      <w:r w:rsidRPr="00E66D52">
        <w:t xml:space="preserve">-    </w:t>
      </w:r>
      <w:r w:rsidR="00B7228A" w:rsidRPr="00E66D52">
        <w:t>osoba koja za dužnika obavlja poslove platnog prometa</w:t>
      </w:r>
    </w:p>
    <w:p w:rsidRDefault="00814F2C" w:rsidP="00685A5E" w:rsidR="00814F2C" w:rsidRPr="00E66D52">
      <w:pPr>
        <w:jc w:val="both"/>
      </w:pPr>
    </w:p>
    <w:p w:rsidRDefault="006B708C" w:rsidP="0093411A" w:rsidR="002D2245" w:rsidRPr="00E66D52">
      <w:pPr>
        <w:jc w:val="center"/>
        <w:rPr>
          <w:lang w:val="pt-BR"/>
        </w:rPr>
      </w:pPr>
      <w:r w:rsidRPr="00E66D52">
        <w:t>U Z</w:t>
      </w:r>
      <w:r w:rsidR="00B47261" w:rsidRPr="00E66D52">
        <w:t xml:space="preserve">agrebu </w:t>
      </w:r>
      <w:r w:rsidR="00FB6AC7" w:rsidRPr="00E66D52">
        <w:rPr>
          <w:lang w:val="pt-BR"/>
        </w:rPr>
        <w:t>dana, 16. travnja 2019. godinie</w:t>
      </w:r>
      <w:r w:rsidR="00334976" w:rsidRPr="00E66D52">
        <w:rPr>
          <w:lang w:val="pt-BR"/>
        </w:rPr>
        <w:t>.</w:t>
      </w:r>
    </w:p>
    <w:p w:rsidRDefault="00FB6AC7" w:rsidP="0093411A" w:rsidR="00FB6AC7" w:rsidRPr="00E66D52">
      <w:pPr>
        <w:jc w:val="center"/>
      </w:pPr>
    </w:p>
    <w:p w:rsidRDefault="000633F8" w:rsidP="00FB6AC7" w:rsidR="000633F8" w:rsidRPr="00E66D52">
      <w:pPr>
        <w:pStyle w:val="Tijeloteksta"/>
        <w:ind w:firstLine="612" w:left="5760"/>
        <w:jc w:val="right"/>
      </w:pPr>
      <w:r w:rsidRPr="00E66D52">
        <w:t xml:space="preserve"> SUDAC:</w:t>
      </w:r>
    </w:p>
    <w:p w:rsidRDefault="000633F8" w:rsidP="00FB6AC7" w:rsidR="00814F2C" w:rsidRPr="00E66D5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E66D52">
        <w:rPr>
          <w:rFonts w:hAnsi="Times New Roman" w:ascii="Times New Roman"/>
          <w:b w:val="false"/>
          <w:color w:val="auto"/>
          <w:szCs w:val="24"/>
        </w:rPr>
        <w:t xml:space="preserve">                      </w:t>
      </w:r>
      <w:r w:rsidR="00FB6AC7" w:rsidRPr="00E66D52">
        <w:rPr>
          <w:rFonts w:hAnsi="Times New Roman" w:ascii="Times New Roman"/>
          <w:b w:val="false"/>
          <w:color w:val="auto"/>
          <w:szCs w:val="24"/>
        </w:rPr>
        <w:t>Josip Bilić</w:t>
      </w:r>
    </w:p>
    <w:p w:rsidRDefault="002D2245" w:rsidP="00FB6AC7" w:rsidR="006B708C" w:rsidRPr="00E66D52">
      <w:pPr>
        <w:jc w:val="both"/>
      </w:pPr>
      <w:r w:rsidRPr="00E66D52">
        <w:t>UPUTA O PRAVNOM LIJEKU</w:t>
      </w:r>
    </w:p>
    <w:p w:rsidRDefault="006B708C" w:rsidP="006B708C" w:rsidR="0093411A" w:rsidRPr="00E66D52">
      <w:r w:rsidRPr="00E66D52">
        <w:t>Protiv ovog zaključk</w:t>
      </w:r>
      <w:r w:rsidR="00D876F4" w:rsidRPr="00E66D52">
        <w:t>a nije dopuštena  žalba ( čl. 19</w:t>
      </w:r>
      <w:r w:rsidRPr="00E66D52">
        <w:t>.</w:t>
      </w:r>
      <w:r w:rsidR="00D876F4" w:rsidRPr="00E66D52">
        <w:t xml:space="preserve"> </w:t>
      </w:r>
      <w:r w:rsidRPr="00E66D52">
        <w:t>st.</w:t>
      </w:r>
      <w:r w:rsidR="00D876F4" w:rsidRPr="00E66D52">
        <w:t xml:space="preserve"> 7</w:t>
      </w:r>
      <w:r w:rsidRPr="00E66D52">
        <w:t>. SZ ).</w:t>
      </w:r>
      <w:r w:rsidR="00D03437" w:rsidRPr="00E66D52">
        <w:rPr>
          <w:b/>
        </w:rPr>
        <w:tab/>
      </w:r>
      <w:r w:rsidR="00D03437" w:rsidRPr="00E66D52">
        <w:rPr>
          <w:b/>
        </w:rPr>
        <w:tab/>
      </w:r>
    </w:p>
    <w:p w:rsidRDefault="00E66D52" w:rsidP="00964D14" w:rsidR="00E66D52" w:rsidRPr="00E66D52"/>
    <w:p w:rsidRDefault="00964D14" w:rsidP="00964D14" w:rsidR="00964D14" w:rsidRPr="00E66D52">
      <w:r w:rsidRPr="00E66D52">
        <w:t>DNA:</w:t>
      </w:r>
    </w:p>
    <w:p w:rsidRDefault="00964D14" w:rsidP="00964D14" w:rsidR="00964D14" w:rsidRPr="00E66D52">
      <w:r w:rsidRPr="00E66D52">
        <w:t>1. predlagatelju</w:t>
      </w:r>
    </w:p>
    <w:p w:rsidRDefault="00964D14" w:rsidP="00964D14" w:rsidR="00964D14" w:rsidRPr="00E66D52">
      <w:r w:rsidRPr="00E66D52">
        <w:t xml:space="preserve">2. dužniku </w:t>
      </w:r>
    </w:p>
    <w:p w:rsidRDefault="00964D14" w:rsidP="00964D14" w:rsidR="00964D14" w:rsidRPr="00E66D52">
      <w:r w:rsidRPr="00E66D52">
        <w:t>3. zz dužnika</w:t>
      </w:r>
    </w:p>
    <w:p w:rsidRDefault="00964D14" w:rsidP="00964D14" w:rsidR="00964D14" w:rsidRPr="00E66D52">
      <w:r w:rsidRPr="00E66D52">
        <w:t>4. Privredna banka Zagreb d.d.</w:t>
      </w:r>
    </w:p>
    <w:p w:rsidRDefault="00964D14" w:rsidP="00964D14" w:rsidR="00B639DE" w:rsidRPr="00E66D52">
      <w:r w:rsidRPr="00E66D52">
        <w:t>5. e-oglasna ploča suda – 8 dana</w:t>
      </w:r>
    </w:p>
    <w:sectPr w:rsidSect="00D13F3A" w:rsidR="00B639DE" w:rsidRPr="00E66D52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931B1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34976"/>
    <w:rsid w:val="00347BB4"/>
    <w:rsid w:val="0037105E"/>
    <w:rsid w:val="0037562C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5E45C2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7E1F8D"/>
    <w:rsid w:val="00814F2C"/>
    <w:rsid w:val="00844D16"/>
    <w:rsid w:val="00880F0E"/>
    <w:rsid w:val="00892E48"/>
    <w:rsid w:val="008966A4"/>
    <w:rsid w:val="008B05F8"/>
    <w:rsid w:val="008D6FB5"/>
    <w:rsid w:val="0093411A"/>
    <w:rsid w:val="00964D14"/>
    <w:rsid w:val="00A34C9C"/>
    <w:rsid w:val="00A45CFF"/>
    <w:rsid w:val="00A66EA0"/>
    <w:rsid w:val="00A702C4"/>
    <w:rsid w:val="00A76551"/>
    <w:rsid w:val="00B47261"/>
    <w:rsid w:val="00B639DE"/>
    <w:rsid w:val="00B7228A"/>
    <w:rsid w:val="00B855FA"/>
    <w:rsid w:val="00BF0BBF"/>
    <w:rsid w:val="00C34AA2"/>
    <w:rsid w:val="00C73F67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13563"/>
    <w:rsid w:val="00E66D52"/>
    <w:rsid w:val="00E865F3"/>
    <w:rsid w:val="00E9131D"/>
    <w:rsid w:val="00EA7FA1"/>
    <w:rsid w:val="00F23AB4"/>
    <w:rsid w:val="00F378C1"/>
    <w:rsid w:val="00F4108B"/>
    <w:rsid w:val="00F45899"/>
    <w:rsid w:val="00FA16DF"/>
    <w:rsid w:val="00FB6AC7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3F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F6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F6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F6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F6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3F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F6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F6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F6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F6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2665</izvorni_sadrzaj>
    <derivirana_varijabla naziv="DomainObject.Predmet.Broj_1">2665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St-2665/2018</izvorni_sadrzaj>
    <derivirana_varijabla naziv="DomainObject.Predmet.OznakaBroj_1">St-2665/2018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AUGUSTIN JOZIĆ d.o.o. zastupanog po punomoćniku Augustin Jozić</izvorni_sadrzaj>
    <derivirana_varijabla naziv="DomainObject.Predmet.ProtustrankaFormated_1">  AUGUSTIN JOZIĆ d.o.o. zastupanog po punomoćniku Augustin Jozić</derivirana_varijabla>
  </DomainObject.Predmet.ProtustrankaFormated>
  <DomainObject.Predmet.ProtustrankaFormatedOIB>
    <izvorni_sadrzaj>  AUGUSTIN JOZIĆ d.o.o., OIB 76282297937 zastupanog po punomoćniku Augustin Jozić</izvorni_sadrzaj>
    <derivirana_varijabla naziv="DomainObject.Predmet.ProtustrankaFormatedOIB_1">  AUGUSTIN JOZIĆ d.o.o., OIB 76282297937 zastupanog po punomoćniku Augustin Jozić</derivirana_varijabla>
  </DomainObject.Predmet.ProtustrankaFormatedOIB>
  <DomainObject.Predmet.ProtustrankaFormatedWithAdress>
    <izvorni_sadrzaj> AUGUSTIN JOZIĆ d.o.o., Samoborska cesta 145, 10000 Zagreb zastupanog po punomoćniku Augustin Jozić</izvorni_sadrzaj>
    <derivirana_varijabla naziv="DomainObject.Predmet.ProtustrankaFormatedWithAdress_1"> AUGUSTIN JOZIĆ d.o.o., Samoborska cesta 145, 10000 Zagreb zastupanog po punomoćniku Augustin Jozić</derivirana_varijabla>
  </DomainObject.Predmet.ProtustrankaFormatedWithAdress>
  <DomainObject.Predmet.ProtustrankaFormatedWithAdressOIB>
    <izvorni_sadrzaj> AUGUSTIN JOZIĆ d.o.o., OIB 76282297937, Samoborska cesta 145, 10000 Zagreb zastupanog po punomoćniku Augustin Jozić</izvorni_sadrzaj>
    <derivirana_varijabla naziv="DomainObject.Predmet.ProtustrankaFormatedWithAdressOIB_1"> AUGUSTIN JOZIĆ d.o.o., OIB 76282297937, Samoborska cesta 145, 10000 Zagreb zastupanog po punomoćniku Augustin Jozić</derivirana_varijabla>
  </DomainObject.Predmet.ProtustrankaFormatedWithAdressOIB>
  <DomainObject.Predmet.ProtustrankaWithAdress>
    <izvorni_sadrzaj>AUGUSTIN JOZIĆ d.o.o. Samoborska cesta 145, 10000 Zagreb</izvorni_sadrzaj>
    <derivirana_varijabla naziv="DomainObject.Predmet.ProtustrankaWithAdress_1">AUGUSTIN JOZIĆ d.o.o. Samoborska cesta 145, 10000 Zagreb</derivirana_varijabla>
  </DomainObject.Predmet.ProtustrankaWithAdress>
  <DomainObject.Predmet.ProtustrankaWithAdressOIB>
    <izvorni_sadrzaj>AUGUSTIN JOZIĆ d.o.o., OIB 76282297937, Samoborska cesta 145, 10000 Zagreb</izvorni_sadrzaj>
    <derivirana_varijabla naziv="DomainObject.Predmet.ProtustrankaWithAdressOIB_1">AUGUSTIN JOZIĆ d.o.o., OIB 76282297937, Samoborska cesta 145, 10000 Zagreb</derivirana_varijabla>
  </DomainObject.Predmet.ProtustrankaWithAdressOIB>
  <DomainObject.Predmet.ProtustrankaNazivFormated>
    <izvorni_sadrzaj>AUGUSTIN JOZIĆ d.o.o.</izvorni_sadrzaj>
    <derivirana_varijabla naziv="DomainObject.Predmet.ProtustrankaNazivFormated_1">AUGUSTIN JOZIĆ d.o.o.</derivirana_varijabla>
  </DomainObject.Predmet.ProtustrankaNazivFormated>
  <DomainObject.Predmet.ProtustrankaNazivFormatedOIB>
    <izvorni_sadrzaj>AUGUSTIN JOZIĆ d.o.o., OIB 76282297937</izvorni_sadrzaj>
    <derivirana_varijabla naziv="DomainObject.Predmet.ProtustrankaNazivFormatedOIB_1">AUGUSTIN JOZIĆ d.o.o., OIB 76282297937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AUGUSTIN JOZIĆ d.o.o. zastupanog po punomoćniku Augustin Jozić</item>
    </izvorni_sadrzaj>
    <derivirana_varijabla naziv="DomainObject.Predmet.ProtuStrankaListFormated_1">
      <item>AUGUSTIN JOZIĆ d.o.o. zastupanog po punomoćniku Augustin Jozić</item>
    </derivirana_varijabla>
  </DomainObject.Predmet.ProtuStrankaListFormated>
  <DomainObject.Predmet.ProtuStrankaListFormatedOIB>
    <izvorni_sadrzaj>
      <item>AUGUSTIN JOZIĆ d.o.o., OIB 76282297937 zastupanog po punomoćniku Augustin Jozić</item>
    </izvorni_sadrzaj>
    <derivirana_varijabla naziv="DomainObject.Predmet.ProtuStrankaListFormatedOIB_1">
      <item>AUGUSTIN JOZIĆ d.o.o., OIB 76282297937 zastupanog po punomoćniku Augustin Jozić</item>
    </derivirana_varijabla>
  </DomainObject.Predmet.ProtuStrankaListFormatedOIB>
  <DomainObject.Predmet.ProtuStrankaListFormatedWithAdress>
    <izvorni_sadrzaj>
      <item>AUGUSTIN JOZIĆ d.o.o., Samoborska cesta 145, 10000 Zagreb zastupanog po punomoćniku Augustin Jozić</item>
    </izvorni_sadrzaj>
    <derivirana_varijabla naziv="DomainObject.Predmet.ProtuStrankaListFormatedWithAdress_1">
      <item>AUGUSTIN JOZIĆ d.o.o., Samoborska cesta 145, 10000 Zagreb zastupanog po punomoćniku Augustin Jozić</item>
    </derivirana_varijabla>
  </DomainObject.Predmet.ProtuStrankaListFormatedWithAdress>
  <DomainObject.Predmet.ProtuStrankaListFormatedWithAdressOIB>
    <izvorni_sadrzaj>
      <item>AUGUSTIN JOZIĆ d.o.o., OIB 76282297937, Samoborska cesta 145, 10000 Zagreb zastupanog po punomoćniku Augustin Jozić</item>
    </izvorni_sadrzaj>
    <derivirana_varijabla naziv="DomainObject.Predmet.ProtuStrankaListFormatedWithAdressOIB_1">
      <item>AUGUSTIN JOZIĆ d.o.o., OIB 76282297937, Samoborska cesta 145, 10000 Zagreb zastupanog po punomoćniku Augustin Jozić</item>
    </derivirana_varijabla>
  </DomainObject.Predmet.ProtuStrankaListFormatedWithAdressOIB>
  <DomainObject.Predmet.ProtuStrankaListNazivFormated>
    <izvorni_sadrzaj>
      <item>AUGUSTIN JOZIĆ d.o.o.</item>
    </izvorni_sadrzaj>
    <derivirana_varijabla naziv="DomainObject.Predmet.ProtuStrankaListNazivFormated_1">
      <item>AUGUSTIN JOZIĆ d.o.o.</item>
    </derivirana_varijabla>
  </DomainObject.Predmet.ProtuStrankaListNazivFormated>
  <DomainObject.Predmet.ProtuStrankaListNazivFormatedOIB>
    <izvorni_sadrzaj>
      <item>AUGUSTIN JOZIĆ d.o.o., OIB 76282297937</item>
    </izvorni_sadrzaj>
    <derivirana_varijabla naziv="DomainObject.Predmet.ProtuStrankaListNazivFormatedOIB_1">
      <item>AUGUSTIN JOZIĆ d.o.o., OIB 76282297937</item>
    </derivirana_varijabla>
  </DomainObject.Predmet.ProtuStrankaListNazivFormatedOIB>
  <DomainObject.Predmet.OstaliListFormated>
    <izvorni_sadrzaj>
      <item>Augustin Jozić punomoćnik sudionika u postupku AUGUSTIN JOZIĆ d.o.o.</item>
      <item>PRIVREDNA BANKA ZAGREB - DIONIČKO DRUŠTVO</item>
    </izvorni_sadrzaj>
    <derivirana_varijabla naziv="DomainObject.Predmet.OstaliListFormated_1">
      <item>Augustin Jozić punomoćnik sudionika u postupku AUGUSTIN JOZIĆ d.o.o.</item>
      <item>PRIVREDNA BANKA ZAGREB - DIONIČKO DRUŠTVO</item>
    </derivirana_varijabla>
  </DomainObject.Predmet.OstaliListFormated>
  <DomainObject.Predmet.OstaliListFormatedOIB>
    <izvorni_sadrzaj>
      <item>Augustin Jozić, OIB 45021428310 punomoćnik sudionika u postupku AUGUSTIN JOZIĆ d.o.o.</item>
      <item>PRIVREDNA BANKA ZAGREB - DIONIČKO DRUŠTVO, OIB 02535697732</item>
    </izvorni_sadrzaj>
    <derivirana_varijabla naziv="DomainObject.Predmet.OstaliListFormatedOIB_1">
      <item>Augustin Jozić, OIB 45021428310 punomoćnik sudionika u postupku AUGUSTIN JOZIĆ d.o.o.</item>
      <item>PRIVREDNA BANKA ZAGREB - DIONIČKO DRUŠTVO, OIB 02535697732</item>
    </derivirana_varijabla>
  </DomainObject.Predmet.OstaliListFormatedOIB>
  <DomainObject.Predmet.OstaliListFormatedWithAdress>
    <izvorni_sadrzaj>
      <item>Augustin Jozić, Palinovečka ulica 31, 10000 Zagreb punomoćnik sudionika u postupku AUGUSTIN JOZIĆ d.o.o.</item>
      <item>PRIVREDNA BANKA ZAGREB - DIONIČKO DRUŠTVO, Radnička cesta 50, 10000 Zagreb</item>
    </izvorni_sadrzaj>
    <derivirana_varijabla naziv="DomainObject.Predmet.OstaliListFormatedWithAdress_1">
      <item>Augustin Jozić, Palinovečka ulica 31, 10000 Zagreb punomoćnik sudionika u postupku AUGUSTIN JOZIĆ d.o.o.</item>
      <item>PRIVREDNA BANKA ZAGREB - DIONIČKO DRUŠTVO, Radnička cesta 50, 10000 Zagreb</item>
    </derivirana_varijabla>
  </DomainObject.Predmet.OstaliListFormatedWithAdress>
  <DomainObject.Predmet.OstaliListFormatedWithAdressOIB>
    <izvorni_sadrzaj>
      <item>Augustin Jozić, OIB 45021428310, Palinovečka ulica 31, 10000 Zagreb punomoćnik sudionika u postupku AUGUSTIN JOZIĆ d.o.o.</item>
      <item>PRIVREDNA BANKA ZAGREB - DIONIČKO DRUŠTVO, OIB 02535697732, Radnička cesta 50, 10000 Zagreb</item>
    </izvorni_sadrzaj>
    <derivirana_varijabla naziv="DomainObject.Predmet.OstaliListFormatedWithAdressOIB_1">
      <item>Augustin Jozić, OIB 45021428310, Palinovečka ulica 31, 10000 Zagreb punomoćnik sudionika u postupku AUGUSTIN JOZIĆ d.o.o.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Augustin Jozić</item>
      <item>PRIVREDNA BANKA ZAGREB - DIONIČKO DRUŠTVO</item>
    </izvorni_sadrzaj>
    <derivirana_varijabla naziv="DomainObject.Predmet.OstaliListNazivFormated_1">
      <item>Augustin Jozić</item>
      <item>PRIVREDNA BANKA ZAGREB - DIONIČKO DRUŠTVO</item>
    </derivirana_varijabla>
  </DomainObject.Predmet.OstaliListNazivFormated>
  <DomainObject.Predmet.OstaliListNazivFormatedOIB>
    <izvorni_sadrzaj>
      <item>Augustin Jozić, OIB 45021428310</item>
      <item>PRIVREDNA BANKA ZAGREB - DIONIČKO DRUŠTVO, OIB 02535697732</item>
    </izvorni_sadrzaj>
    <derivirana_varijabla naziv="DomainObject.Predmet.OstaliListNazivFormatedOIB_1">
      <item>Augustin Jozić, OIB 45021428310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AUGUSTIN JOZIĆ d.o.o.</izvorni_sadrzaj>
    <derivirana_varijabla naziv="DomainObject.Predmet.ProtustrankaIDrugi_1">AUGUSTIN JOZIĆ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AUGUSTIN JOZIĆ d.o.o., OIB 76282297937, Samoborska cesta 145, 10000 Zagreb</izvorni_sadrzaj>
    <derivirana_varijabla naziv="DomainObject.Predmet.ProtustrankaIDrugiAdressOIB_1">AUGUSTIN JOZIĆ d.o.o., OIB 76282297937,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AUGUSTIN JOZIĆ d.o.o.</item>
      <item>Augustin Jozić</item>
      <item>PRIVREDNA BANKA ZAGREB - DIONIČKO DRUŠTVO</item>
    </izvorni_sadrzaj>
    <derivirana_varijabla naziv="DomainObject.Predmet.SudioniciListNaziv_1">
      <item>FINA Regionalni centar Zagreb</item>
      <item>AUGUSTIN JOZIĆ d.o.o.</item>
      <item>Augustin Jozić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AUGUSTIN JOZIĆ d.o.o., OIB 76282297937, Samoborska cesta 145,10000 Zagreb</item>
      <item>Augustin Jozić, OIB 45021428310, Palinovečka ulica 31,10000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AUGUSTIN JOZIĆ d.o.o., OIB 76282297937, Samoborska cesta 145,10000 Zagreb</item>
      <item>Augustin Jozić, OIB 45021428310, Palinovečka ulica 31,10000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76282297937</item>
      <item>, OIB 45021428310</item>
      <item>, OIB 02535697732</item>
    </izvorni_sadrzaj>
    <derivirana_varijabla naziv="DomainObject.Predmet.SudioniciListNazivOIB_1">
      <item>, OIB 85821130368</item>
      <item>, OIB 76282297937</item>
      <item>, OIB 45021428310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St-2665/2018-6</izvorni_sadrzaj>
    <derivirana_varijabla naziv="DomainObject.PredzadnjaOdlukaIzPredmeta.Oznaka_1">St-2665/2018-6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988</properties:Characters>
  <properties:Lines>44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2019-04-16T09:36:00Z</dcterms:created>
  <dc:creator>nmarkovic</dc:creator>
  <cp:lastModifiedBy>Irena Benko</cp:lastModifiedBy>
  <cp:lastPrinted>2019-04-16T12:33:00Z</cp:lastPrinted>
  <dcterms:modified xmlns:xsi="http://www.w3.org/2001/XMLSchema-instance" xsi:type="dcterms:W3CDTF">2019-04-16T12:33:00Z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(5.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