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eccb" w14:paraId="324eccb" w:rsidRDefault="00DA2107" w:rsidP="00A91121" w:rsidR="00DA2107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St-894/15-7</w:t>
      </w:r>
    </w:p>
    <w:p w:rsidRDefault="00DA2107" w:rsidP="00BF3D61" w:rsidR="00DA2107">
      <w:pPr>
        <w:jc w:val="center"/>
      </w:pPr>
    </w:p>
    <w:p w:rsidRDefault="00DA2107" w:rsidP="00BF3D61" w:rsidR="00DA2107">
      <w:pPr>
        <w:jc w:val="center"/>
      </w:pPr>
    </w:p>
    <w:p w:rsidRDefault="00DA2107" w:rsidP="00BF3D61" w:rsidR="00DA2107" w:rsidRPr="008C3132">
      <w:pPr>
        <w:jc w:val="center"/>
      </w:pPr>
    </w:p>
    <w:p w:rsidRDefault="00DA2107" w:rsidP="00952B68" w:rsidR="00DA2107" w:rsidRPr="008C3132">
      <w:r w:rsidRPr="008C3132">
        <w:t>REPUBLIKA HRVATSKA</w:t>
      </w:r>
    </w:p>
    <w:p w:rsidRDefault="00DA2107" w:rsidP="00952B68" w:rsidR="00DA2107">
      <w:r w:rsidRPr="008C3132">
        <w:t>TRGOVAČKI SUD U ZADRU</w:t>
      </w:r>
    </w:p>
    <w:p w:rsidRDefault="00DA2107" w:rsidP="00952B68" w:rsidR="00DA2107">
      <w:r>
        <w:t>Dr. Franje Tuđmana 35.</w:t>
      </w:r>
    </w:p>
    <w:p w:rsidRDefault="00DA2107" w:rsidP="00952B68" w:rsidR="00DA2107"/>
    <w:p w:rsidRDefault="00DA2107" w:rsidP="00952B68" w:rsidR="00DA2107"/>
    <w:p w:rsidRDefault="00DA2107" w:rsidP="00952B68" w:rsidR="00DA2107"/>
    <w:p w:rsidRDefault="00DA2107" w:rsidP="008C3132" w:rsidR="00DA2107" w:rsidRPr="008C3132">
      <w:pPr>
        <w:jc w:val="center"/>
      </w:pPr>
      <w:r>
        <w:t xml:space="preserve">U  I M E  R E P U B L I K E  H R V A T S K E </w:t>
      </w:r>
    </w:p>
    <w:p w:rsidRDefault="00DA2107" w:rsidP="00106EA8" w:rsidR="00DA2107" w:rsidRPr="008C3132">
      <w:pPr>
        <w:jc w:val="both"/>
      </w:pPr>
    </w:p>
    <w:p w:rsidRDefault="00DA2107" w:rsidP="001A4E75" w:rsidR="00DA210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DA2107" w:rsidP="005440C2" w:rsidR="00DA2107" w:rsidRPr="008C3132"/>
    <w:p w:rsidRDefault="00DA2107" w:rsidP="008D4452" w:rsidR="00DA2107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9. prosinca 2015. za provedbu skraćenoga stečajnog postupka</w:t>
      </w:r>
      <w:r w:rsidRPr="008C3132">
        <w:t xml:space="preserve"> nad dužnikom</w:t>
      </w:r>
      <w:r>
        <w:t xml:space="preserve"> TERRA NOSTRA d.o.o., Zadar, C.F. Bianchija 2, OIB 66026163858</w:t>
      </w:r>
      <w:r w:rsidRPr="00AB42D5">
        <w:t xml:space="preserve">, </w:t>
      </w:r>
      <w:r w:rsidRPr="008C3132">
        <w:t xml:space="preserve">dana </w:t>
      </w:r>
      <w:r>
        <w:t>25. ožujka 2016.</w:t>
      </w:r>
    </w:p>
    <w:p w:rsidRDefault="00DA2107" w:rsidP="00316882" w:rsidR="00DA2107">
      <w:pPr>
        <w:jc w:val="both"/>
      </w:pPr>
    </w:p>
    <w:p w:rsidRDefault="00DA2107" w:rsidP="00316882" w:rsidR="00DA2107" w:rsidRPr="008C3132">
      <w:pPr>
        <w:jc w:val="both"/>
      </w:pPr>
    </w:p>
    <w:p w:rsidRDefault="00DA2107" w:rsidP="005440C2" w:rsidR="00DA2107" w:rsidRPr="008C3132">
      <w:pPr>
        <w:jc w:val="center"/>
      </w:pPr>
      <w:r w:rsidRPr="008C3132">
        <w:t>r i j e š i o  j e</w:t>
      </w:r>
    </w:p>
    <w:p w:rsidRDefault="00DA2107" w:rsidP="005440C2" w:rsidR="00DA2107">
      <w:pPr>
        <w:jc w:val="center"/>
      </w:pPr>
    </w:p>
    <w:p w:rsidRDefault="00DA2107" w:rsidP="005440C2" w:rsidR="00DA2107" w:rsidRPr="008C3132">
      <w:pPr>
        <w:jc w:val="center"/>
      </w:pPr>
    </w:p>
    <w:p w:rsidRDefault="00DA2107" w:rsidP="00AB42D5" w:rsidR="00DA2107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TERRA NOSTRA d.o.o., Zadar, C.F. Bianchija 2, OIB 66026163858 s danom 25. ožujka 2016. u </w:t>
      </w:r>
      <w:r w:rsidR="000F11AA">
        <w:t xml:space="preserve">10,27 </w:t>
      </w:r>
      <w:r>
        <w:t>sati kada će se ovo rješenje objaviti na mrežnoj stranici e-Oglasna ploča suda.</w:t>
      </w:r>
    </w:p>
    <w:p w:rsidRDefault="00DA2107" w:rsidP="00193657" w:rsidR="00DA2107" w:rsidRPr="002B5AAE">
      <w:pPr>
        <w:ind w:hanging="705" w:left="705"/>
        <w:jc w:val="both"/>
      </w:pPr>
    </w:p>
    <w:p w:rsidRDefault="00DA2107" w:rsidP="00B27C5C" w:rsidR="00DA2107" w:rsidRPr="002B5AAE">
      <w:pPr>
        <w:spacing w:lineRule="auto" w:line="276" w:after="200"/>
        <w:ind w:hanging="705" w:left="705"/>
      </w:pPr>
      <w:r w:rsidRPr="002B5AAE">
        <w:t>I</w:t>
      </w:r>
      <w:r>
        <w:t>I</w:t>
      </w:r>
      <w:r w:rsidRPr="002B5AAE">
        <w:t>.</w:t>
      </w:r>
      <w:r w:rsidRPr="00B27C5C">
        <w:rPr>
          <w:b/>
        </w:rPr>
        <w:tab/>
      </w:r>
      <w:r w:rsidRPr="002B5AAE">
        <w:t xml:space="preserve">Stečajnim upraviteljem imenuje se </w:t>
      </w:r>
      <w:r w:rsidR="003F6CE4">
        <w:t>ANTE GABELICA iz Splita, Ruđera Boškovića 7/125., OIB 68765596631.</w:t>
      </w:r>
    </w:p>
    <w:p w:rsidRDefault="00DA2107" w:rsidP="00193657" w:rsidR="00DA2107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TERRA NOSTRA d.o.o., Zadar, C.F. Bianchija 2, OIB 66026163858.</w:t>
      </w:r>
    </w:p>
    <w:p w:rsidRDefault="00DA2107" w:rsidP="00193657" w:rsidR="00DA2107">
      <w:pPr>
        <w:ind w:hanging="705" w:left="705"/>
        <w:jc w:val="both"/>
      </w:pPr>
    </w:p>
    <w:p w:rsidRDefault="003F6CE4" w:rsidP="00193657" w:rsidR="00DA2107" w:rsidRPr="002B5AAE">
      <w:pPr>
        <w:ind w:hanging="705" w:left="705"/>
        <w:jc w:val="both"/>
      </w:pPr>
      <w:r>
        <w:t xml:space="preserve">IV.     </w:t>
      </w:r>
      <w:r w:rsidR="00DA2107" w:rsidRPr="002B5AAE">
        <w:t>Dio nastalih trošk</w:t>
      </w:r>
      <w:r w:rsidR="00DA2107">
        <w:t>ova postupka isplatit će se iz F</w:t>
      </w:r>
      <w:r w:rsidR="00DA2107" w:rsidRPr="002B5AAE">
        <w:t xml:space="preserve">onda </w:t>
      </w:r>
      <w:r w:rsidR="00DA2107">
        <w:t>za namirenje troškova stečajnog postupka iz čl. 111</w:t>
      </w:r>
      <w:r w:rsidR="00DA2107" w:rsidRPr="002B5AAE">
        <w:t>. S</w:t>
      </w:r>
      <w:r w:rsidR="00DA2107">
        <w:t>tečajnog zakona.</w:t>
      </w:r>
    </w:p>
    <w:p w:rsidRDefault="00DA2107" w:rsidP="00193657" w:rsidR="00DA2107" w:rsidRPr="002B5AAE">
      <w:pPr>
        <w:jc w:val="both"/>
      </w:pPr>
    </w:p>
    <w:p w:rsidRDefault="00DA2107" w:rsidP="00193657" w:rsidR="00DA210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DA2107" w:rsidP="00193657" w:rsidR="00DA2107" w:rsidRPr="002B5AAE">
      <w:pPr>
        <w:ind w:hanging="705" w:left="705"/>
        <w:jc w:val="both"/>
      </w:pPr>
    </w:p>
    <w:p w:rsidRDefault="00DA2107" w:rsidP="009D6B95" w:rsidR="00DA2107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DA2107" w:rsidP="00193657" w:rsidR="00DA2107" w:rsidRPr="00B604B0">
      <w:pPr>
        <w:jc w:val="both"/>
        <w:rPr>
          <w:b/>
        </w:rPr>
      </w:pPr>
    </w:p>
    <w:p w:rsidRDefault="00DA2107" w:rsidP="00927608" w:rsidR="00DA2107" w:rsidRPr="00572080">
      <w:pPr>
        <w:ind w:hanging="705" w:left="705"/>
        <w:jc w:val="both"/>
      </w:pPr>
      <w:r>
        <w:t>V</w:t>
      </w:r>
      <w:r w:rsidRPr="00572080">
        <w:t>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</w:t>
      </w:r>
      <w:r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DA2107" w:rsidP="00927608" w:rsidR="00DA2107" w:rsidRPr="00572080">
      <w:pPr>
        <w:ind w:hanging="705" w:left="705"/>
        <w:jc w:val="both"/>
      </w:pPr>
    </w:p>
    <w:p w:rsidRDefault="00DA2107" w:rsidP="00193657" w:rsidR="00DA2107" w:rsidRPr="002B5AAE">
      <w:pPr>
        <w:jc w:val="center"/>
      </w:pPr>
      <w:r w:rsidRPr="002B5AAE">
        <w:t>Obrazloženje</w:t>
      </w:r>
    </w:p>
    <w:p w:rsidRDefault="00DA2107" w:rsidP="00193657" w:rsidR="00DA2107" w:rsidRPr="002B5AAE">
      <w:pPr>
        <w:jc w:val="center"/>
        <w:rPr>
          <w:b/>
        </w:rPr>
      </w:pPr>
    </w:p>
    <w:p w:rsidRDefault="00DA2107" w:rsidP="000E3B4A" w:rsidR="00DA2107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9. prosinca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607 </w:t>
      </w:r>
      <w:r w:rsidRPr="00B604B0">
        <w:t xml:space="preserve">dana u ukupnom iznosu od </w:t>
      </w:r>
      <w:r>
        <w:t xml:space="preserve">4.617,28 </w:t>
      </w:r>
      <w:r w:rsidRPr="00B604B0">
        <w:t xml:space="preserve">kuna, da nema zaposlenih, </w:t>
      </w:r>
      <w:r>
        <w:t xml:space="preserve">ima otvoren račun kod Raiffeisenbank Austria d.d., </w:t>
      </w:r>
      <w:r w:rsidRPr="00B604B0">
        <w:t>kao i da nema zaplijenjenih sredstava na ime predujma za namirenje troškova stečajnog postupka.</w:t>
      </w:r>
    </w:p>
    <w:p w:rsidRDefault="00DA2107" w:rsidP="000E3B4A" w:rsidR="00DA2107" w:rsidRPr="00B604B0">
      <w:pPr>
        <w:ind w:firstLine="720"/>
        <w:jc w:val="both"/>
      </w:pPr>
    </w:p>
    <w:p w:rsidRDefault="00DA2107" w:rsidP="000E3B4A" w:rsidR="00DA2107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29.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DA2107" w:rsidP="000E3B4A" w:rsidR="00DA2107" w:rsidRPr="002B5AAE">
      <w:pPr>
        <w:ind w:firstLine="708"/>
        <w:jc w:val="both"/>
      </w:pPr>
    </w:p>
    <w:p w:rsidRDefault="00DA2107" w:rsidP="000E3B4A" w:rsidR="00DA2107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DA2107" w:rsidP="000E3B4A" w:rsidR="00DA2107">
      <w:pPr>
        <w:ind w:firstLine="708"/>
        <w:jc w:val="both"/>
      </w:pPr>
    </w:p>
    <w:p w:rsidRDefault="00DA2107" w:rsidP="000E3B4A" w:rsidR="00DA2107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DA2107" w:rsidP="000E3B4A" w:rsidR="00DA2107"/>
    <w:p w:rsidRDefault="00DA2107" w:rsidP="000E3B4A" w:rsidR="00DA2107" w:rsidRPr="002B5AAE">
      <w:pPr>
        <w:jc w:val="both"/>
      </w:pPr>
    </w:p>
    <w:p w:rsidRDefault="00DA2107" w:rsidP="000E3B4A" w:rsidR="00DA2107">
      <w:pPr>
        <w:jc w:val="center"/>
      </w:pPr>
      <w:r w:rsidRPr="00240F6B">
        <w:t xml:space="preserve">U Zadru, </w:t>
      </w:r>
      <w:r>
        <w:t>dana 25. ožujka 2016.</w:t>
      </w:r>
    </w:p>
    <w:p w:rsidRDefault="00DA2107" w:rsidP="000E3B4A" w:rsidR="00DA2107" w:rsidRPr="00240F6B">
      <w:pPr>
        <w:jc w:val="center"/>
      </w:pPr>
    </w:p>
    <w:p w:rsidRDefault="00DA2107" w:rsidP="000E3B4A" w:rsidR="00DA2107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DA2107" w:rsidP="000E3B4A" w:rsidR="00DA2107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</w:p>
    <w:p w:rsidRDefault="00DA2107" w:rsidP="000E3B4A" w:rsidR="00DA2107" w:rsidRPr="00240F6B">
      <w:pPr>
        <w:jc w:val="both"/>
      </w:pPr>
      <w:r w:rsidRPr="00240F6B">
        <w:t>POUKA O PRAVNOM LIJEKU</w:t>
      </w:r>
    </w:p>
    <w:p w:rsidRDefault="00DA2107" w:rsidP="000E3B4A" w:rsidR="00DA2107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DA2107" w:rsidP="000E3B4A" w:rsidR="00DA2107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DA2107" w:rsidP="000E3B4A" w:rsidR="00DA2107"/>
    <w:p w:rsidRDefault="00DA2107" w:rsidP="000E3B4A" w:rsidR="00DA2107">
      <w:pPr>
        <w:jc w:val="both"/>
      </w:pPr>
    </w:p>
    <w:p w:rsidRDefault="00DA2107" w:rsidP="000E3B4A" w:rsidR="00DA2107" w:rsidRPr="00240F6B">
      <w:pPr>
        <w:ind w:firstLine="360"/>
        <w:jc w:val="both"/>
      </w:pPr>
      <w:r w:rsidRPr="00240F6B">
        <w:t>DNA:</w:t>
      </w:r>
    </w:p>
    <w:p w:rsidRDefault="00DA2107" w:rsidP="000E3B4A" w:rsidR="00DA2107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DA2107" w:rsidP="000E3B4A" w:rsidR="00DA2107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DA2107" w:rsidP="000E3B4A" w:rsidR="00DA2107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DA2107" w:rsidP="000E3B4A" w:rsidR="00DA2107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DA2107" w:rsidP="000E3B4A" w:rsidR="00DA2107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DA2107" w:rsidP="000E3B4A" w:rsidR="00DA2107">
      <w:pPr>
        <w:numPr>
          <w:ilvl w:val="0"/>
          <w:numId w:val="4"/>
        </w:numPr>
      </w:pPr>
      <w:r>
        <w:t>Općinskom sudu u Zadru,</w:t>
      </w:r>
    </w:p>
    <w:p w:rsidRDefault="00DA2107" w:rsidP="000E3B4A" w:rsidR="00DA2107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DA2107" w:rsidP="000E3B4A" w:rsidR="00DA2107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DA2107" w:rsidP="000E3B4A" w:rsidR="00DA2107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 točke VI. izreke istog,</w:t>
      </w:r>
    </w:p>
    <w:p w:rsidRDefault="00DA2107" w:rsidP="000E3B4A" w:rsidR="00DA2107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DA2107" w:rsidP="000E3B4A" w:rsidR="00DA2107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DA2107" w:rsidP="000E3B4A" w:rsidR="00DA2107">
      <w:pPr>
        <w:numPr>
          <w:ilvl w:val="0"/>
          <w:numId w:val="4"/>
        </w:numPr>
      </w:pPr>
      <w:r>
        <w:t>e-Oglasna ploča suda,</w:t>
      </w:r>
    </w:p>
    <w:p w:rsidRDefault="00DA2107" w:rsidP="000E3B4A" w:rsidR="00DA2107">
      <w:pPr>
        <w:numPr>
          <w:ilvl w:val="0"/>
          <w:numId w:val="4"/>
        </w:numPr>
      </w:pPr>
      <w:r>
        <w:t>Pisarnici ovog suda,</w:t>
      </w:r>
    </w:p>
    <w:p w:rsidRDefault="00DA2107" w:rsidP="000E3B4A" w:rsidR="00DA2107" w:rsidRPr="00240F6B">
      <w:pPr>
        <w:numPr>
          <w:ilvl w:val="0"/>
          <w:numId w:val="4"/>
        </w:numPr>
      </w:pPr>
      <w:r>
        <w:t>U spis.</w:t>
      </w:r>
    </w:p>
    <w:p w:rsidRDefault="00DA2107" w:rsidP="000E3B4A" w:rsidR="00DA2107" w:rsidRPr="002B5AAE">
      <w:pPr>
        <w:jc w:val="both"/>
      </w:pPr>
    </w:p>
    <w:p w:rsidRDefault="00DA2107" w:rsidP="000E3B4A" w:rsidR="00DA2107" w:rsidRPr="002B5AAE">
      <w:pPr>
        <w:ind w:hanging="705" w:left="705"/>
        <w:jc w:val="both"/>
      </w:pPr>
    </w:p>
    <w:p w:rsidRDefault="00DA2107" w:rsidP="000E3B4A" w:rsidR="00DA2107">
      <w:pPr>
        <w:ind w:hanging="705" w:left="705"/>
        <w:jc w:val="both"/>
      </w:pPr>
    </w:p>
    <w:p w:rsidRDefault="00DA2107" w:rsidP="000E3B4A" w:rsidR="00DA2107" w:rsidRPr="002B5AAE">
      <w:pPr>
        <w:ind w:hanging="705" w:left="705"/>
        <w:jc w:val="both"/>
      </w:pPr>
    </w:p>
    <w:p w:rsidRDefault="00DA2107" w:rsidP="000E3B4A" w:rsidR="00DA2107">
      <w:pPr>
        <w:ind w:hanging="705" w:left="705"/>
        <w:jc w:val="both"/>
      </w:pPr>
    </w:p>
    <w:p w:rsidRDefault="00DA2107" w:rsidP="00193657" w:rsidR="00DA2107">
      <w:pPr>
        <w:ind w:hanging="705" w:left="705"/>
        <w:jc w:val="both"/>
      </w:pPr>
    </w:p>
    <w:sectPr w:rsidSect="00BE1154" w:rsidR="00DA210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107" w:rsidR="00DA2107">
      <w:r>
        <w:separator/>
      </w:r>
    </w:p>
  </w:endnote>
  <w:endnote w:id="0" w:type="continuationSeparator">
    <w:p w:rsidRDefault="00DA2107" w:rsidR="00DA2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107" w:rsidR="00DA2107">
      <w:r>
        <w:separator/>
      </w:r>
    </w:p>
  </w:footnote>
  <w:footnote w:id="0" w:type="continuationSeparator">
    <w:p w:rsidRDefault="00DA2107" w:rsidR="00DA21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107" w:rsidP="00E37B9D" w:rsidR="00DA21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107" w:rsidR="00DA21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107" w:rsidP="00E37B9D" w:rsidR="00DA21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13E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2107" w:rsidP="006B19C0" w:rsidR="00DA2107" w:rsidRPr="00BE1154">
    <w:pPr>
      <w:pStyle w:val="Zaglavlje"/>
      <w:jc w:val="right"/>
    </w:pPr>
    <w:r w:rsidRPr="00AB42D5">
      <w:t>Poslovni broj: 5</w:t>
    </w:r>
    <w:r>
      <w:t xml:space="preserve"> St-894/15-7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5B2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11AA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87FC3"/>
    <w:rsid w:val="001923B6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275B2"/>
    <w:rsid w:val="00236C6A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CE4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071"/>
    <w:rsid w:val="004647EF"/>
    <w:rsid w:val="004926D6"/>
    <w:rsid w:val="0049523C"/>
    <w:rsid w:val="004A5D4D"/>
    <w:rsid w:val="004B5957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1B49"/>
    <w:rsid w:val="006919B3"/>
    <w:rsid w:val="006961A1"/>
    <w:rsid w:val="006A0EBB"/>
    <w:rsid w:val="006A5EFE"/>
    <w:rsid w:val="006B19C0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76E3"/>
    <w:rsid w:val="007F45FE"/>
    <w:rsid w:val="00817064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498B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1F97"/>
    <w:rsid w:val="00AD561D"/>
    <w:rsid w:val="00AE466F"/>
    <w:rsid w:val="00B002EE"/>
    <w:rsid w:val="00B00B3A"/>
    <w:rsid w:val="00B03ACB"/>
    <w:rsid w:val="00B27C5C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911AF"/>
    <w:rsid w:val="00CA3E6B"/>
    <w:rsid w:val="00CA6E9D"/>
    <w:rsid w:val="00CD32BA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2107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413E9"/>
    <w:rsid w:val="00E5646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1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3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3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3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3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666252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4617.28</izvorni_sadrzaj>
    <derivirana_varijabla naziv="DomainObject.Predmet.InicijalnaVrijednost_1">4617.28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St-894/2015</izvorni_sadrzaj>
    <derivirana_varijabla naziv="DomainObject.Predmet.OznakaBroj_1">St-894/2015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NOSTRA d.o.o., putnička agencija, turizam i usluge</izvorni_sadrzaj>
    <derivirana_varijabla naziv="DomainObject.Predmet.ProtustrankaFormated_1">  TERRA NOSTRA d.o.o., putnička agencija, turizam i usluge</derivirana_varijabla>
  </DomainObject.Predmet.ProtustrankaFormated>
  <DomainObject.Predmet.ProtustrankaFormatedOIB>
    <izvorni_sadrzaj>  TERRA NOSTRA d.o.o., putnička agencija, turizam i usluge, OIB 66026163858</izvorni_sadrzaj>
    <derivirana_varijabla naziv="DomainObject.Predmet.ProtustrankaFormatedOIB_1">  TERRA NOSTRA d.o.o., putnička agencija, turizam i usluge, OIB 66026163858</derivirana_varijabla>
  </DomainObject.Predmet.ProtustrankaFormatedOIB>
  <DomainObject.Predmet.ProtustrankaFormatedWithAdress>
    <izvorni_sadrzaj> TERRA NOSTRA d.o.o., putnička agencija, turizam i usluge, C.F. Bianchija 2, 23000 Zadar</izvorni_sadrzaj>
    <derivirana_varijabla naziv="DomainObject.Predmet.ProtustrankaFormatedWithAdress_1"> TERRA NOSTRA d.o.o., putnička agencija, turizam i usluge, C.F. Bianchija 2, 23000 Zadar</derivirana_varijabla>
  </DomainObject.Predmet.ProtustrankaFormatedWithAdress>
  <DomainObject.Predmet.ProtustrankaFormatedWithAdressOIB>
    <izvorni_sadrzaj> TERRA NOSTRA d.o.o., putnička agencija, turizam i usluge, OIB 66026163858, C.F. Bianchija 2, 23000 Zadar</izvorni_sadrzaj>
    <derivirana_varijabla naziv="DomainObject.Predmet.ProtustrankaFormatedWithAdressOIB_1"> TERRA NOSTRA d.o.o., putnička agencija, turizam i usluge, OIB 66026163858, C.F. Bianchija 2, 23000 Zadar</derivirana_varijabla>
  </DomainObject.Predmet.ProtustrankaFormatedWithAdressOIB>
  <DomainObject.Predmet.ProtustrankaWithAdress>
    <izvorni_sadrzaj>TERRA NOSTRA d.o.o., putnička agencija, turizam i usluge C.F. Bianchija 2, 23000 Zadar</izvorni_sadrzaj>
    <derivirana_varijabla naziv="DomainObject.Predmet.ProtustrankaWithAdress_1">TERRA NOSTRA d.o.o., putnička agencija, turizam i usluge C.F. Bianchija 2, 23000 Zadar</derivirana_varijabla>
  </DomainObject.Predmet.ProtustrankaWithAdress>
  <DomainObject.Predmet.ProtustrankaWithAdressOIB>
    <izvorni_sadrzaj>TERRA NOSTRA d.o.o., putnička agencija, turizam i usluge, OIB 66026163858, C.F. Bianchija 2, 23000 Zadar</izvorni_sadrzaj>
    <derivirana_varijabla naziv="DomainObject.Predmet.ProtustrankaWithAdressOIB_1">TERRA NOSTRA d.o.o., putnička agencija, turizam i usluge, OIB 66026163858, C.F. Bianchija 2, 23000 Zadar</derivirana_varijabla>
  </DomainObject.Predmet.ProtustrankaWithAdressOIB>
  <DomainObject.Predmet.ProtustrankaNazivFormated>
    <izvorni_sadrzaj>TERRA NOSTRA d.o.o., putnička agencija, turizam i usluge</izvorni_sadrzaj>
    <derivirana_varijabla naziv="DomainObject.Predmet.ProtustrankaNazivFormated_1">TERRA NOSTRA d.o.o., putnička agencija, turizam i usluge</derivirana_varijabla>
  </DomainObject.Predmet.ProtustrankaNazivFormated>
  <DomainObject.Predmet.ProtustrankaNazivFormatedOIB>
    <izvorni_sadrzaj>TERRA NOSTRA d.o.o., putnička agencija, turizam i usluge, OIB 66026163858</izvorni_sadrzaj>
    <derivirana_varijabla naziv="DomainObject.Predmet.ProtustrankaNazivFormatedOIB_1">TERRA NOSTRA d.o.o., putnička agencija, turizam i usluge, OIB 66026163858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TERRA NOSTRA d.o.o., putnička agencija, turizam i usluge</item>
    </izvorni_sadrzaj>
    <derivirana_varijabla naziv="DomainObject.Predmet.ProtuStrankaListFormated_1">
      <item>TERRA NOSTRA d.o.o., putnička agencija, turizam i usluge</item>
    </derivirana_varijabla>
  </DomainObject.Predmet.ProtuStrankaListFormated>
  <DomainObject.Predmet.ProtuStrankaListFormatedOIB>
    <izvorni_sadrzaj>
      <item>TERRA NOSTRA d.o.o., putnička agencija, turizam i usluge, OIB 66026163858</item>
    </izvorni_sadrzaj>
    <derivirana_varijabla naziv="DomainObject.Predmet.ProtuStrankaListFormatedOIB_1">
      <item>TERRA NOSTRA d.o.o., putnička agencija, turizam i usluge, OIB 66026163858</item>
    </derivirana_varijabla>
  </DomainObject.Predmet.ProtuStrankaListFormatedOIB>
  <DomainObject.Predmet.ProtuStrankaListFormatedWithAdress>
    <izvorni_sadrzaj>
      <item>TERRA NOSTRA d.o.o., putnička agencija, turizam i usluge, C.F. Bianchija 2, 23000 Zadar</item>
    </izvorni_sadrzaj>
    <derivirana_varijabla naziv="DomainObject.Predmet.ProtuStrankaListFormatedWithAdress_1">
      <item>TERRA NOSTRA d.o.o., putnička agencija, turizam i usluge, C.F. Bianchija 2, 23000 Zadar</item>
    </derivirana_varijabla>
  </DomainObject.Predmet.ProtuStrankaListFormatedWithAdress>
  <DomainObject.Predmet.ProtuStrankaListFormatedWithAdressOIB>
    <izvorni_sadrzaj>
      <item>TERRA NOSTRA d.o.o., putnička agencija, turizam i usluge, OIB 66026163858, C.F. Bianchija 2, 23000 Zadar</item>
    </izvorni_sadrzaj>
    <derivirana_varijabla naziv="DomainObject.Predmet.ProtuStrankaListFormatedWithAdressOIB_1">
      <item>TERRA NOSTRA d.o.o., putnička agencija, turizam i usluge, OIB 66026163858, C.F. Bianchija 2, 23000 Zadar</item>
    </derivirana_varijabla>
  </DomainObject.Predmet.ProtuStrankaListFormatedWithAdressOIB>
  <DomainObject.Predmet.ProtuStrankaListNazivFormated>
    <izvorni_sadrzaj>
      <item>TERRA NOSTRA d.o.o., putnička agencija, turizam i usluge</item>
    </izvorni_sadrzaj>
    <derivirana_varijabla naziv="DomainObject.Predmet.ProtuStrankaListNazivFormated_1">
      <item>TERRA NOSTRA d.o.o., putnička agencija, turizam i usluge</item>
    </derivirana_varijabla>
  </DomainObject.Predmet.ProtuStrankaListNazivFormated>
  <DomainObject.Predmet.ProtuStrankaListNazivFormatedOIB>
    <izvorni_sadrzaj>
      <item>TERRA NOSTRA d.o.o., putnička agencija, turizam i usluge, OIB 66026163858</item>
    </izvorni_sadrzaj>
    <derivirana_varijabla naziv="DomainObject.Predmet.ProtuStrankaListNazivFormatedOIB_1">
      <item>TERRA NOSTRA d.o.o., putnička agencija, turizam i usluge, OIB 66026163858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TERRA NOSTRA d.o.o., putnička agencija, turizam i usluge</izvorni_sadrzaj>
    <derivirana_varijabla naziv="DomainObject.Predmet.ProtustrankaIDrugi_1">TERRA NOSTRA d.o.o., putnička agencija,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TERRA NOSTRA d.o.o., putnička agencija, turizam i usluge, OIB 66026163858, C.F. Bianchija 2, 23000 Zadar</izvorni_sadrzaj>
    <derivirana_varijabla naziv="DomainObject.Predmet.ProtustrankaIDrugiAdressOIB_1">TERRA NOSTRA d.o.o., putnička agencija, turizam i usluge, OIB 66026163858, C.F. Bianchija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TERRA NOSTRA d.o.o., putnička agencija, turizam i usluge</item>
    </izvorni_sadrzaj>
    <derivirana_varijabla naziv="DomainObject.Predmet.SudioniciListNaziv_1">
      <item>FINA</item>
      <item>TERRA NOSTRA d.o.o., putnička agencija, turizam i usluge</item>
    </derivirana_varijabla>
  </DomainObject.Predmet.SudioniciListNaziv>
  <DomainObject.Predmet.SudioniciListAdressOIB>
    <izvorni_sadrzaj>
      <item>FINA, OIB 85821130368</item>
      <item>TERRA NOSTRA d.o.o., putnička agencija, turizam i usluge, OIB 66026163858, C.F. Bianchija 2,23000 Zadar</item>
    </izvorni_sadrzaj>
    <derivirana_varijabla naziv="DomainObject.Predmet.SudioniciListAdressOIB_1">
      <item>FINA, OIB 85821130368</item>
      <item>TERRA NOSTRA d.o.o., putnička agencija, turizam i usluge, OIB 66026163858, C.F. Bianchija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66026163858</item>
    </izvorni_sadrzaj>
    <derivirana_varijabla naziv="DomainObject.Predmet.SudioniciListNazivOIB_1">
      <item>, OIB 85821130368</item>
      <item>, OIB 66026163858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864</properties:Words>
  <properties:Characters>4713</properties:Characters>
  <properties:Lines>124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2016-03-17T11:39:00Z</dcterms:created>
  <dc:creator>Administrator</dc:creator>
  <dc:description/>
  <cp:keywords/>
  <cp:lastModifiedBy>Vedrana Raspović</cp:lastModifiedBy>
  <cp:lastPrinted>2016-02-26T12:58:00Z</cp:lastPrinted>
  <dcterms:modified xmlns:xsi="http://www.w3.org/2001/XMLSchema-instance" xsi:type="dcterms:W3CDTF">2016-03-25T09:27:00Z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