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D5EF2" w:rsidP="003D5EF2" w:rsidRDefault="003D5EF2" w14:paraId="204bb57" w14:textId="204bb57">
      <w:pPr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 xml:space="preserve">               </w:t>
      </w:r>
      <w:r>
        <w:rPr>
          <w:noProof/>
          <w:szCs w:val="24"/>
          <w:lang w:val="hr-HR"/>
        </w:rPr>
        <w:drawing>
          <wp:inline distT="0" distB="0" distL="0" distR="0">
            <wp:extent cx="469900" cy="609600"/>
            <wp:effectExtent l="0" t="0" r="6350" b="0"/>
            <wp:docPr id="2" name="Slika 2" descr="GRB-RH-png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 descr="GRB-RH-png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AB1C2F" w:rsidR="003D5EF2" w:rsidP="003D5EF2" w:rsidRDefault="003D5EF2">
      <w:pPr>
        <w:spacing w:before="120"/>
        <w:rPr>
          <w:sz w:val="24"/>
          <w:szCs w:val="24"/>
          <w:lang w:val="hr-HR"/>
        </w:rPr>
      </w:pPr>
      <w:r w:rsidRPr="00AB1C2F">
        <w:rPr>
          <w:szCs w:val="24"/>
          <w:lang w:val="hr-HR"/>
        </w:rPr>
        <w:t xml:space="preserve">     </w:t>
      </w:r>
      <w:r w:rsidRPr="00AB1C2F">
        <w:rPr>
          <w:sz w:val="24"/>
          <w:szCs w:val="24"/>
          <w:lang w:val="hr-HR"/>
        </w:rPr>
        <w:t>Republika Hrvatska</w:t>
      </w:r>
    </w:p>
    <w:p w:rsidRPr="00AB1C2F" w:rsidR="003D5EF2" w:rsidP="003D5EF2" w:rsidRDefault="003D5EF2">
      <w:pPr>
        <w:rPr>
          <w:sz w:val="24"/>
          <w:szCs w:val="24"/>
          <w:lang w:val="hr-HR"/>
        </w:rPr>
      </w:pPr>
      <w:r w:rsidRPr="00AB1C2F">
        <w:rPr>
          <w:sz w:val="24"/>
          <w:szCs w:val="24"/>
          <w:lang w:val="hr-HR"/>
        </w:rPr>
        <w:t>Trgovački sud u Varaždinu</w:t>
      </w:r>
    </w:p>
    <w:p w:rsidRPr="00AB1C2F" w:rsidR="0026399D" w:rsidP="003D5EF2" w:rsidRDefault="003D5EF2">
      <w:pPr>
        <w:tabs>
          <w:tab w:val="left" w:pos="516"/>
        </w:tabs>
        <w:rPr>
          <w:bCs/>
          <w:sz w:val="24"/>
          <w:szCs w:val="24"/>
          <w:lang w:val="hr-HR"/>
        </w:rPr>
      </w:pPr>
      <w:r w:rsidRPr="00AB1C2F">
        <w:rPr>
          <w:sz w:val="24"/>
          <w:szCs w:val="24"/>
          <w:lang w:val="hr-HR"/>
        </w:rPr>
        <w:t xml:space="preserve">   Varaždin, Braće Radić 2</w:t>
      </w:r>
      <w:r w:rsidRPr="00AB1C2F" w:rsidR="0026399D">
        <w:rPr>
          <w:bCs/>
          <w:sz w:val="24"/>
          <w:szCs w:val="24"/>
          <w:lang w:val="hr-HR"/>
        </w:rPr>
        <w:tab/>
      </w:r>
    </w:p>
    <w:p w:rsidRPr="00AB1C2F" w:rsidR="0026399D" w:rsidP="0026399D" w:rsidRDefault="003D5EF2">
      <w:pPr>
        <w:jc w:val="both"/>
        <w:rPr>
          <w:sz w:val="24"/>
          <w:szCs w:val="24"/>
          <w:lang w:val="hr-HR"/>
        </w:rPr>
      </w:pPr>
      <w:r w:rsidRPr="00AB1C2F">
        <w:rPr>
          <w:sz w:val="24"/>
          <w:szCs w:val="24"/>
          <w:lang w:val="hr-HR"/>
        </w:rPr>
        <w:tab/>
      </w:r>
      <w:r w:rsidRPr="00AB1C2F">
        <w:rPr>
          <w:sz w:val="24"/>
          <w:szCs w:val="24"/>
          <w:lang w:val="hr-HR"/>
        </w:rPr>
        <w:tab/>
      </w:r>
      <w:r w:rsidRPr="00AB1C2F">
        <w:rPr>
          <w:sz w:val="24"/>
          <w:szCs w:val="24"/>
          <w:lang w:val="hr-HR"/>
        </w:rPr>
        <w:tab/>
      </w:r>
      <w:r w:rsidRPr="00AB1C2F">
        <w:rPr>
          <w:sz w:val="24"/>
          <w:szCs w:val="24"/>
          <w:lang w:val="hr-HR"/>
        </w:rPr>
        <w:tab/>
      </w:r>
      <w:r w:rsidRPr="00AB1C2F">
        <w:rPr>
          <w:sz w:val="24"/>
          <w:szCs w:val="24"/>
          <w:lang w:val="hr-HR"/>
        </w:rPr>
        <w:tab/>
      </w:r>
      <w:r w:rsidRPr="00AB1C2F">
        <w:rPr>
          <w:sz w:val="24"/>
          <w:szCs w:val="24"/>
          <w:lang w:val="hr-HR"/>
        </w:rPr>
        <w:tab/>
      </w:r>
      <w:r w:rsidRPr="00AB1C2F">
        <w:rPr>
          <w:sz w:val="24"/>
          <w:szCs w:val="24"/>
          <w:lang w:val="hr-HR"/>
        </w:rPr>
        <w:tab/>
      </w:r>
      <w:r w:rsidRPr="00AB1C2F">
        <w:rPr>
          <w:sz w:val="24"/>
          <w:szCs w:val="24"/>
          <w:lang w:val="hr-HR"/>
        </w:rPr>
        <w:tab/>
        <w:t xml:space="preserve"> </w:t>
      </w:r>
      <w:r w:rsidR="000227DB">
        <w:rPr>
          <w:sz w:val="24"/>
          <w:szCs w:val="24"/>
          <w:lang w:val="hr-HR"/>
        </w:rPr>
        <w:t xml:space="preserve">  </w:t>
      </w:r>
      <w:r w:rsidR="003A6098">
        <w:rPr>
          <w:sz w:val="24"/>
          <w:szCs w:val="24"/>
          <w:lang w:val="hr-HR"/>
        </w:rPr>
        <w:t>Poslovni broj: 7 St-367/2018-3</w:t>
      </w:r>
    </w:p>
    <w:p w:rsidRPr="00AB1C2F" w:rsidR="003D5EF2" w:rsidP="0026399D" w:rsidRDefault="003D5EF2">
      <w:pPr>
        <w:jc w:val="both"/>
        <w:rPr>
          <w:sz w:val="24"/>
          <w:szCs w:val="24"/>
          <w:lang w:val="hr-HR"/>
        </w:rPr>
      </w:pPr>
    </w:p>
    <w:p w:rsidRPr="00713AB0" w:rsidR="0026399D" w:rsidP="0026399D" w:rsidRDefault="0026399D">
      <w:pPr>
        <w:jc w:val="both"/>
        <w:rPr>
          <w:sz w:val="24"/>
          <w:szCs w:val="24"/>
          <w:lang w:val="hr-HR"/>
        </w:rPr>
      </w:pPr>
      <w:r w:rsidRPr="00713AB0">
        <w:rPr>
          <w:sz w:val="24"/>
          <w:szCs w:val="24"/>
          <w:lang w:val="hr-HR"/>
        </w:rPr>
        <w:tab/>
      </w:r>
      <w:r w:rsidRPr="00713AB0">
        <w:rPr>
          <w:sz w:val="24"/>
          <w:szCs w:val="24"/>
          <w:lang w:val="hr-HR"/>
        </w:rPr>
        <w:tab/>
      </w:r>
      <w:r w:rsidRPr="00713AB0">
        <w:rPr>
          <w:sz w:val="24"/>
          <w:szCs w:val="24"/>
          <w:lang w:val="hr-HR"/>
        </w:rPr>
        <w:tab/>
      </w:r>
      <w:r w:rsidRPr="00713AB0">
        <w:rPr>
          <w:sz w:val="24"/>
          <w:szCs w:val="24"/>
          <w:lang w:val="hr-HR"/>
        </w:rPr>
        <w:tab/>
      </w:r>
      <w:r w:rsidRPr="00713AB0">
        <w:rPr>
          <w:sz w:val="24"/>
          <w:szCs w:val="24"/>
          <w:lang w:val="hr-HR"/>
        </w:rPr>
        <w:tab/>
        <w:t xml:space="preserve">    </w:t>
      </w:r>
    </w:p>
    <w:p w:rsidRPr="00713AB0" w:rsidR="0026399D" w:rsidP="0026399D" w:rsidRDefault="0026399D">
      <w:pPr>
        <w:jc w:val="center"/>
        <w:rPr>
          <w:sz w:val="24"/>
          <w:szCs w:val="24"/>
          <w:lang w:val="hr-HR"/>
        </w:rPr>
      </w:pPr>
      <w:r w:rsidRPr="00713AB0">
        <w:rPr>
          <w:sz w:val="24"/>
          <w:szCs w:val="24"/>
          <w:lang w:val="hr-HR"/>
        </w:rPr>
        <w:t>R E P U B L I K A    H R V A T S K A</w:t>
      </w:r>
    </w:p>
    <w:p w:rsidRPr="00713AB0" w:rsidR="0026399D" w:rsidP="0026399D" w:rsidRDefault="0026399D">
      <w:pPr>
        <w:jc w:val="both"/>
        <w:rPr>
          <w:sz w:val="24"/>
          <w:szCs w:val="24"/>
          <w:lang w:val="hr-HR"/>
        </w:rPr>
      </w:pPr>
    </w:p>
    <w:p w:rsidRPr="00713AB0" w:rsidR="0026399D" w:rsidP="0026399D" w:rsidRDefault="0026399D">
      <w:pPr>
        <w:pStyle w:val="Naslov2"/>
        <w:rPr>
          <w:b w:val="false"/>
          <w:szCs w:val="24"/>
        </w:rPr>
      </w:pPr>
      <w:r w:rsidRPr="00713AB0">
        <w:rPr>
          <w:b w:val="false"/>
          <w:szCs w:val="24"/>
        </w:rPr>
        <w:t>R J E Š E NJ E</w:t>
      </w:r>
    </w:p>
    <w:p w:rsidRPr="00713AB0" w:rsidR="0026399D" w:rsidP="0026399D" w:rsidRDefault="0026399D">
      <w:pPr>
        <w:jc w:val="center"/>
        <w:rPr>
          <w:sz w:val="24"/>
          <w:szCs w:val="24"/>
          <w:lang w:val="hr-HR"/>
        </w:rPr>
      </w:pPr>
    </w:p>
    <w:p w:rsidRPr="00713AB0" w:rsidR="0026399D" w:rsidP="0026399D" w:rsidRDefault="003F33D6">
      <w:pPr>
        <w:ind w:firstLine="720"/>
        <w:jc w:val="both"/>
        <w:rPr>
          <w:sz w:val="24"/>
          <w:szCs w:val="24"/>
          <w:lang w:val="hr-HR"/>
        </w:rPr>
      </w:pPr>
      <w:r w:rsidRPr="00713AB0">
        <w:rPr>
          <w:sz w:val="24"/>
          <w:szCs w:val="24"/>
          <w:lang w:val="hr-HR"/>
        </w:rPr>
        <w:t>Trgovački sud u Varaždinu, po sucu toga suda</w:t>
      </w:r>
      <w:r w:rsidR="00713AB0">
        <w:rPr>
          <w:sz w:val="24"/>
          <w:szCs w:val="24"/>
          <w:lang w:val="hr-HR"/>
        </w:rPr>
        <w:t xml:space="preserve"> Mariji Levanić-Škerbić</w:t>
      </w:r>
      <w:r w:rsidRPr="00713AB0">
        <w:rPr>
          <w:sz w:val="24"/>
          <w:szCs w:val="24"/>
          <w:lang w:val="hr-HR"/>
        </w:rPr>
        <w:t>, u stečajnom predmetu povo</w:t>
      </w:r>
      <w:r w:rsidR="002A5912">
        <w:rPr>
          <w:sz w:val="24"/>
          <w:szCs w:val="24"/>
          <w:lang w:val="hr-HR"/>
        </w:rPr>
        <w:t>dom prijedloga podnositelja Financijska agencija, Regionalni centar</w:t>
      </w:r>
      <w:r w:rsidRPr="00713AB0">
        <w:rPr>
          <w:sz w:val="24"/>
          <w:szCs w:val="24"/>
          <w:lang w:val="hr-HR"/>
        </w:rPr>
        <w:t xml:space="preserve"> Zagreb, </w:t>
      </w:r>
      <w:r w:rsidR="006746A7">
        <w:rPr>
          <w:sz w:val="24"/>
          <w:szCs w:val="24"/>
          <w:lang w:val="hr-HR"/>
        </w:rPr>
        <w:t>Ilica 307</w:t>
      </w:r>
      <w:r w:rsidRPr="00713AB0">
        <w:rPr>
          <w:sz w:val="24"/>
          <w:szCs w:val="24"/>
          <w:lang w:val="hr-HR"/>
        </w:rPr>
        <w:t>, za pokretanje stečajnog postupka nad dužnikom</w:t>
      </w:r>
      <w:r w:rsidR="003A6098">
        <w:rPr>
          <w:sz w:val="24"/>
          <w:szCs w:val="24"/>
          <w:lang w:val="hr-HR"/>
        </w:rPr>
        <w:t xml:space="preserve"> ZINA j.d.o.o. Varaždin, Ulica Stjepana Vukovića 2, OIB: 01287462943</w:t>
      </w:r>
      <w:r w:rsidR="000227DB">
        <w:rPr>
          <w:sz w:val="24"/>
          <w:szCs w:val="24"/>
          <w:lang w:val="hr-HR"/>
        </w:rPr>
        <w:t>,</w:t>
      </w:r>
      <w:r w:rsidRPr="00713AB0">
        <w:rPr>
          <w:sz w:val="24"/>
          <w:szCs w:val="24"/>
          <w:lang w:val="hr-HR"/>
        </w:rPr>
        <w:t xml:space="preserve"> </w:t>
      </w:r>
      <w:r w:rsidR="004C102C">
        <w:rPr>
          <w:sz w:val="24"/>
          <w:szCs w:val="24"/>
          <w:lang w:val="hr-HR"/>
        </w:rPr>
        <w:t xml:space="preserve">28. kolovoza </w:t>
      </w:r>
      <w:r w:rsidR="00495307">
        <w:rPr>
          <w:sz w:val="24"/>
          <w:szCs w:val="24"/>
          <w:lang w:val="hr-HR"/>
        </w:rPr>
        <w:t>201</w:t>
      </w:r>
      <w:r w:rsidR="000227DB">
        <w:rPr>
          <w:sz w:val="24"/>
          <w:szCs w:val="24"/>
          <w:lang w:val="hr-HR"/>
        </w:rPr>
        <w:t>9</w:t>
      </w:r>
      <w:r w:rsidRPr="00713AB0" w:rsidR="0026399D">
        <w:rPr>
          <w:sz w:val="24"/>
          <w:szCs w:val="24"/>
          <w:lang w:val="hr-HR"/>
        </w:rPr>
        <w:t>.</w:t>
      </w:r>
      <w:r w:rsidR="00495307">
        <w:rPr>
          <w:sz w:val="24"/>
          <w:szCs w:val="24"/>
          <w:lang w:val="hr-HR"/>
        </w:rPr>
        <w:t>,</w:t>
      </w:r>
    </w:p>
    <w:p w:rsidRPr="00713AB0" w:rsidR="0026399D" w:rsidP="0026399D" w:rsidRDefault="0026399D">
      <w:pPr>
        <w:jc w:val="center"/>
        <w:rPr>
          <w:sz w:val="24"/>
          <w:szCs w:val="24"/>
          <w:lang w:val="hr-HR"/>
        </w:rPr>
      </w:pPr>
    </w:p>
    <w:p w:rsidRPr="00495307" w:rsidR="0026399D" w:rsidP="0026399D" w:rsidRDefault="0026399D">
      <w:pPr>
        <w:jc w:val="center"/>
        <w:rPr>
          <w:sz w:val="24"/>
          <w:szCs w:val="24"/>
          <w:lang w:val="hr-HR"/>
        </w:rPr>
      </w:pPr>
      <w:r w:rsidRPr="00495307">
        <w:rPr>
          <w:sz w:val="24"/>
          <w:szCs w:val="24"/>
          <w:lang w:val="hr-HR"/>
        </w:rPr>
        <w:t>r i j e š i o   j e</w:t>
      </w:r>
    </w:p>
    <w:p w:rsidRPr="00713AB0" w:rsidR="0026399D" w:rsidP="0026399D" w:rsidRDefault="0026399D">
      <w:pPr>
        <w:ind w:left="720"/>
        <w:jc w:val="center"/>
        <w:rPr>
          <w:sz w:val="24"/>
          <w:szCs w:val="24"/>
          <w:lang w:val="hr-HR"/>
        </w:rPr>
      </w:pPr>
    </w:p>
    <w:p w:rsidR="0026399D" w:rsidP="006746A7" w:rsidRDefault="0026399D">
      <w:pPr>
        <w:pStyle w:val="Odlomakpopisa"/>
        <w:numPr>
          <w:ilvl w:val="0"/>
          <w:numId w:val="10"/>
        </w:numPr>
        <w:jc w:val="both"/>
        <w:rPr>
          <w:sz w:val="24"/>
          <w:szCs w:val="24"/>
          <w:lang w:val="hr-HR"/>
        </w:rPr>
      </w:pPr>
      <w:r w:rsidRPr="00713AB0">
        <w:rPr>
          <w:sz w:val="24"/>
          <w:szCs w:val="24"/>
          <w:lang w:val="hr-HR"/>
        </w:rPr>
        <w:t xml:space="preserve">Pokreće se prethodni postupak radi utvrđivanja </w:t>
      </w:r>
      <w:r w:rsidR="00AB1C2F">
        <w:rPr>
          <w:sz w:val="24"/>
          <w:szCs w:val="24"/>
          <w:lang w:val="hr-HR"/>
        </w:rPr>
        <w:t xml:space="preserve">pretpostavki </w:t>
      </w:r>
      <w:r w:rsidRPr="00713AB0">
        <w:rPr>
          <w:sz w:val="24"/>
          <w:szCs w:val="24"/>
          <w:lang w:val="hr-HR"/>
        </w:rPr>
        <w:t>za otvaranje stečajnog postupka nad dužnikom</w:t>
      </w:r>
      <w:r w:rsidR="003A6098">
        <w:rPr>
          <w:sz w:val="24"/>
          <w:szCs w:val="24"/>
          <w:lang w:val="hr-HR"/>
        </w:rPr>
        <w:t xml:space="preserve"> ZINA j.d.o.o. Varaždin, Ulica Stjepana Vukovića 2, OIB: 01287462943.</w:t>
      </w:r>
    </w:p>
    <w:p w:rsidR="005A65A8" w:rsidP="005A65A8" w:rsidRDefault="005A65A8">
      <w:pPr>
        <w:pStyle w:val="Odlomakpopisa"/>
        <w:ind w:left="1440"/>
        <w:jc w:val="both"/>
        <w:rPr>
          <w:sz w:val="24"/>
          <w:szCs w:val="24"/>
          <w:lang w:val="hr-HR"/>
        </w:rPr>
      </w:pPr>
    </w:p>
    <w:p w:rsidRPr="005A65A8" w:rsidR="0026399D" w:rsidP="005A65A8" w:rsidRDefault="0026399D">
      <w:pPr>
        <w:pStyle w:val="Odlomakpopisa"/>
        <w:numPr>
          <w:ilvl w:val="0"/>
          <w:numId w:val="10"/>
        </w:numPr>
        <w:jc w:val="both"/>
        <w:rPr>
          <w:sz w:val="24"/>
          <w:szCs w:val="24"/>
          <w:lang w:val="hr-HR"/>
        </w:rPr>
      </w:pPr>
      <w:r w:rsidRPr="005A65A8">
        <w:rPr>
          <w:sz w:val="24"/>
          <w:szCs w:val="24"/>
          <w:lang w:val="hr-HR"/>
        </w:rPr>
        <w:t>Ročište radi očitovanja o prijedlogu za otvaranje stečajnog postupka te radi rasprave o pretpostavkama za otvaranje stečajnog postupka zakazuje se za</w:t>
      </w:r>
    </w:p>
    <w:p w:rsidRPr="00713AB0" w:rsidR="0026399D" w:rsidP="0026399D" w:rsidRDefault="0026399D">
      <w:pPr>
        <w:ind w:left="1440"/>
        <w:jc w:val="both"/>
        <w:rPr>
          <w:sz w:val="24"/>
          <w:szCs w:val="24"/>
          <w:lang w:val="hr-HR"/>
        </w:rPr>
      </w:pPr>
    </w:p>
    <w:p w:rsidRPr="00713AB0" w:rsidR="0026399D" w:rsidP="00713AB0" w:rsidRDefault="004C102C">
      <w:pPr>
        <w:jc w:val="center"/>
        <w:rPr>
          <w:sz w:val="24"/>
          <w:szCs w:val="24"/>
          <w:lang w:val="hr-HR"/>
        </w:rPr>
      </w:pPr>
      <w:r>
        <w:rPr>
          <w:b/>
          <w:sz w:val="24"/>
          <w:szCs w:val="24"/>
          <w:u w:val="single"/>
          <w:lang w:val="hr-HR"/>
        </w:rPr>
        <w:t>18. rujna</w:t>
      </w:r>
      <w:r w:rsidR="000227DB">
        <w:rPr>
          <w:b/>
          <w:sz w:val="24"/>
          <w:szCs w:val="24"/>
          <w:u w:val="single"/>
          <w:lang w:val="hr-HR"/>
        </w:rPr>
        <w:t xml:space="preserve"> 2019</w:t>
      </w:r>
      <w:r w:rsidR="006746A7">
        <w:rPr>
          <w:b/>
          <w:sz w:val="24"/>
          <w:szCs w:val="24"/>
          <w:u w:val="single"/>
          <w:lang w:val="hr-HR"/>
        </w:rPr>
        <w:t xml:space="preserve">. u </w:t>
      </w:r>
      <w:r>
        <w:rPr>
          <w:b/>
          <w:sz w:val="24"/>
          <w:szCs w:val="24"/>
          <w:u w:val="single"/>
          <w:lang w:val="hr-HR"/>
        </w:rPr>
        <w:t>9,00</w:t>
      </w:r>
      <w:r w:rsidRPr="00713AB0" w:rsidR="0026399D">
        <w:rPr>
          <w:b/>
          <w:sz w:val="24"/>
          <w:szCs w:val="24"/>
          <w:u w:val="single"/>
          <w:lang w:val="hr-HR"/>
        </w:rPr>
        <w:t xml:space="preserve"> sati</w:t>
      </w:r>
    </w:p>
    <w:p w:rsidRPr="00713AB0" w:rsidR="0026399D" w:rsidP="0026399D" w:rsidRDefault="0026399D">
      <w:pPr>
        <w:ind w:left="1440"/>
        <w:jc w:val="center"/>
        <w:rPr>
          <w:sz w:val="24"/>
          <w:szCs w:val="24"/>
          <w:lang w:val="hr-HR"/>
        </w:rPr>
      </w:pPr>
    </w:p>
    <w:p w:rsidRPr="00713AB0" w:rsidR="0026399D" w:rsidP="00712D96" w:rsidRDefault="0026399D">
      <w:pPr>
        <w:ind w:left="1440"/>
        <w:rPr>
          <w:sz w:val="24"/>
          <w:szCs w:val="24"/>
          <w:lang w:val="hr-HR"/>
        </w:rPr>
      </w:pPr>
      <w:r w:rsidRPr="00713AB0">
        <w:rPr>
          <w:sz w:val="24"/>
          <w:szCs w:val="24"/>
          <w:lang w:val="hr-HR"/>
        </w:rPr>
        <w:t>kod Trgovačkog suda u Varaždinu,</w:t>
      </w:r>
      <w:r w:rsidR="006460C1">
        <w:rPr>
          <w:sz w:val="24"/>
          <w:szCs w:val="24"/>
          <w:lang w:val="hr-HR"/>
        </w:rPr>
        <w:t xml:space="preserve"> Braće Radić 2, sudnica broj 223</w:t>
      </w:r>
      <w:r w:rsidRPr="00713AB0">
        <w:rPr>
          <w:sz w:val="24"/>
          <w:szCs w:val="24"/>
          <w:lang w:val="hr-HR"/>
        </w:rPr>
        <w:t>/II kat,</w:t>
      </w:r>
    </w:p>
    <w:p w:rsidRPr="00713AB0" w:rsidR="0026399D" w:rsidP="0026399D" w:rsidRDefault="0026399D">
      <w:pPr>
        <w:ind w:left="1440"/>
        <w:jc w:val="both"/>
        <w:rPr>
          <w:sz w:val="24"/>
          <w:szCs w:val="24"/>
          <w:lang w:val="hr-HR"/>
        </w:rPr>
      </w:pPr>
    </w:p>
    <w:p w:rsidRPr="00713AB0" w:rsidR="0026399D" w:rsidP="0026399D" w:rsidRDefault="0026399D">
      <w:pPr>
        <w:ind w:left="1440"/>
        <w:jc w:val="both"/>
        <w:rPr>
          <w:sz w:val="24"/>
          <w:szCs w:val="24"/>
          <w:lang w:val="hr-HR"/>
        </w:rPr>
      </w:pPr>
      <w:r w:rsidRPr="00713AB0">
        <w:rPr>
          <w:sz w:val="24"/>
          <w:szCs w:val="24"/>
          <w:lang w:val="hr-HR"/>
        </w:rPr>
        <w:t>a na koje se dostavom ovoga rješenja pozivaju:</w:t>
      </w:r>
    </w:p>
    <w:p w:rsidRPr="00713AB0" w:rsidR="0026399D" w:rsidP="0026399D" w:rsidRDefault="0026399D">
      <w:pPr>
        <w:ind w:left="1440"/>
        <w:jc w:val="both"/>
        <w:rPr>
          <w:sz w:val="24"/>
          <w:szCs w:val="24"/>
          <w:lang w:val="hr-HR"/>
        </w:rPr>
      </w:pPr>
    </w:p>
    <w:p w:rsidR="0026399D" w:rsidP="006746A7" w:rsidRDefault="0026399D">
      <w:pPr>
        <w:numPr>
          <w:ilvl w:val="0"/>
          <w:numId w:val="9"/>
        </w:numPr>
        <w:jc w:val="both"/>
        <w:rPr>
          <w:sz w:val="24"/>
          <w:szCs w:val="24"/>
          <w:lang w:val="hr-HR"/>
        </w:rPr>
      </w:pPr>
      <w:r w:rsidRPr="00713AB0">
        <w:rPr>
          <w:sz w:val="24"/>
          <w:szCs w:val="24"/>
          <w:lang w:val="hr-HR"/>
        </w:rPr>
        <w:t xml:space="preserve">predlagatelj FINANCIJSKA AGENCIJA, </w:t>
      </w:r>
      <w:r w:rsidRPr="006746A7" w:rsidR="006746A7">
        <w:rPr>
          <w:sz w:val="24"/>
          <w:szCs w:val="24"/>
          <w:lang w:val="hr-HR"/>
        </w:rPr>
        <w:t>RC Zagreb</w:t>
      </w:r>
      <w:r w:rsidR="006746A7">
        <w:rPr>
          <w:sz w:val="24"/>
          <w:szCs w:val="24"/>
          <w:lang w:val="hr-HR"/>
        </w:rPr>
        <w:t>,</w:t>
      </w:r>
      <w:r w:rsidR="002F1BF1">
        <w:rPr>
          <w:sz w:val="24"/>
          <w:szCs w:val="24"/>
          <w:lang w:val="hr-HR"/>
        </w:rPr>
        <w:t xml:space="preserve"> Podružnica Varaždin</w:t>
      </w:r>
    </w:p>
    <w:p w:rsidRPr="00713AB0" w:rsidR="000227DB" w:rsidP="006746A7" w:rsidRDefault="000227DB">
      <w:pPr>
        <w:numPr>
          <w:ilvl w:val="0"/>
          <w:numId w:val="9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dužnik- </w:t>
      </w:r>
      <w:r w:rsidR="003A6098">
        <w:rPr>
          <w:sz w:val="24"/>
          <w:szCs w:val="24"/>
          <w:lang w:val="hr-HR"/>
        </w:rPr>
        <w:t>ZINA j.d.o.o. Varaždin, Ulica Stjepana Vukovića 2</w:t>
      </w:r>
    </w:p>
    <w:p w:rsidRPr="00712D96" w:rsidR="006460C1" w:rsidP="00BE3D9A" w:rsidRDefault="006746A7">
      <w:pPr>
        <w:numPr>
          <w:ilvl w:val="0"/>
          <w:numId w:val="9"/>
        </w:numPr>
        <w:jc w:val="both"/>
        <w:rPr>
          <w:sz w:val="24"/>
          <w:szCs w:val="24"/>
          <w:lang w:val="hr-HR"/>
        </w:rPr>
      </w:pPr>
      <w:r w:rsidRPr="00712D96">
        <w:rPr>
          <w:sz w:val="24"/>
          <w:szCs w:val="24"/>
          <w:lang w:val="hr-HR"/>
        </w:rPr>
        <w:t>osoba ovlaštena</w:t>
      </w:r>
      <w:r w:rsidRPr="00712D96" w:rsidR="006460C1">
        <w:rPr>
          <w:sz w:val="24"/>
          <w:szCs w:val="24"/>
          <w:lang w:val="hr-HR"/>
        </w:rPr>
        <w:t xml:space="preserve"> za zastupanje dužnika</w:t>
      </w:r>
      <w:r w:rsidRPr="00712D96">
        <w:rPr>
          <w:sz w:val="24"/>
          <w:szCs w:val="24"/>
          <w:lang w:val="hr-HR"/>
        </w:rPr>
        <w:t>:</w:t>
      </w:r>
      <w:r w:rsidRPr="00712D96" w:rsidR="000B2189">
        <w:rPr>
          <w:sz w:val="24"/>
          <w:szCs w:val="24"/>
        </w:rPr>
        <w:t xml:space="preserve"> </w:t>
      </w:r>
      <w:r w:rsidR="003A6098">
        <w:rPr>
          <w:sz w:val="24"/>
          <w:szCs w:val="24"/>
        </w:rPr>
        <w:t>Lorena Šuvaka, Varaždin, Ulica Stjepana Vukovića 2</w:t>
      </w:r>
    </w:p>
    <w:p w:rsidRPr="00712D96" w:rsidR="0026399D" w:rsidP="0026399D" w:rsidRDefault="0026399D">
      <w:pPr>
        <w:numPr>
          <w:ilvl w:val="0"/>
          <w:numId w:val="9"/>
        </w:numPr>
        <w:jc w:val="both"/>
        <w:rPr>
          <w:sz w:val="24"/>
          <w:szCs w:val="24"/>
          <w:lang w:val="hr-HR"/>
        </w:rPr>
      </w:pPr>
      <w:r w:rsidRPr="00712D96">
        <w:rPr>
          <w:sz w:val="24"/>
          <w:szCs w:val="24"/>
          <w:lang w:val="hr-HR"/>
        </w:rPr>
        <w:t>ŽDO Varaždin, Građansko upravni odjel.</w:t>
      </w:r>
    </w:p>
    <w:p w:rsidRPr="00713AB0" w:rsidR="0026399D" w:rsidP="0026399D" w:rsidRDefault="0026399D">
      <w:pPr>
        <w:jc w:val="both"/>
        <w:rPr>
          <w:sz w:val="24"/>
          <w:szCs w:val="24"/>
          <w:lang w:val="hr-HR"/>
        </w:rPr>
      </w:pPr>
    </w:p>
    <w:p w:rsidRPr="00713AB0" w:rsidR="0026399D" w:rsidP="0026399D" w:rsidRDefault="0026399D">
      <w:pPr>
        <w:jc w:val="center"/>
        <w:rPr>
          <w:sz w:val="24"/>
          <w:szCs w:val="24"/>
          <w:lang w:val="hr-HR"/>
        </w:rPr>
      </w:pPr>
      <w:r w:rsidRPr="00713AB0">
        <w:rPr>
          <w:sz w:val="24"/>
          <w:szCs w:val="24"/>
          <w:lang w:val="hr-HR"/>
        </w:rPr>
        <w:t>Obrazloženje</w:t>
      </w:r>
    </w:p>
    <w:p w:rsidRPr="00713AB0" w:rsidR="0026399D" w:rsidP="0026399D" w:rsidRDefault="0026399D">
      <w:pPr>
        <w:jc w:val="center"/>
        <w:rPr>
          <w:sz w:val="24"/>
          <w:szCs w:val="24"/>
          <w:lang w:val="hr-HR"/>
        </w:rPr>
      </w:pPr>
    </w:p>
    <w:p w:rsidR="000227DB" w:rsidP="000227DB" w:rsidRDefault="0026399D">
      <w:pPr>
        <w:pStyle w:val="Tijeloteksta"/>
      </w:pPr>
      <w:r w:rsidRPr="00713AB0">
        <w:tab/>
      </w:r>
      <w:r w:rsidR="000227DB">
        <w:t>Predlagatelj je podnio ovome sudu prijedlog za otvaranje stečajnog postupka nad dužnikom</w:t>
      </w:r>
      <w:r w:rsidR="003A6098">
        <w:t xml:space="preserve"> ZINA j.d.o.o. Varaždin, Ulica Stjepana Vukovića 2</w:t>
      </w:r>
      <w:r w:rsidR="000227DB">
        <w:t xml:space="preserve">, </w:t>
      </w:r>
      <w:r w:rsidR="000227DB">
        <w:rPr>
          <w:rFonts w:eastAsia="Calibri"/>
          <w:lang w:eastAsia="en-US"/>
        </w:rPr>
        <w:t xml:space="preserve">navodeći da dužnik na dan </w:t>
      </w:r>
      <w:r w:rsidR="003A6098">
        <w:rPr>
          <w:rFonts w:eastAsia="Calibri"/>
          <w:lang w:eastAsia="en-US"/>
        </w:rPr>
        <w:t>17. rujna</w:t>
      </w:r>
      <w:r w:rsidR="000227DB">
        <w:rPr>
          <w:rFonts w:eastAsia="Calibri"/>
          <w:lang w:eastAsia="en-US"/>
        </w:rPr>
        <w:t xml:space="preserve"> 2018.</w:t>
      </w:r>
      <w:r w:rsidR="000227DB">
        <w:t xml:space="preserve"> u Očevidniku redoslijeda osnova za plaćanje ima evidentirane neizvršene osnove za plaćanje u ukupnom iznosu od </w:t>
      </w:r>
      <w:r w:rsidR="003A6098">
        <w:t>30.618,62</w:t>
      </w:r>
      <w:r w:rsidR="008457A3">
        <w:t xml:space="preserve"> kn, te da dužnik ima tri</w:t>
      </w:r>
      <w:r w:rsidR="000227DB">
        <w:t xml:space="preserve"> zaposlena, čime je dokazao da su ispunjene pretpostavke iz čl. 110. Stečajnog zakona (NN 71/15, dalje u tekstu: SZ), te je učinio vjerojatnim postojanje stečajnog razloga - nesposobnosti za plaćanje.</w:t>
      </w:r>
    </w:p>
    <w:p w:rsidR="000227DB" w:rsidP="000227DB" w:rsidRDefault="000227DB">
      <w:pPr>
        <w:pStyle w:val="Tijeloteksta"/>
      </w:pPr>
    </w:p>
    <w:p w:rsidR="000227DB" w:rsidP="000227DB" w:rsidRDefault="000227DB">
      <w:pPr>
        <w:pStyle w:val="Tijeloteksta"/>
      </w:pPr>
    </w:p>
    <w:p w:rsidR="000227DB" w:rsidP="000227DB" w:rsidRDefault="000227DB">
      <w:pPr>
        <w:pStyle w:val="Tijeloteksta"/>
      </w:pPr>
    </w:p>
    <w:p w:rsidR="000227DB" w:rsidP="000227DB" w:rsidRDefault="000227DB">
      <w:pPr>
        <w:pStyle w:val="Tijeloteksta"/>
      </w:pPr>
    </w:p>
    <w:p w:rsidRPr="00713AB0" w:rsidR="000227DB" w:rsidP="000227DB" w:rsidRDefault="000227DB">
      <w:pPr>
        <w:pStyle w:val="Tijeloteksta"/>
      </w:pPr>
    </w:p>
    <w:p w:rsidRPr="00713AB0" w:rsidR="000227DB" w:rsidP="000227DB" w:rsidRDefault="000227DB">
      <w:pPr>
        <w:pStyle w:val="Tijeloteksta"/>
        <w:ind w:firstLine="720"/>
      </w:pPr>
      <w:r w:rsidRPr="00713AB0">
        <w:t xml:space="preserve">Zbog navedenog valjalo je u smislu čl. 115., 123. i 128. SZ odlučiti kao u izreci ovog rješenja. </w:t>
      </w:r>
    </w:p>
    <w:p w:rsidR="000227DB" w:rsidP="000227DB" w:rsidRDefault="000227DB">
      <w:pPr>
        <w:jc w:val="center"/>
        <w:rPr>
          <w:sz w:val="24"/>
          <w:szCs w:val="24"/>
          <w:lang w:val="hr-HR"/>
        </w:rPr>
      </w:pPr>
    </w:p>
    <w:p w:rsidRPr="00713AB0" w:rsidR="000227DB" w:rsidP="000227DB" w:rsidRDefault="000227DB">
      <w:pPr>
        <w:jc w:val="center"/>
        <w:rPr>
          <w:sz w:val="24"/>
          <w:szCs w:val="24"/>
          <w:lang w:val="hr-HR"/>
        </w:rPr>
      </w:pPr>
    </w:p>
    <w:p w:rsidRPr="00713AB0" w:rsidR="000227DB" w:rsidP="000227DB" w:rsidRDefault="000227DB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 Varaždinu </w:t>
      </w:r>
      <w:r w:rsidR="004C102C">
        <w:rPr>
          <w:sz w:val="24"/>
          <w:szCs w:val="24"/>
          <w:lang w:val="hr-HR"/>
        </w:rPr>
        <w:t xml:space="preserve">28. kolovoza </w:t>
      </w:r>
      <w:r>
        <w:rPr>
          <w:sz w:val="24"/>
          <w:szCs w:val="24"/>
          <w:lang w:val="hr-HR"/>
        </w:rPr>
        <w:t>2019</w:t>
      </w:r>
      <w:r w:rsidRPr="00713AB0">
        <w:rPr>
          <w:sz w:val="24"/>
          <w:szCs w:val="24"/>
          <w:lang w:val="hr-HR"/>
        </w:rPr>
        <w:t>.</w:t>
      </w:r>
    </w:p>
    <w:p w:rsidR="000227DB" w:rsidP="000227DB" w:rsidRDefault="000227DB">
      <w:pPr>
        <w:ind w:firstLine="720"/>
        <w:jc w:val="center"/>
        <w:rPr>
          <w:sz w:val="24"/>
          <w:szCs w:val="24"/>
          <w:lang w:val="hr-HR"/>
        </w:rPr>
      </w:pPr>
    </w:p>
    <w:p w:rsidRPr="00713AB0" w:rsidR="000227DB" w:rsidP="000227DB" w:rsidRDefault="000227DB">
      <w:pPr>
        <w:ind w:firstLine="720"/>
        <w:jc w:val="center"/>
        <w:rPr>
          <w:sz w:val="24"/>
          <w:szCs w:val="24"/>
          <w:lang w:val="hr-HR"/>
        </w:rPr>
      </w:pPr>
    </w:p>
    <w:p w:rsidR="000227DB" w:rsidP="000227DB" w:rsidRDefault="000227DB">
      <w:pPr>
        <w:ind w:firstLine="720"/>
        <w:jc w:val="both"/>
        <w:rPr>
          <w:sz w:val="24"/>
          <w:szCs w:val="24"/>
          <w:lang w:val="hr-HR"/>
        </w:rPr>
      </w:pPr>
      <w:r w:rsidRPr="00713AB0">
        <w:rPr>
          <w:sz w:val="24"/>
          <w:szCs w:val="24"/>
          <w:lang w:val="hr-HR"/>
        </w:rPr>
        <w:tab/>
      </w:r>
      <w:r w:rsidRPr="00713AB0">
        <w:rPr>
          <w:sz w:val="24"/>
          <w:szCs w:val="24"/>
          <w:lang w:val="hr-HR"/>
        </w:rPr>
        <w:tab/>
      </w:r>
      <w:r w:rsidRPr="00713AB0">
        <w:rPr>
          <w:sz w:val="24"/>
          <w:szCs w:val="24"/>
          <w:lang w:val="hr-HR"/>
        </w:rPr>
        <w:tab/>
      </w:r>
      <w:r w:rsidRPr="00713AB0">
        <w:rPr>
          <w:sz w:val="24"/>
          <w:szCs w:val="24"/>
          <w:lang w:val="hr-HR"/>
        </w:rPr>
        <w:tab/>
      </w:r>
      <w:r w:rsidRPr="00713AB0">
        <w:rPr>
          <w:sz w:val="24"/>
          <w:szCs w:val="24"/>
          <w:lang w:val="hr-HR"/>
        </w:rPr>
        <w:tab/>
      </w:r>
      <w:r w:rsidRPr="00713AB0">
        <w:rPr>
          <w:sz w:val="24"/>
          <w:szCs w:val="24"/>
          <w:lang w:val="hr-HR"/>
        </w:rPr>
        <w:tab/>
      </w:r>
      <w:r w:rsidRPr="00713AB0"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 xml:space="preserve">          </w:t>
      </w:r>
      <w:r w:rsidRPr="00713AB0">
        <w:rPr>
          <w:sz w:val="24"/>
          <w:szCs w:val="24"/>
          <w:lang w:val="hr-HR"/>
        </w:rPr>
        <w:t xml:space="preserve"> S</w:t>
      </w:r>
      <w:r>
        <w:rPr>
          <w:sz w:val="24"/>
          <w:szCs w:val="24"/>
          <w:lang w:val="hr-HR"/>
        </w:rPr>
        <w:t>udac:</w:t>
      </w:r>
    </w:p>
    <w:p w:rsidRPr="00713AB0" w:rsidR="000227DB" w:rsidP="000227DB" w:rsidRDefault="000227DB">
      <w:pPr>
        <w:ind w:firstLine="720"/>
        <w:jc w:val="both"/>
        <w:rPr>
          <w:sz w:val="24"/>
          <w:szCs w:val="24"/>
          <w:lang w:val="hr-HR"/>
        </w:rPr>
      </w:pPr>
    </w:p>
    <w:p w:rsidR="000227DB" w:rsidP="000227DB" w:rsidRDefault="000227DB">
      <w:pPr>
        <w:ind w:firstLine="720"/>
        <w:jc w:val="both"/>
        <w:rPr>
          <w:sz w:val="24"/>
          <w:szCs w:val="24"/>
          <w:lang w:val="hr-HR"/>
        </w:rPr>
      </w:pPr>
      <w:r w:rsidRPr="00713AB0">
        <w:rPr>
          <w:sz w:val="24"/>
          <w:szCs w:val="24"/>
          <w:lang w:val="hr-HR"/>
        </w:rPr>
        <w:tab/>
      </w:r>
      <w:r w:rsidRPr="00713AB0">
        <w:rPr>
          <w:sz w:val="24"/>
          <w:szCs w:val="24"/>
          <w:lang w:val="hr-HR"/>
        </w:rPr>
        <w:tab/>
      </w:r>
      <w:r w:rsidRPr="00713AB0">
        <w:rPr>
          <w:sz w:val="24"/>
          <w:szCs w:val="24"/>
          <w:lang w:val="hr-HR"/>
        </w:rPr>
        <w:tab/>
      </w:r>
      <w:r w:rsidRPr="00713AB0">
        <w:rPr>
          <w:sz w:val="24"/>
          <w:szCs w:val="24"/>
          <w:lang w:val="hr-HR"/>
        </w:rPr>
        <w:tab/>
      </w:r>
      <w:r w:rsidRPr="00713AB0">
        <w:rPr>
          <w:sz w:val="24"/>
          <w:szCs w:val="24"/>
          <w:lang w:val="hr-HR"/>
        </w:rPr>
        <w:tab/>
      </w:r>
      <w:r w:rsidRPr="00713AB0"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 xml:space="preserve">          Marija Levanić-Škerbić</w:t>
      </w:r>
      <w:r w:rsidR="00D52C49">
        <w:rPr>
          <w:sz w:val="24"/>
          <w:szCs w:val="24"/>
          <w:lang w:val="hr-HR"/>
        </w:rPr>
        <w:t xml:space="preserve">,v. r. </w:t>
      </w:r>
    </w:p>
    <w:p w:rsidR="00D52C49" w:rsidP="000227DB" w:rsidRDefault="00D52C49">
      <w:pPr>
        <w:ind w:firstLine="720"/>
        <w:jc w:val="both"/>
        <w:rPr>
          <w:sz w:val="24"/>
          <w:szCs w:val="24"/>
          <w:lang w:val="hr-HR"/>
        </w:rPr>
      </w:pPr>
    </w:p>
    <w:p w:rsidR="00D52C49" w:rsidP="000227DB" w:rsidRDefault="00D52C49">
      <w:pPr>
        <w:ind w:firstLine="720"/>
        <w:jc w:val="both"/>
        <w:rPr>
          <w:sz w:val="24"/>
          <w:szCs w:val="24"/>
          <w:lang w:val="hr-HR"/>
        </w:rPr>
      </w:pPr>
    </w:p>
    <w:p w:rsidR="00D52C49" w:rsidP="000227DB" w:rsidRDefault="00D52C49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Za točnost otpravka-ovlašteni službenik:</w:t>
      </w:r>
    </w:p>
    <w:p w:rsidR="000227DB" w:rsidP="000227DB" w:rsidRDefault="000227DB">
      <w:pPr>
        <w:ind w:firstLine="720"/>
        <w:jc w:val="both"/>
        <w:rPr>
          <w:sz w:val="24"/>
          <w:szCs w:val="24"/>
          <w:lang w:val="hr-HR"/>
        </w:rPr>
      </w:pPr>
    </w:p>
    <w:p w:rsidR="000227DB" w:rsidP="000227DB" w:rsidRDefault="000227DB">
      <w:pPr>
        <w:ind w:firstLine="720"/>
        <w:jc w:val="both"/>
        <w:rPr>
          <w:sz w:val="24"/>
          <w:szCs w:val="24"/>
          <w:lang w:val="hr-HR"/>
        </w:rPr>
      </w:pPr>
    </w:p>
    <w:p w:rsidRPr="00713AB0" w:rsidR="000227DB" w:rsidP="000227DB" w:rsidRDefault="000227DB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Pr="00713AB0" w:rsidR="000227DB" w:rsidP="000227DB" w:rsidRDefault="000227D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Uputa o pravnom lijeku</w:t>
      </w:r>
      <w:r w:rsidRPr="00713AB0">
        <w:rPr>
          <w:sz w:val="24"/>
          <w:szCs w:val="24"/>
          <w:lang w:val="hr-HR"/>
        </w:rPr>
        <w:t>:</w:t>
      </w:r>
    </w:p>
    <w:p w:rsidR="000227DB" w:rsidP="000227DB" w:rsidRDefault="000227DB">
      <w:pPr>
        <w:jc w:val="both"/>
        <w:rPr>
          <w:sz w:val="24"/>
          <w:szCs w:val="24"/>
          <w:lang w:val="hr-HR"/>
        </w:rPr>
      </w:pPr>
      <w:r w:rsidRPr="00713AB0">
        <w:rPr>
          <w:sz w:val="24"/>
          <w:szCs w:val="24"/>
          <w:lang w:val="hr-HR"/>
        </w:rPr>
        <w:t>Protiv ovoga rješenja pose</w:t>
      </w:r>
      <w:r>
        <w:rPr>
          <w:sz w:val="24"/>
          <w:szCs w:val="24"/>
          <w:lang w:val="hr-HR"/>
        </w:rPr>
        <w:t>bna žalba nije dopuštena (čl. 115</w:t>
      </w:r>
      <w:r w:rsidRPr="00713AB0">
        <w:rPr>
          <w:sz w:val="24"/>
          <w:szCs w:val="24"/>
          <w:lang w:val="hr-HR"/>
        </w:rPr>
        <w:t>. st. 1. SZ-a).</w:t>
      </w:r>
    </w:p>
    <w:p w:rsidRPr="00713AB0" w:rsidR="000227DB" w:rsidP="000227DB" w:rsidRDefault="000227DB">
      <w:pPr>
        <w:jc w:val="both"/>
        <w:rPr>
          <w:sz w:val="24"/>
          <w:szCs w:val="24"/>
          <w:lang w:val="hr-HR"/>
        </w:rPr>
      </w:pPr>
    </w:p>
    <w:p w:rsidRPr="00713AB0" w:rsidR="000227DB" w:rsidP="000227DB" w:rsidRDefault="000227DB">
      <w:pPr>
        <w:jc w:val="both"/>
        <w:rPr>
          <w:sz w:val="24"/>
          <w:szCs w:val="24"/>
          <w:lang w:val="hr-HR"/>
        </w:rPr>
      </w:pPr>
    </w:p>
    <w:p w:rsidRPr="00713AB0" w:rsidR="000227DB" w:rsidP="000227DB" w:rsidRDefault="000227DB">
      <w:pPr>
        <w:jc w:val="both"/>
        <w:rPr>
          <w:sz w:val="24"/>
          <w:szCs w:val="24"/>
          <w:lang w:val="hr-HR"/>
        </w:rPr>
      </w:pPr>
      <w:r w:rsidRPr="00713AB0">
        <w:rPr>
          <w:sz w:val="24"/>
          <w:szCs w:val="24"/>
          <w:lang w:val="hr-HR"/>
        </w:rPr>
        <w:t>DNA:</w:t>
      </w:r>
    </w:p>
    <w:p w:rsidR="003A6098" w:rsidP="003A6098" w:rsidRDefault="003A6098">
      <w:pPr>
        <w:numPr>
          <w:ilvl w:val="0"/>
          <w:numId w:val="9"/>
        </w:numPr>
        <w:jc w:val="both"/>
        <w:rPr>
          <w:sz w:val="24"/>
          <w:szCs w:val="24"/>
          <w:lang w:val="hr-HR"/>
        </w:rPr>
      </w:pPr>
      <w:r w:rsidRPr="00713AB0">
        <w:rPr>
          <w:sz w:val="24"/>
          <w:szCs w:val="24"/>
          <w:lang w:val="hr-HR"/>
        </w:rPr>
        <w:t xml:space="preserve">predlagatelj FINANCIJSKA AGENCIJA, </w:t>
      </w:r>
      <w:r w:rsidRPr="006746A7">
        <w:rPr>
          <w:sz w:val="24"/>
          <w:szCs w:val="24"/>
          <w:lang w:val="hr-HR"/>
        </w:rPr>
        <w:t>RC Zagreb</w:t>
      </w:r>
      <w:r>
        <w:rPr>
          <w:sz w:val="24"/>
          <w:szCs w:val="24"/>
          <w:lang w:val="hr-HR"/>
        </w:rPr>
        <w:t>, Podružnica Varaždin</w:t>
      </w:r>
    </w:p>
    <w:p w:rsidRPr="00713AB0" w:rsidR="003A6098" w:rsidP="003A6098" w:rsidRDefault="003A6098">
      <w:pPr>
        <w:numPr>
          <w:ilvl w:val="0"/>
          <w:numId w:val="9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dužnik- ZINA j.d.o.o. Varaždin, Ulica Stjepana Vukovića 2</w:t>
      </w:r>
    </w:p>
    <w:p w:rsidRPr="00712D96" w:rsidR="003A6098" w:rsidP="003A6098" w:rsidRDefault="003A6098">
      <w:pPr>
        <w:numPr>
          <w:ilvl w:val="0"/>
          <w:numId w:val="9"/>
        </w:numPr>
        <w:jc w:val="both"/>
        <w:rPr>
          <w:sz w:val="24"/>
          <w:szCs w:val="24"/>
          <w:lang w:val="hr-HR"/>
        </w:rPr>
      </w:pPr>
      <w:r w:rsidRPr="00712D96">
        <w:rPr>
          <w:sz w:val="24"/>
          <w:szCs w:val="24"/>
          <w:lang w:val="hr-HR"/>
        </w:rPr>
        <w:t>osoba ovlaštena za zastupanje dužnika:</w:t>
      </w:r>
      <w:r w:rsidRPr="00712D96">
        <w:rPr>
          <w:sz w:val="24"/>
          <w:szCs w:val="24"/>
        </w:rPr>
        <w:t xml:space="preserve"> </w:t>
      </w:r>
      <w:r>
        <w:rPr>
          <w:sz w:val="24"/>
          <w:szCs w:val="24"/>
        </w:rPr>
        <w:t>Lorena Šuvaka, Varaždin, Ulica Stjepana Vukovića 2</w:t>
      </w:r>
    </w:p>
    <w:p w:rsidR="0026399D" w:rsidP="003A6098" w:rsidRDefault="003A6098">
      <w:pPr>
        <w:pStyle w:val="Tijeloteksta"/>
        <w:ind w:left="180" w:firstLine="720"/>
      </w:pPr>
      <w:r>
        <w:t xml:space="preserve">- </w:t>
      </w:r>
      <w:r>
        <w:tab/>
      </w:r>
      <w:r w:rsidRPr="00712D96">
        <w:t>ŽDO Varaždin, Građansko upravni odjel</w:t>
      </w:r>
    </w:p>
    <w:p w:rsidRPr="00713AB0" w:rsidR="004C102C" w:rsidP="003A6098" w:rsidRDefault="004C102C">
      <w:pPr>
        <w:pStyle w:val="Tijeloteksta"/>
        <w:ind w:left="180" w:firstLine="720"/>
      </w:pPr>
      <w:r>
        <w:t xml:space="preserve">- </w:t>
      </w:r>
      <w:r>
        <w:tab/>
        <w:t>e-Oglasna ploča suda</w:t>
      </w:r>
    </w:p>
    <w:p w:rsidRPr="00713AB0" w:rsidR="00FA597D" w:rsidP="0026399D" w:rsidRDefault="00FA597D">
      <w:pPr>
        <w:rPr>
          <w:sz w:val="24"/>
          <w:szCs w:val="24"/>
          <w:lang w:val="hr-HR"/>
        </w:rPr>
      </w:pPr>
    </w:p>
    <w:sectPr w:rsidRPr="00713AB0" w:rsidR="00FA597D" w:rsidSect="00400088">
      <w:headerReference w:type="even" r:id="rId11"/>
      <w:headerReference w:type="default" r:id="rId12"/>
      <w:headerReference w:type="first" r:id="rId13"/>
      <w:pgSz w:w="11906" w:h="16838" w:code="9"/>
      <w:pgMar w:top="1440" w:right="1133" w:bottom="1276" w:left="1440" w:header="720" w:footer="720" w:gutter="0"/>
      <w:paperSrc w:first="1" w:other="1"/>
      <w:cols w:space="720"/>
      <w:titlePg/>
      <w:docGrid w:linePitch="299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7010B" w:rsidRDefault="0017010B">
      <w:r>
        <w:separator/>
      </w:r>
    </w:p>
  </w:endnote>
  <w:endnote w:type="continuationSeparator" w:id="0">
    <w:p w:rsidR="0017010B" w:rsidRDefault="0017010B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7010B" w:rsidRDefault="0017010B">
      <w:r>
        <w:separator/>
      </w:r>
    </w:p>
  </w:footnote>
  <w:footnote w:type="continuationSeparator" w:id="0">
    <w:p w:rsidR="0017010B" w:rsidRDefault="0017010B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F0CD7" w:rsidP="00811E58" w:rsidRDefault="008F0CD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F0CD7" w:rsidRDefault="008F0CD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80AA6" w:rsidR="008F0CD7" w:rsidP="00811E58" w:rsidRDefault="008F0CD7">
    <w:pPr>
      <w:pStyle w:val="Zaglavlje"/>
      <w:framePr w:wrap="around" w:hAnchor="margin" w:vAnchor="text" w:xAlign="center" w:y="1"/>
      <w:rPr>
        <w:rStyle w:val="Brojstranice"/>
        <w:sz w:val="24"/>
        <w:szCs w:val="24"/>
      </w:rPr>
    </w:pPr>
    <w:r w:rsidRPr="00F80AA6">
      <w:rPr>
        <w:rStyle w:val="Brojstranice"/>
        <w:sz w:val="24"/>
        <w:szCs w:val="24"/>
      </w:rPr>
      <w:fldChar w:fldCharType="begin"/>
    </w:r>
    <w:r w:rsidRPr="00F80AA6">
      <w:rPr>
        <w:rStyle w:val="Brojstranice"/>
        <w:sz w:val="24"/>
        <w:szCs w:val="24"/>
      </w:rPr>
      <w:instrText xml:space="preserve">PAGE  </w:instrText>
    </w:r>
    <w:r w:rsidRPr="00F80AA6">
      <w:rPr>
        <w:rStyle w:val="Brojstranice"/>
        <w:sz w:val="24"/>
        <w:szCs w:val="24"/>
      </w:rPr>
      <w:fldChar w:fldCharType="separate"/>
    </w:r>
    <w:r w:rsidR="00D52C49">
      <w:rPr>
        <w:rStyle w:val="Brojstranice"/>
        <w:noProof/>
        <w:sz w:val="24"/>
        <w:szCs w:val="24"/>
      </w:rPr>
      <w:t>2</w:t>
    </w:r>
    <w:r w:rsidRPr="00F80AA6">
      <w:rPr>
        <w:rStyle w:val="Brojstranice"/>
        <w:sz w:val="24"/>
        <w:szCs w:val="24"/>
      </w:rPr>
      <w:fldChar w:fldCharType="end"/>
    </w:r>
  </w:p>
  <w:p w:rsidR="008F0CD7" w:rsidP="00247B5B" w:rsidRDefault="008F0CD7">
    <w:pPr>
      <w:pStyle w:val="Zaglavlje"/>
      <w:jc w:val="right"/>
    </w:pPr>
  </w:p>
  <w:p w:rsidRPr="003D1CF9" w:rsidR="00F80AA6" w:rsidP="003F33D6" w:rsidRDefault="006746A7">
    <w:pPr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7 St-</w:t>
    </w:r>
    <w:r w:rsidR="003A6098">
      <w:rPr>
        <w:sz w:val="24"/>
        <w:szCs w:val="24"/>
        <w:lang w:val="hr-HR"/>
      </w:rPr>
      <w:t>367/2018-3</w:t>
    </w:r>
  </w:p>
  <w:p w:rsidR="00F80AA6" w:rsidP="00247B5B" w:rsidRDefault="00F80AA6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F80AA6" w:rsidP="00713AB0" w:rsidRDefault="00F80AA6">
    <w:pPr>
      <w:pStyle w:val="Zaglavlje"/>
    </w:pPr>
  </w:p>
  <w:p w:rsidR="00F80AA6" w:rsidRDefault="00F80AA6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2510B1"/>
    <w:multiLevelType w:val="hybridMultilevel"/>
    <w:tmpl w:val="FFFC3060"/>
    <w:lvl w:ilvl="0" w:tplc="041A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">
    <w:nsid w:val="0FE90B07"/>
    <w:multiLevelType w:val="hybridMultilevel"/>
    <w:tmpl w:val="8EA24CBE"/>
    <w:lvl w:ilvl="0" w:tplc="041A0011">
      <w:start w:val="1"/>
      <w:numFmt w:val="decimal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8F57723"/>
    <w:multiLevelType w:val="hybridMultilevel"/>
    <w:tmpl w:val="8FFEAE3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AE2275"/>
    <w:multiLevelType w:val="hybridMultilevel"/>
    <w:tmpl w:val="E9782E80"/>
    <w:lvl w:ilvl="0" w:tplc="A2029B58">
      <w:start w:val="1"/>
      <w:numFmt w:val="upperLetter"/>
      <w:lvlText w:val="%1."/>
      <w:lvlJc w:val="left"/>
      <w:pPr>
        <w:ind w:left="12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980" w:hanging="360"/>
      </w:pPr>
    </w:lvl>
    <w:lvl w:ilvl="2" w:tplc="041A001B" w:tentative="true">
      <w:start w:val="1"/>
      <w:numFmt w:val="lowerRoman"/>
      <w:lvlText w:val="%3."/>
      <w:lvlJc w:val="right"/>
      <w:pPr>
        <w:ind w:left="2700" w:hanging="180"/>
      </w:pPr>
    </w:lvl>
    <w:lvl w:ilvl="3" w:tplc="041A000F" w:tentative="true">
      <w:start w:val="1"/>
      <w:numFmt w:val="decimal"/>
      <w:lvlText w:val="%4."/>
      <w:lvlJc w:val="left"/>
      <w:pPr>
        <w:ind w:left="3420" w:hanging="360"/>
      </w:pPr>
    </w:lvl>
    <w:lvl w:ilvl="4" w:tplc="041A0019" w:tentative="true">
      <w:start w:val="1"/>
      <w:numFmt w:val="lowerLetter"/>
      <w:lvlText w:val="%5."/>
      <w:lvlJc w:val="left"/>
      <w:pPr>
        <w:ind w:left="4140" w:hanging="360"/>
      </w:pPr>
    </w:lvl>
    <w:lvl w:ilvl="5" w:tplc="041A001B" w:tentative="true">
      <w:start w:val="1"/>
      <w:numFmt w:val="lowerRoman"/>
      <w:lvlText w:val="%6."/>
      <w:lvlJc w:val="right"/>
      <w:pPr>
        <w:ind w:left="4860" w:hanging="180"/>
      </w:pPr>
    </w:lvl>
    <w:lvl w:ilvl="6" w:tplc="041A000F" w:tentative="true">
      <w:start w:val="1"/>
      <w:numFmt w:val="decimal"/>
      <w:lvlText w:val="%7."/>
      <w:lvlJc w:val="left"/>
      <w:pPr>
        <w:ind w:left="5580" w:hanging="360"/>
      </w:pPr>
    </w:lvl>
    <w:lvl w:ilvl="7" w:tplc="041A0019" w:tentative="true">
      <w:start w:val="1"/>
      <w:numFmt w:val="lowerLetter"/>
      <w:lvlText w:val="%8."/>
      <w:lvlJc w:val="left"/>
      <w:pPr>
        <w:ind w:left="6300" w:hanging="360"/>
      </w:pPr>
    </w:lvl>
    <w:lvl w:ilvl="8" w:tplc="041A001B" w:tentative="true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3D1D4342"/>
    <w:multiLevelType w:val="hybridMultilevel"/>
    <w:tmpl w:val="3FE45FE6"/>
    <w:lvl w:ilvl="0" w:tplc="600C0138">
      <w:numFmt w:val="bullet"/>
      <w:lvlText w:val="-"/>
      <w:lvlJc w:val="left"/>
      <w:pPr>
        <w:tabs>
          <w:tab w:val="num" w:pos="1395"/>
        </w:tabs>
        <w:ind w:left="1395" w:hanging="495"/>
      </w:pPr>
      <w:rPr>
        <w:rFonts w:hint="default" w:ascii="Arial" w:hAnsi="Arial" w:eastAsia="Times New Roman" w:cs="Arial"/>
      </w:rPr>
    </w:lvl>
    <w:lvl w:ilvl="1" w:tplc="041A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hint="default" w:ascii="Wingdings" w:hAnsi="Wingdings"/>
      </w:rPr>
    </w:lvl>
  </w:abstractNum>
  <w:abstractNum w:abstractNumId="5">
    <w:nsid w:val="56B22188"/>
    <w:multiLevelType w:val="hybridMultilevel"/>
    <w:tmpl w:val="4BC07844"/>
    <w:lvl w:ilvl="0" w:tplc="2CCC14C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DF23D4F"/>
    <w:multiLevelType w:val="hybridMultilevel"/>
    <w:tmpl w:val="67209F7E"/>
    <w:lvl w:ilvl="0" w:tplc="463E17F4">
      <w:numFmt w:val="bullet"/>
      <w:lvlText w:val="-"/>
      <w:lvlJc w:val="left"/>
      <w:pPr>
        <w:ind w:left="1620" w:hanging="90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7">
    <w:nsid w:val="7F9E1B7F"/>
    <w:multiLevelType w:val="hybridMultilevel"/>
    <w:tmpl w:val="B3F2BD72"/>
    <w:lvl w:ilvl="0" w:tplc="47C25BD6">
      <w:numFmt w:val="bullet"/>
      <w:lvlText w:val="-"/>
      <w:lvlJc w:val="left"/>
      <w:pPr>
        <w:tabs>
          <w:tab w:val="num" w:pos="1395"/>
        </w:tabs>
        <w:ind w:left="1395" w:hanging="495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6"/>
  </w:num>
  <w:num w:numId="5">
    <w:abstractNumId w:val="2"/>
  </w:num>
  <w:num w:numId="6">
    <w:abstractNumId w:val="3"/>
  </w:num>
  <w:num w:numId="7">
    <w:abstractNumId w:val="4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5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spidmax="5939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049"/>
    <w:rsid w:val="000074A3"/>
    <w:rsid w:val="000176C3"/>
    <w:rsid w:val="00017E51"/>
    <w:rsid w:val="000227DB"/>
    <w:rsid w:val="00022B0C"/>
    <w:rsid w:val="00023DDC"/>
    <w:rsid w:val="00024A6A"/>
    <w:rsid w:val="000260A5"/>
    <w:rsid w:val="000277ED"/>
    <w:rsid w:val="00030CA3"/>
    <w:rsid w:val="0003381D"/>
    <w:rsid w:val="000514A0"/>
    <w:rsid w:val="00056574"/>
    <w:rsid w:val="0006143A"/>
    <w:rsid w:val="00071053"/>
    <w:rsid w:val="000779FC"/>
    <w:rsid w:val="00091790"/>
    <w:rsid w:val="00092C99"/>
    <w:rsid w:val="000A65A5"/>
    <w:rsid w:val="000B2189"/>
    <w:rsid w:val="000C7453"/>
    <w:rsid w:val="000E44A0"/>
    <w:rsid w:val="000F3676"/>
    <w:rsid w:val="001016F4"/>
    <w:rsid w:val="00103A7D"/>
    <w:rsid w:val="00111228"/>
    <w:rsid w:val="001126DB"/>
    <w:rsid w:val="00113E4E"/>
    <w:rsid w:val="001165C5"/>
    <w:rsid w:val="001173B2"/>
    <w:rsid w:val="00125CB2"/>
    <w:rsid w:val="00130A9A"/>
    <w:rsid w:val="00144FF8"/>
    <w:rsid w:val="00154DC1"/>
    <w:rsid w:val="00166124"/>
    <w:rsid w:val="0017010B"/>
    <w:rsid w:val="00173336"/>
    <w:rsid w:val="00183673"/>
    <w:rsid w:val="001838E0"/>
    <w:rsid w:val="00193907"/>
    <w:rsid w:val="0019393A"/>
    <w:rsid w:val="0019578C"/>
    <w:rsid w:val="001B30AE"/>
    <w:rsid w:val="001B3B3A"/>
    <w:rsid w:val="001C28C3"/>
    <w:rsid w:val="001C39F2"/>
    <w:rsid w:val="001D1981"/>
    <w:rsid w:val="001E3D4A"/>
    <w:rsid w:val="001E6D81"/>
    <w:rsid w:val="001E7260"/>
    <w:rsid w:val="001F12CA"/>
    <w:rsid w:val="00205234"/>
    <w:rsid w:val="00207775"/>
    <w:rsid w:val="00216316"/>
    <w:rsid w:val="0021645D"/>
    <w:rsid w:val="0022683F"/>
    <w:rsid w:val="00246E6F"/>
    <w:rsid w:val="00247B5B"/>
    <w:rsid w:val="00253EC0"/>
    <w:rsid w:val="0026399D"/>
    <w:rsid w:val="00283832"/>
    <w:rsid w:val="00284411"/>
    <w:rsid w:val="00286338"/>
    <w:rsid w:val="00287D3E"/>
    <w:rsid w:val="002A354C"/>
    <w:rsid w:val="002A4365"/>
    <w:rsid w:val="002A4F42"/>
    <w:rsid w:val="002A5912"/>
    <w:rsid w:val="002B7F49"/>
    <w:rsid w:val="002F1BF1"/>
    <w:rsid w:val="00313158"/>
    <w:rsid w:val="00316807"/>
    <w:rsid w:val="00333B90"/>
    <w:rsid w:val="003428DB"/>
    <w:rsid w:val="00342FA4"/>
    <w:rsid w:val="00346999"/>
    <w:rsid w:val="00354D31"/>
    <w:rsid w:val="00363297"/>
    <w:rsid w:val="0038227C"/>
    <w:rsid w:val="003849E8"/>
    <w:rsid w:val="003855BE"/>
    <w:rsid w:val="00392418"/>
    <w:rsid w:val="003A6098"/>
    <w:rsid w:val="003B1715"/>
    <w:rsid w:val="003B780C"/>
    <w:rsid w:val="003C4ADA"/>
    <w:rsid w:val="003D1CF9"/>
    <w:rsid w:val="003D5EF2"/>
    <w:rsid w:val="003F33D6"/>
    <w:rsid w:val="003F3D3A"/>
    <w:rsid w:val="003F5EA4"/>
    <w:rsid w:val="003F641E"/>
    <w:rsid w:val="00400088"/>
    <w:rsid w:val="004060C1"/>
    <w:rsid w:val="0041276C"/>
    <w:rsid w:val="00415A5D"/>
    <w:rsid w:val="00435B69"/>
    <w:rsid w:val="00436C42"/>
    <w:rsid w:val="004436AA"/>
    <w:rsid w:val="00447C6E"/>
    <w:rsid w:val="004530B2"/>
    <w:rsid w:val="00463159"/>
    <w:rsid w:val="00467C98"/>
    <w:rsid w:val="00474D3F"/>
    <w:rsid w:val="00477434"/>
    <w:rsid w:val="004825F3"/>
    <w:rsid w:val="00482D11"/>
    <w:rsid w:val="00491C89"/>
    <w:rsid w:val="00495307"/>
    <w:rsid w:val="004961B2"/>
    <w:rsid w:val="004B6C24"/>
    <w:rsid w:val="004B6DD6"/>
    <w:rsid w:val="004C102C"/>
    <w:rsid w:val="004C16EC"/>
    <w:rsid w:val="004C623B"/>
    <w:rsid w:val="004E24EE"/>
    <w:rsid w:val="004E5307"/>
    <w:rsid w:val="004E5F00"/>
    <w:rsid w:val="004E5FB3"/>
    <w:rsid w:val="005009EB"/>
    <w:rsid w:val="00500C1A"/>
    <w:rsid w:val="00502A39"/>
    <w:rsid w:val="005036B0"/>
    <w:rsid w:val="005140B8"/>
    <w:rsid w:val="0053050F"/>
    <w:rsid w:val="00532FAA"/>
    <w:rsid w:val="005333DC"/>
    <w:rsid w:val="00545152"/>
    <w:rsid w:val="005457E5"/>
    <w:rsid w:val="00550064"/>
    <w:rsid w:val="00557F4D"/>
    <w:rsid w:val="005664A9"/>
    <w:rsid w:val="0056783E"/>
    <w:rsid w:val="00571D95"/>
    <w:rsid w:val="00580E70"/>
    <w:rsid w:val="0059057D"/>
    <w:rsid w:val="005A65A8"/>
    <w:rsid w:val="005C5388"/>
    <w:rsid w:val="005D0F7D"/>
    <w:rsid w:val="005D6C25"/>
    <w:rsid w:val="005D7136"/>
    <w:rsid w:val="005E185F"/>
    <w:rsid w:val="005E5FA4"/>
    <w:rsid w:val="005F1BE5"/>
    <w:rsid w:val="005F2504"/>
    <w:rsid w:val="005F2AAB"/>
    <w:rsid w:val="005F4794"/>
    <w:rsid w:val="006007FE"/>
    <w:rsid w:val="006024A1"/>
    <w:rsid w:val="0061415E"/>
    <w:rsid w:val="00633D0A"/>
    <w:rsid w:val="006346B9"/>
    <w:rsid w:val="006424F4"/>
    <w:rsid w:val="00643F7D"/>
    <w:rsid w:val="006460C1"/>
    <w:rsid w:val="006746A7"/>
    <w:rsid w:val="006B1B84"/>
    <w:rsid w:val="006B46E7"/>
    <w:rsid w:val="006C04DD"/>
    <w:rsid w:val="006C4C38"/>
    <w:rsid w:val="006C5AA1"/>
    <w:rsid w:val="006D0B5E"/>
    <w:rsid w:val="006E272A"/>
    <w:rsid w:val="00712D96"/>
    <w:rsid w:val="00713AB0"/>
    <w:rsid w:val="00732716"/>
    <w:rsid w:val="00742C6D"/>
    <w:rsid w:val="00757F39"/>
    <w:rsid w:val="00760221"/>
    <w:rsid w:val="007614E5"/>
    <w:rsid w:val="00780706"/>
    <w:rsid w:val="00782DF6"/>
    <w:rsid w:val="00786D9C"/>
    <w:rsid w:val="007909E9"/>
    <w:rsid w:val="007C48A8"/>
    <w:rsid w:val="007C64A4"/>
    <w:rsid w:val="007F4761"/>
    <w:rsid w:val="0080036F"/>
    <w:rsid w:val="00800396"/>
    <w:rsid w:val="0080126C"/>
    <w:rsid w:val="00811E58"/>
    <w:rsid w:val="008172B3"/>
    <w:rsid w:val="0084095C"/>
    <w:rsid w:val="008457A3"/>
    <w:rsid w:val="00886420"/>
    <w:rsid w:val="00886FF7"/>
    <w:rsid w:val="0089416B"/>
    <w:rsid w:val="008A0261"/>
    <w:rsid w:val="008C7AB6"/>
    <w:rsid w:val="008D4DFF"/>
    <w:rsid w:val="008E52CA"/>
    <w:rsid w:val="008E73A8"/>
    <w:rsid w:val="008F0CD7"/>
    <w:rsid w:val="008F30C6"/>
    <w:rsid w:val="008F58D2"/>
    <w:rsid w:val="009023FA"/>
    <w:rsid w:val="00915A4E"/>
    <w:rsid w:val="009208F9"/>
    <w:rsid w:val="00925220"/>
    <w:rsid w:val="0093040D"/>
    <w:rsid w:val="00940AD6"/>
    <w:rsid w:val="00950E0E"/>
    <w:rsid w:val="009566AF"/>
    <w:rsid w:val="00961EE2"/>
    <w:rsid w:val="00967065"/>
    <w:rsid w:val="009702DB"/>
    <w:rsid w:val="00977787"/>
    <w:rsid w:val="009905F2"/>
    <w:rsid w:val="009A2CA6"/>
    <w:rsid w:val="009A59ED"/>
    <w:rsid w:val="009B31F8"/>
    <w:rsid w:val="009B51CC"/>
    <w:rsid w:val="009B6B89"/>
    <w:rsid w:val="009C1F58"/>
    <w:rsid w:val="009C735A"/>
    <w:rsid w:val="009D1898"/>
    <w:rsid w:val="009E091D"/>
    <w:rsid w:val="009F7A13"/>
    <w:rsid w:val="00A01FB9"/>
    <w:rsid w:val="00A2157E"/>
    <w:rsid w:val="00A35547"/>
    <w:rsid w:val="00A37020"/>
    <w:rsid w:val="00A412EC"/>
    <w:rsid w:val="00A51731"/>
    <w:rsid w:val="00A612DA"/>
    <w:rsid w:val="00A61A46"/>
    <w:rsid w:val="00A61CA0"/>
    <w:rsid w:val="00A718B7"/>
    <w:rsid w:val="00A83B07"/>
    <w:rsid w:val="00A977E0"/>
    <w:rsid w:val="00AA3A6C"/>
    <w:rsid w:val="00AA4798"/>
    <w:rsid w:val="00AA62E6"/>
    <w:rsid w:val="00AA63E7"/>
    <w:rsid w:val="00AB1C2F"/>
    <w:rsid w:val="00AB40CB"/>
    <w:rsid w:val="00AB49D6"/>
    <w:rsid w:val="00AC09AF"/>
    <w:rsid w:val="00AC28B8"/>
    <w:rsid w:val="00AC433D"/>
    <w:rsid w:val="00AC6069"/>
    <w:rsid w:val="00AE304D"/>
    <w:rsid w:val="00AF0587"/>
    <w:rsid w:val="00AF4049"/>
    <w:rsid w:val="00B021DC"/>
    <w:rsid w:val="00B0521D"/>
    <w:rsid w:val="00B26350"/>
    <w:rsid w:val="00B33AFA"/>
    <w:rsid w:val="00B40439"/>
    <w:rsid w:val="00B436D0"/>
    <w:rsid w:val="00B46745"/>
    <w:rsid w:val="00B63F4E"/>
    <w:rsid w:val="00B71164"/>
    <w:rsid w:val="00B73735"/>
    <w:rsid w:val="00B85D61"/>
    <w:rsid w:val="00B943C2"/>
    <w:rsid w:val="00B94738"/>
    <w:rsid w:val="00BA253B"/>
    <w:rsid w:val="00BA5BE4"/>
    <w:rsid w:val="00BA7780"/>
    <w:rsid w:val="00BB0129"/>
    <w:rsid w:val="00BB4380"/>
    <w:rsid w:val="00BE3AA7"/>
    <w:rsid w:val="00BE3D9A"/>
    <w:rsid w:val="00BF0B90"/>
    <w:rsid w:val="00C230D4"/>
    <w:rsid w:val="00C83699"/>
    <w:rsid w:val="00C85575"/>
    <w:rsid w:val="00C85AB4"/>
    <w:rsid w:val="00CB250D"/>
    <w:rsid w:val="00CC42F8"/>
    <w:rsid w:val="00CC533B"/>
    <w:rsid w:val="00CD4C66"/>
    <w:rsid w:val="00CE521A"/>
    <w:rsid w:val="00CE703E"/>
    <w:rsid w:val="00CF22FE"/>
    <w:rsid w:val="00CF43E1"/>
    <w:rsid w:val="00CF4BF6"/>
    <w:rsid w:val="00D062DB"/>
    <w:rsid w:val="00D44618"/>
    <w:rsid w:val="00D4687C"/>
    <w:rsid w:val="00D52C49"/>
    <w:rsid w:val="00D77F04"/>
    <w:rsid w:val="00D81815"/>
    <w:rsid w:val="00D83760"/>
    <w:rsid w:val="00D83FC2"/>
    <w:rsid w:val="00D8668E"/>
    <w:rsid w:val="00D937B6"/>
    <w:rsid w:val="00DA1B8D"/>
    <w:rsid w:val="00DB0DDD"/>
    <w:rsid w:val="00DB76B8"/>
    <w:rsid w:val="00E03527"/>
    <w:rsid w:val="00E1338A"/>
    <w:rsid w:val="00E155A3"/>
    <w:rsid w:val="00E205D7"/>
    <w:rsid w:val="00E209CE"/>
    <w:rsid w:val="00E238EC"/>
    <w:rsid w:val="00E42CC9"/>
    <w:rsid w:val="00E51286"/>
    <w:rsid w:val="00E5262F"/>
    <w:rsid w:val="00E72E02"/>
    <w:rsid w:val="00E83330"/>
    <w:rsid w:val="00E845DB"/>
    <w:rsid w:val="00EA01C0"/>
    <w:rsid w:val="00EA3CEA"/>
    <w:rsid w:val="00EC18E5"/>
    <w:rsid w:val="00ED0444"/>
    <w:rsid w:val="00EE4E3B"/>
    <w:rsid w:val="00EF005C"/>
    <w:rsid w:val="00EF49D1"/>
    <w:rsid w:val="00F06945"/>
    <w:rsid w:val="00F076BF"/>
    <w:rsid w:val="00F077AA"/>
    <w:rsid w:val="00F25E99"/>
    <w:rsid w:val="00F37235"/>
    <w:rsid w:val="00F61207"/>
    <w:rsid w:val="00F80AA6"/>
    <w:rsid w:val="00F82D6C"/>
    <w:rsid w:val="00F933CA"/>
    <w:rsid w:val="00F93541"/>
    <w:rsid w:val="00F97DE6"/>
    <w:rsid w:val="00FA597D"/>
    <w:rsid w:val="00FB0ADC"/>
    <w:rsid w:val="00FB34F8"/>
    <w:rsid w:val="00FB3E04"/>
    <w:rsid w:val="00FC4CDF"/>
    <w:rsid w:val="00FD03F6"/>
    <w:rsid w:val="00FD6C1B"/>
    <w:rsid w:val="00FE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5939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2"/>
      <w:lang w:val="en-AU"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26399D"/>
    <w:pPr>
      <w:keepNext/>
      <w:jc w:val="center"/>
      <w:outlineLvl w:val="1"/>
    </w:pPr>
    <w:rPr>
      <w:b/>
      <w:sz w:val="24"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AF4049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247B5B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247B5B"/>
  </w:style>
  <w:style w:type="paragraph" w:styleId="Podnoje">
    <w:name w:val="footer"/>
    <w:basedOn w:val="Normal"/>
    <w:rsid w:val="00247B5B"/>
    <w:pPr>
      <w:tabs>
        <w:tab w:val="center" w:pos="4536"/>
        <w:tab w:val="right" w:pos="9072"/>
      </w:tabs>
    </w:pPr>
  </w:style>
  <w:style w:type="paragraph" w:styleId="Tijeloteksta">
    <w:name w:val="Body Text"/>
    <w:basedOn w:val="Normal"/>
    <w:link w:val="TijelotekstaChar"/>
    <w:rsid w:val="00D062DB"/>
    <w:pPr>
      <w:jc w:val="both"/>
    </w:pPr>
    <w:rPr>
      <w:sz w:val="24"/>
      <w:szCs w:val="24"/>
      <w:lang w:val="hr-HR"/>
    </w:rPr>
  </w:style>
  <w:style w:type="paragraph" w:styleId="Odlomakpopisa">
    <w:name w:val="List Paragraph"/>
    <w:basedOn w:val="Normal"/>
    <w:uiPriority w:val="34"/>
    <w:qFormat/>
    <w:rsid w:val="00CB250D"/>
    <w:pPr>
      <w:ind w:left="720"/>
      <w:contextualSpacing/>
    </w:pPr>
  </w:style>
  <w:style w:type="character" w:styleId="ZaglavljeChar" w:customStyle="true">
    <w:name w:val="Zaglavlje Char"/>
    <w:basedOn w:val="Zadanifontodlomka"/>
    <w:link w:val="Zaglavlje"/>
    <w:uiPriority w:val="99"/>
    <w:rsid w:val="00F80AA6"/>
    <w:rPr>
      <w:sz w:val="22"/>
      <w:lang w:val="en-AU"/>
    </w:rPr>
  </w:style>
  <w:style w:type="character" w:styleId="TijelotekstaChar" w:customStyle="true">
    <w:name w:val="Tijelo teksta Char"/>
    <w:basedOn w:val="Zadanifontodlomka"/>
    <w:link w:val="Tijeloteksta"/>
    <w:rsid w:val="005333DC"/>
    <w:rPr>
      <w:sz w:val="24"/>
      <w:szCs w:val="24"/>
    </w:rPr>
  </w:style>
  <w:style w:type="character" w:styleId="Naslov2Char" w:customStyle="true">
    <w:name w:val="Naslov 2 Char"/>
    <w:basedOn w:val="Zadanifontodlomka"/>
    <w:link w:val="Naslov2"/>
    <w:semiHidden/>
    <w:rsid w:val="0026399D"/>
    <w:rPr>
      <w:b/>
      <w:sz w:val="24"/>
    </w:rPr>
  </w:style>
  <w:style w:type="character" w:styleId="xbe" w:customStyle="true">
    <w:name w:val="_xbe"/>
    <w:rsid w:val="0026399D"/>
  </w:style>
  <w:style w:type="character" w:styleId="st1" w:customStyle="true">
    <w:name w:val="st1"/>
    <w:basedOn w:val="Zadanifontodlomka"/>
    <w:rsid w:val="003F33D6"/>
  </w:style>
  <w:style w:type="character" w:styleId="Tekstrezerviranogmjesta">
    <w:name w:val="Placeholder Text"/>
    <w:basedOn w:val="Zadanifontodlomka"/>
    <w:uiPriority w:val="99"/>
    <w:semiHidden/>
    <w:rsid w:val="00D52C4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52C49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52C49"/>
    <w:rPr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52C49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52C49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2"/>
      <w:lang w:val="en-AU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6399D"/>
    <w:pPr>
      <w:keepNext/>
      <w:jc w:val="center"/>
      <w:outlineLvl w:val="1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rsid w:val="00247B5B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D062DB"/>
    <w:pPr>
      <w:jc w:val="both"/>
    </w:pPr>
    <w:rPr>
      <w:sz w:val="24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CB250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F80AA6"/>
    <w:rPr>
      <w:sz w:val="22"/>
      <w:lang w:val="en-AU"/>
    </w:rPr>
  </w:style>
  <w:style w:customStyle="1" w:styleId="TijelotekstaChar" w:type="character">
    <w:name w:val="Tijelo teksta Char"/>
    <w:basedOn w:val="Zadanifontodlomka"/>
    <w:link w:val="Tijeloteksta"/>
    <w:rsid w:val="005333DC"/>
    <w:rPr>
      <w:sz w:val="24"/>
      <w:szCs w:val="24"/>
    </w:rPr>
  </w:style>
  <w:style w:customStyle="1" w:styleId="Naslov2Char" w:type="character">
    <w:name w:val="Naslov 2 Char"/>
    <w:basedOn w:val="Zadanifontodlomka"/>
    <w:link w:val="Naslov2"/>
    <w:semiHidden/>
    <w:rsid w:val="0026399D"/>
    <w:rPr>
      <w:b/>
      <w:sz w:val="24"/>
    </w:rPr>
  </w:style>
  <w:style w:customStyle="1" w:styleId="xbe" w:type="character">
    <w:name w:val="_xbe"/>
    <w:rsid w:val="0026399D"/>
  </w:style>
  <w:style w:customStyle="1" w:styleId="st1" w:type="character">
    <w:name w:val="st1"/>
    <w:basedOn w:val="Zadanifontodlomka"/>
    <w:rsid w:val="003F33D6"/>
  </w:style>
  <w:style w:styleId="Tekstrezerviranogmjesta" w:type="character">
    <w:name w:val="Placeholder Text"/>
    <w:basedOn w:val="Zadanifontodlomka"/>
    <w:uiPriority w:val="99"/>
    <w:semiHidden/>
    <w:rsid w:val="00D52C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2C4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2C49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2C4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2C4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739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18543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956282330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384016779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249193741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191531796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147279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109395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421757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952660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7951716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759671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3233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446846394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463428405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70280538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477258253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952006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367492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804543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2138181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2118715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7799887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24309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header3.xml" Type="http://schemas.openxmlformats.org/officeDocument/2006/relationships/header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theme/theme1.xml" Type="http://schemas.openxmlformats.org/officeDocument/2006/relationships/theme" Id="rId1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28. kolovoza 2019.</izvorni_sadrzaj>
    <derivirana_varijabla naziv="DomainObject.DatumDonosenjaOdluke_1">28.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367</izvorni_sadrzaj>
    <derivirana_varijabla naziv="DomainObject.Predmet.Broj_1">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2018.</izvorni_sadrzaj>
    <derivirana_varijabla naziv="DomainObject.Predmet.DatumOsnivanja_1">20.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St-367/2018</izvorni_sadrzaj>
    <derivirana_varijabla naziv="DomainObject.Predmet.OznakaBroj_1">St-367/2018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ZINA jednostavno društvo s ograničenom odgovornošću za ugostiteljstvo zastupanog po punomoćniku Lorena Šuvaka</izvorni_sadrzaj>
    <derivirana_varijabla naziv="DomainObject.Predmet.ProtustrankaFormated_1">  ZINA jednostavno društvo s ograničenom odgovornošću za ugostiteljstvo zastupanog po punomoćniku Lorena Šuvaka</derivirana_varijabla>
  </DomainObject.Predmet.ProtustrankaFormated>
  <DomainObject.Predmet.ProtustrankaFormatedOIB>
    <izvorni_sadrzaj>  ZINA jednostavno društvo s ograničenom odgovornošću za ugostiteljstvo, OIB 01287462943 zastupanog po punomoćniku Lorena Šuvaka</izvorni_sadrzaj>
    <derivirana_varijabla naziv="DomainObject.Predmet.ProtustrankaFormatedOIB_1">  ZINA jednostavno društvo s ograničenom odgovornošću za ugostiteljstvo, OIB 01287462943 zastupanog po punomoćniku Lorena Šuvaka</derivirana_varijabla>
  </DomainObject.Predmet.ProtustrankaFormatedOIB>
  <DomainObject.Predmet.ProtustrankaFormatedWithAdress>
    <izvorni_sadrzaj> ZINA jednostavno društvo s ograničenom odgovornošću za ugostiteljstvo, Ulica Stjepana Vukovića 2, 42000 Varaždin zastupanog po punomoćniku Lorena Šuvaka</izvorni_sadrzaj>
    <derivirana_varijabla naziv="DomainObject.Predmet.ProtustrankaFormatedWithAdress_1"> ZINA jednostavno društvo s ograničenom odgovornošću za ugostiteljstvo, Ulica Stjepana Vukovića 2, 42000 Varaždin zastupanog po punomoćniku Lorena Šuvaka</derivirana_varijabla>
  </DomainObject.Predmet.ProtustrankaFormatedWithAdress>
  <DomainObject.Predmet.ProtustrankaFormatedWithAdressOIB>
    <izvorni_sadrzaj> ZINA jednostavno društvo s ograničenom odgovornošću za ugostiteljstvo, OIB 01287462943, Ulica Stjepana Vukovića 2, 42000 Varaždin zastupanog po punomoćniku Lorena Šuvaka</izvorni_sadrzaj>
    <derivirana_varijabla naziv="DomainObject.Predmet.ProtustrankaFormatedWithAdressOIB_1"> ZINA jednostavno društvo s ograničenom odgovornošću za ugostiteljstvo, OIB 01287462943, Ulica Stjepana Vukovića 2, 42000 Varaždin zastupanog po punomoćniku Lorena Šuvaka</derivirana_varijabla>
  </DomainObject.Predmet.ProtustrankaFormatedWithAdressOIB>
  <DomainObject.Predmet.ProtustrankaWithAdress>
    <izvorni_sadrzaj>ZINA jednostavno društvo s ograničenom odgovornošću za ugostiteljstvo Ulica Stjepana Vukovića 2, 42000 Varaždin</izvorni_sadrzaj>
    <derivirana_varijabla naziv="DomainObject.Predmet.ProtustrankaWithAdress_1">ZINA jednostavno društvo s ograničenom odgovornošću za ugostiteljstvo Ulica Stjepana Vukovića 2, 42000 Varaždin</derivirana_varijabla>
  </DomainObject.Predmet.ProtustrankaWithAdress>
  <DomainObject.Predmet.ProtustrankaWithAdressOIB>
    <izvorni_sadrzaj>ZINA jednostavno društvo s ograničenom odgovornošću za ugostiteljstvo, OIB 01287462943, Ulica Stjepana Vukovića 2, 42000 Varaždin</izvorni_sadrzaj>
    <derivirana_varijabla naziv="DomainObject.Predmet.ProtustrankaWithAdressOIB_1">ZINA jednostavno društvo s ograničenom odgovornošću za ugostiteljstvo, OIB 01287462943, Ulica Stjepana Vukovića 2, 42000 Varaždin</derivirana_varijabla>
  </DomainObject.Predmet.ProtustrankaWithAdressOIB>
  <DomainObject.Predmet.ProtustrankaNazivFormated>
    <izvorni_sadrzaj>ZINA jednostavno društvo s ograničenom odgovornošću za ugostiteljstvo</izvorni_sadrzaj>
    <derivirana_varijabla naziv="DomainObject.Predmet.ProtustrankaNazivFormated_1">ZINA jednostavno društvo s ograničenom odgovornošću za ugostiteljstvo</derivirana_varijabla>
  </DomainObject.Predmet.ProtustrankaNazivFormated>
  <DomainObject.Predmet.ProtustrankaNazivFormatedOIB>
    <izvorni_sadrzaj>ZINA jednostavno društvo s ograničenom odgovornošću za ugostiteljstvo, OIB 01287462943</izvorni_sadrzaj>
    <derivirana_varijabla naziv="DomainObject.Predmet.ProtustrankaNazivFormatedOIB_1">ZINA jednostavno društvo s ograničenom odgovornošću za ugostiteljstvo, OIB 01287462943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30618.62</izvorni_sadrzaj>
    <derivirana_varijabla naziv="DomainObject.Predmet.TrenutnaVrijednost_1">30618.62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ZINA jednostavno društvo s ograničenom odgovornošću za ugostiteljstvo zastupanog po punomoćniku Lorena Šuvaka</item>
    </izvorni_sadrzaj>
    <derivirana_varijabla naziv="DomainObject.Predmet.ProtuStrankaListFormated_1">
      <item>ZINA jednostavno društvo s ograničenom odgovornošću za ugostiteljstvo zastupanog po punomoćniku Lorena Šuvaka</item>
    </derivirana_varijabla>
  </DomainObject.Predmet.ProtuStrankaListFormated>
  <DomainObject.Predmet.ProtuStrankaListFormatedOIB>
    <izvorni_sadrzaj>
      <item>ZINA jednostavno društvo s ograničenom odgovornošću za ugostiteljstvo, OIB 01287462943 zastupanog po punomoćniku Lorena Šuvaka</item>
    </izvorni_sadrzaj>
    <derivirana_varijabla naziv="DomainObject.Predmet.ProtuStrankaListFormatedOIB_1">
      <item>ZINA jednostavno društvo s ograničenom odgovornošću za ugostiteljstvo, OIB 01287462943 zastupanog po punomoćniku Lorena Šuvaka</item>
    </derivirana_varijabla>
  </DomainObject.Predmet.ProtuStrankaListFormatedOIB>
  <DomainObject.Predmet.ProtuStrankaListFormatedWithAdress>
    <izvorni_sadrzaj>
      <item>ZINA jednostavno društvo s ograničenom odgovornošću za ugostiteljstvo, Ulica Stjepana Vukovića 2, 42000 Varaždin zastupanog po punomoćniku Lorena Šuvaka</item>
    </izvorni_sadrzaj>
    <derivirana_varijabla naziv="DomainObject.Predmet.ProtuStrankaListFormatedWithAdress_1">
      <item>ZINA jednostavno društvo s ograničenom odgovornošću za ugostiteljstvo, Ulica Stjepana Vukovića 2, 42000 Varaždin zastupanog po punomoćniku Lorena Šuvaka</item>
    </derivirana_varijabla>
  </DomainObject.Predmet.ProtuStrankaListFormatedWithAdress>
  <DomainObject.Predmet.ProtuStrankaListFormatedWithAdressOIB>
    <izvorni_sadrzaj>
      <item>ZINA jednostavno društvo s ograničenom odgovornošću za ugostiteljstvo, OIB 01287462943, Ulica Stjepana Vukovića 2, 42000 Varaždin zastupanog po punomoćniku Lorena Šuvaka</item>
    </izvorni_sadrzaj>
    <derivirana_varijabla naziv="DomainObject.Predmet.ProtuStrankaListFormatedWithAdressOIB_1">
      <item>ZINA jednostavno društvo s ograničenom odgovornošću za ugostiteljstvo, OIB 01287462943, Ulica Stjepana Vukovića 2, 42000 Varaždin zastupanog po punomoćniku Lorena Šuvaka</item>
    </derivirana_varijabla>
  </DomainObject.Predmet.ProtuStrankaListFormatedWithAdressOIB>
  <DomainObject.Predmet.ProtuStrankaListNazivFormated>
    <izvorni_sadrzaj>
      <item>ZINA jednostavno društvo s ograničenom odgovornošću za ugostiteljstvo</item>
    </izvorni_sadrzaj>
    <derivirana_varijabla naziv="DomainObject.Predmet.ProtuStrankaListNazivFormated_1">
      <item>ZINA jednostavno društvo s ograničenom odgovornošću za ugostiteljstvo</item>
    </derivirana_varijabla>
  </DomainObject.Predmet.ProtuStrankaListNazivFormated>
  <DomainObject.Predmet.ProtuStrankaListNazivFormatedOIB>
    <izvorni_sadrzaj>
      <item>ZINA jednostavno društvo s ograničenom odgovornošću za ugostiteljstvo, OIB 01287462943</item>
    </izvorni_sadrzaj>
    <derivirana_varijabla naziv="DomainObject.Predmet.ProtuStrankaListNazivFormatedOIB_1">
      <item>ZINA jednostavno društvo s ograničenom odgovornošću za ugostiteljstvo, OIB 01287462943</item>
    </derivirana_varijabla>
  </DomainObject.Predmet.ProtuStrankaListNazivFormatedOIB>
  <DomainObject.Predmet.OstaliListFormated>
    <izvorni_sadrzaj>
      <item>Sudski registar</item>
      <item>Lorena Šuvaka punomoćnica sudionika u postupku ZINA jednostavno društvo s ograničenom odgovornošću za ugostiteljstvo</item>
      <item>ŽDO VARAŽDIN</item>
    </izvorni_sadrzaj>
    <derivirana_varijabla naziv="DomainObject.Predmet.OstaliListFormated_1">
      <item>Sudski registar</item>
      <item>Lorena Šuvaka punomoćnica sudionika u postupku ZINA jednostavno društvo s ograničenom odgovornošću za ugostiteljstvo</item>
      <item>ŽDO VARAŽDIN</item>
    </derivirana_varijabla>
  </DomainObject.Predmet.OstaliListFormated>
  <DomainObject.Predmet.OstaliListFormatedOIB>
    <izvorni_sadrzaj>
      <item>Sudski registar</item>
      <item>Lorena Šuvaka, OIB 41023757562 punomoćnica sudionika u postupku ZINA jednostavno društvo s ograničenom odgovornošću za ugostiteljstvo</item>
      <item>ŽDO VARAŽDIN</item>
    </izvorni_sadrzaj>
    <derivirana_varijabla naziv="DomainObject.Predmet.OstaliListFormatedOIB_1">
      <item>Sudski registar</item>
      <item>Lorena Šuvaka, OIB 41023757562 punomoćnica sudionika u postupku ZINA jednostavno društvo s ograničenom odgovornošću za ugostiteljstvo</item>
      <item>ŽDO VARAŽDIN</item>
    </derivirana_varijabla>
  </DomainObject.Predmet.OstaliListFormatedOIB>
  <DomainObject.Predmet.OstaliListFormatedWithAdress>
    <izvorni_sadrzaj>
      <item>Sudski registar</item>
      <item>Lorena Šuvaka, Ulica Stjepana Vukovića 2, 42000 Varaždin punomoćnica sudionika u postupku ZINA jednostavno društvo s ograničenom odgovornošću za ugostiteljstvo</item>
      <item>ŽDO VARAŽDIN</item>
    </izvorni_sadrzaj>
    <derivirana_varijabla naziv="DomainObject.Predmet.OstaliListFormatedWithAdress_1">
      <item>Sudski registar</item>
      <item>Lorena Šuvaka, Ulica Stjepana Vukovića 2, 42000 Varaždin punomoćnica sudionika u postupku ZINA jednostavno društvo s ograničenom odgovornošću za ugostiteljstvo</item>
      <item>ŽDO VARAŽDIN</item>
    </derivirana_varijabla>
  </DomainObject.Predmet.OstaliListFormatedWithAdress>
  <DomainObject.Predmet.OstaliListFormatedWithAdressOIB>
    <izvorni_sadrzaj>
      <item>Sudski registar</item>
      <item>Lorena Šuvaka, OIB 41023757562, Ulica Stjepana Vukovića 2, 42000 Varaždin punomoćnica sudionika u postupku ZINA jednostavno društvo s ograničenom odgovornošću za ugostiteljstvo</item>
      <item>ŽDO VARAŽDIN</item>
    </izvorni_sadrzaj>
    <derivirana_varijabla naziv="DomainObject.Predmet.OstaliListFormatedWithAdressOIB_1">
      <item>Sudski registar</item>
      <item>Lorena Šuvaka, OIB 41023757562, Ulica Stjepana Vukovića 2, 42000 Varaždin punomoćnica sudionika u postupku ZINA jednostavno društvo s ograničenom odgovornošću za ugostiteljstvo</item>
      <item>ŽDO VARAŽDIN</item>
    </derivirana_varijabla>
  </DomainObject.Predmet.OstaliListFormatedWithAdressOIB>
  <DomainObject.Predmet.OstaliListNazivFormated>
    <izvorni_sadrzaj>
      <item>Sudski registar</item>
      <item>Lorena Šuvaka</item>
      <item>ŽDO VARAŽDIN</item>
    </izvorni_sadrzaj>
    <derivirana_varijabla naziv="DomainObject.Predmet.OstaliListNazivFormated_1">
      <item>Sudski registar</item>
      <item>Lorena Šuvaka</item>
      <item>ŽDO VARAŽDIN</item>
    </derivirana_varijabla>
  </DomainObject.Predmet.OstaliListNazivFormated>
  <DomainObject.Predmet.OstaliListNazivFormatedOIB>
    <izvorni_sadrzaj>
      <item>Sudski registar</item>
      <item>Lorena Šuvaka, OIB 41023757562</item>
      <item>ŽDO VARAŽDIN</item>
    </izvorni_sadrzaj>
    <derivirana_varijabla naziv="DomainObject.Predmet.OstaliListNazivFormatedOIB_1">
      <item>Sudski registar</item>
      <item>Lorena Šuvaka, OIB 41023757562</item>
      <item>ŽDO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kolovoza 2019.</izvorni_sadrzaj>
    <derivirana_varijabla naziv="DomainObject.Datum_1">28.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ZINA jednostavno društvo s ograničenom odgovornošću za ugostiteljstvo</izvorni_sadrzaj>
    <derivirana_varijabla naziv="DomainObject.Predmet.ProtustrankaIDrugi_1">ZINA jednostavno društvo s ograničenom odgovornošću za ugostiteljstvo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ZINA jednostavno društvo s ograničenom odgovornošću za ugostiteljstvo, OIB 01287462943, Ulica Stjepana Vukovića 2, 42000 Varaždin</izvorni_sadrzaj>
    <derivirana_varijabla naziv="DomainObject.Predmet.ProtustrankaIDrugiAdressOIB_1">ZINA jednostavno društvo s ograničenom odgovornošću za ugostiteljstvo, OIB 01287462943, Ulica Stjepana Vukovića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ZINA jednostavno društvo s ograničenom odgovornošću za ugostiteljstvo</item>
      <item>Sudski registar</item>
      <item>Lorena Šuvaka</item>
      <item>ŽDO VARAŽDIN</item>
    </izvorni_sadrzaj>
    <derivirana_varijabla naziv="DomainObject.Predmet.SudioniciListNaziv_1">
      <item>Financijska agencija</item>
      <item>ZINA jednostavno društvo s ograničenom odgovornošću za ugostiteljstvo</item>
      <item>Sudski registar</item>
      <item>Lorena Šuvaka</item>
      <item>ŽDO VARAŽDIN</item>
    </derivirana_varijabla>
  </DomainObject.Predmet.SudioniciListNaziv>
  <DomainObject.Predmet.SudioniciListAdressOIB>
    <izvorni_sadrzaj>
      <item>Financijska agencija, OIB 85821130368, A. Cesarca 2,42000 Varaždin</item>
      <item>ZINA jednostavno društvo s ograničenom odgovornošću za ugostiteljstvo, OIB 01287462943, Ulica Stjepana Vukovića 2,42000 Varaždin</item>
      <item>Sudski registar</item>
      <item>Lorena Šuvaka, OIB 41023757562, Ulica Stjepana Vukovića 2,42000 Varaždin</item>
      <item>ŽDO VARAŽDIN</item>
    </izvorni_sadrzaj>
    <derivirana_varijabla naziv="DomainObject.Predmet.SudioniciListAdressOIB_1">
      <item>Financijska agencija, OIB 85821130368, A. Cesarca 2,42000 Varaždin</item>
      <item>ZINA jednostavno društvo s ograničenom odgovornošću za ugostiteljstvo, OIB 01287462943, Ulica Stjepana Vukovića 2,42000 Varaždin</item>
      <item>Sudski registar</item>
      <item>Lorena Šuvaka, OIB 41023757562, Ulica Stjepana Vukovića 2,42000 Varaždin</item>
      <item>ŽDO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01287462943</item>
      <item>, OIB null</item>
      <item>, OIB 41023757562</item>
      <item>, OIB null</item>
    </izvorni_sadrzaj>
    <derivirana_varijabla naziv="DomainObject.Predmet.SudioniciListNazivOIB_1">
      <item>, OIB 85821130368</item>
      <item>, OIB 01287462943</item>
      <item>, OIB null</item>
      <item>, OIB 41023757562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A3A911-E808-4E16-9168-6EC86AAAADE3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PRAVOSUĐA RH</properties:Company>
  <properties:Pages>2</properties:Pages>
  <properties:Words>364</properties:Words>
  <properties:Characters>1992</properties:Characters>
  <properties:Lines>77</properties:Lines>
  <properties:Paragraphs>32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Broj: VIII St-5/01-98</vt:lpstr>
    </vt:vector>
  </properties:TitlesOfParts>
  <properties:LinksUpToDate>false</properties:LinksUpToDate>
  <properties:CharactersWithSpaces>2424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2019-08-28T08:10:00Z</dcterms:created>
  <dc:creator>VOTA NĂO Ŕ REGIONALIZAÇĂO! SIM AO REFORÇO DO MUNICIPALISMO!</dc:creator>
  <dc:description>A REGIONALIZAÇĂO É UM ERRO COLOSSAL!</dc:description>
  <cp:lastModifiedBy>Andreja Lesjak</cp:lastModifiedBy>
  <cp:lastPrinted>2019-08-28T08:10:00Z</cp:lastPrinted>
  <dcterms:modified xmlns:xsi="http://www.w3.org/2001/XMLSchema-instance" xsi:type="dcterms:W3CDTF">2019-08-28T08:11:00Z</dcterms:modified>
  <cp:revision>3</cp:revision>
  <dc:subject>JOĂO JARDIM x8?! PORRA! DIA 8 VOTA NĂO!</dc:subject>
  <dc:title>Broj: VIII St-5/01-98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pokretanje prethodnog postupka radi utvrđivanja uvjeta za otvaranje stečajnog postupka (St-367-18-3 rješenje o pokretanju prethodnog postupka.docx)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