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443f" w14:paraId="88e443f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C03D3">
        <w:t>89</w:t>
      </w:r>
      <w:r w:rsidR="00FE4046">
        <w:t>8</w:t>
      </w:r>
      <w:r>
        <w:t>/</w:t>
      </w:r>
      <w:r w:rsidR="00B569BD">
        <w:t>1</w:t>
      </w:r>
      <w:r w:rsidR="003C03D3">
        <w:t>3</w:t>
      </w:r>
      <w:r>
        <w:t>-</w:t>
      </w:r>
      <w:r w:rsidR="003C03D3">
        <w:t>1</w:t>
      </w:r>
      <w:r w:rsidR="00FE4046">
        <w:t>5</w:t>
      </w:r>
      <w:r w:rsidR="003C03D3">
        <w:t>2</w:t>
      </w:r>
    </w:p>
    <w:p w:rsidRDefault="005F7C1C" w:rsidR="005F7C1C"/>
    <w:p w:rsidRDefault="006811EC" w:rsidR="006811E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3C03D3" w:rsidR="007F57C2">
      <w:pPr>
        <w:pStyle w:val="Default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012B51">
        <w:t>stečajn</w:t>
      </w:r>
      <w:r w:rsidR="003C03D3">
        <w:t>im</w:t>
      </w:r>
      <w:r w:rsidR="00CE254B">
        <w:t xml:space="preserve"> </w:t>
      </w:r>
      <w:r>
        <w:t>dužnik</w:t>
      </w:r>
      <w:r w:rsidR="003C03D3">
        <w:t>om</w:t>
      </w:r>
      <w:r>
        <w:t xml:space="preserve">: </w:t>
      </w:r>
      <w:r w:rsidR="003C03D3">
        <w:t xml:space="preserve"> </w:t>
      </w:r>
      <w:r w:rsidR="003C03D3">
        <w:rPr>
          <w:sz w:val="23"/>
          <w:szCs w:val="23"/>
        </w:rPr>
        <w:t>BIZOVAČKE TOPLICE d.d. u stečaju Bizovac, Sunčana 39, MBS 030016673, OIB 63800988103</w:t>
      </w:r>
      <w:r w:rsidR="00276014">
        <w:t>, dana 2</w:t>
      </w:r>
      <w:r w:rsidR="003C03D3">
        <w:t>8</w:t>
      </w:r>
      <w:r w:rsidR="00276014">
        <w:t xml:space="preserve">. </w:t>
      </w:r>
      <w:r w:rsidR="003C03D3">
        <w:t>veljače</w:t>
      </w:r>
      <w:r w:rsidR="00276014">
        <w:t xml:space="preserve"> 2018.</w:t>
      </w:r>
    </w:p>
    <w:p w:rsidRDefault="00CF6311" w:rsidP="007F57C2" w:rsidR="00CF6311">
      <w:pPr>
        <w:jc w:val="center"/>
      </w:pPr>
    </w:p>
    <w:p w:rsidRDefault="006811EC" w:rsidP="007F57C2" w:rsidR="006811EC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3C03D3" w:rsidR="000C46F8">
      <w:pPr>
        <w:numPr>
          <w:ilvl w:val="0"/>
          <w:numId w:val="4"/>
        </w:numPr>
        <w:jc w:val="both"/>
      </w:pPr>
      <w:r>
        <w:t>U stečajnom postupku nad stečajn</w:t>
      </w:r>
      <w:r w:rsidR="003C03D3">
        <w:t>im</w:t>
      </w:r>
      <w:r>
        <w:t xml:space="preserve"> dužnik</w:t>
      </w:r>
      <w:r w:rsidR="003C03D3">
        <w:t>om</w:t>
      </w:r>
      <w:r>
        <w:t xml:space="preserve"> </w:t>
      </w:r>
      <w:r w:rsidR="003C03D3" w:rsidRPr="003C03D3">
        <w:t>BIZOVAČKE TOPLICE d.d. u stečaju Bizovac, Sunčana 39, MBS 030016673, OIB 63800988103</w:t>
      </w:r>
      <w:r w:rsidR="008208B4">
        <w:t xml:space="preserve"> </w:t>
      </w:r>
      <w:r w:rsidR="00E36552">
        <w:t xml:space="preserve">određuje se </w:t>
      </w:r>
      <w:r w:rsidR="000F6061">
        <w:t xml:space="preserve">nastavak postupka radi </w:t>
      </w:r>
      <w:r w:rsidR="00D45212">
        <w:t xml:space="preserve">nastavka </w:t>
      </w:r>
      <w:r w:rsidR="006C6C59">
        <w:t>parnič</w:t>
      </w:r>
      <w:r w:rsidR="00D45212">
        <w:t xml:space="preserve">nog postupka koji je bio u tijeku u vrijeme zaključenja stečajnog postupka i </w:t>
      </w:r>
      <w:r w:rsidR="00E36552">
        <w:t>provjere postojanja</w:t>
      </w:r>
      <w:r w:rsidR="000F6061">
        <w:t xml:space="preserve"> stečajne mase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F9494B" w:rsidP="008208B4" w:rsidR="00E36552">
      <w:pPr>
        <w:numPr>
          <w:ilvl w:val="0"/>
          <w:numId w:val="4"/>
        </w:numPr>
        <w:jc w:val="both"/>
      </w:pPr>
      <w:r>
        <w:t xml:space="preserve">Stečajnim upraviteljem imenuje se </w:t>
      </w:r>
      <w:r w:rsidR="008208B4" w:rsidRPr="008208B4">
        <w:t>Margareta Bondža, Vinkovci, Lapovačka 30, OIB 43842887527</w:t>
      </w:r>
      <w:r>
        <w:t xml:space="preserve"> izabran metodom slučajnog odabira – automatskom dodjelom s iznimkom.</w:t>
      </w:r>
    </w:p>
    <w:p w:rsidRDefault="00E36552" w:rsidP="00E36552" w:rsidR="00E36552">
      <w:pPr>
        <w:pStyle w:val="Odlomakpopisa"/>
      </w:pPr>
    </w:p>
    <w:p w:rsidRDefault="000F6061" w:rsidP="008208B4" w:rsidR="00D57DB4">
      <w:pPr>
        <w:numPr>
          <w:ilvl w:val="0"/>
          <w:numId w:val="4"/>
        </w:numPr>
        <w:jc w:val="both"/>
      </w:pPr>
      <w:r>
        <w:t>Nalaže se registru Trgovačkog suda u Osijeku</w:t>
      </w:r>
      <w:r w:rsidR="000A45C3">
        <w:t>, u sudski registar</w:t>
      </w:r>
      <w:r>
        <w:t xml:space="preserve"> upis</w:t>
      </w:r>
      <w:r w:rsidR="000A45C3">
        <w:t>ati</w:t>
      </w:r>
      <w:r>
        <w:t xml:space="preserve"> </w:t>
      </w:r>
      <w:r w:rsidR="000A45C3">
        <w:t>s</w:t>
      </w:r>
      <w:r>
        <w:t>tečajn</w:t>
      </w:r>
      <w:r w:rsidR="000A45C3">
        <w:t>u</w:t>
      </w:r>
      <w:r>
        <w:t xml:space="preserve"> mas</w:t>
      </w:r>
      <w:r w:rsidR="000A45C3">
        <w:t>u</w:t>
      </w:r>
      <w:r>
        <w:t xml:space="preserve"> </w:t>
      </w:r>
      <w:r w:rsidR="008208B4">
        <w:t xml:space="preserve">stečajnog </w:t>
      </w:r>
      <w:r>
        <w:t xml:space="preserve">dužnika </w:t>
      </w:r>
      <w:r w:rsidR="000A45C3">
        <w:t xml:space="preserve">iza </w:t>
      </w:r>
      <w:r w:rsidR="008208B4" w:rsidRPr="008208B4">
        <w:t>BIZOVAČKE TOPLICE d.d. u stečaju Bizovac, Sunčana 39, MBS 030016673, OIB 63800988103</w:t>
      </w:r>
      <w:r w:rsidR="00623910">
        <w:t xml:space="preserve"> i </w:t>
      </w:r>
      <w:r w:rsidR="00D57DB4">
        <w:t>stečajn</w:t>
      </w:r>
      <w:r w:rsidR="00623910">
        <w:t>og</w:t>
      </w:r>
      <w:r w:rsidR="00D57DB4">
        <w:t xml:space="preserve"> upravitelj</w:t>
      </w:r>
      <w:r w:rsidR="00623910">
        <w:t>a</w:t>
      </w:r>
      <w:r w:rsidR="00D57DB4">
        <w:t xml:space="preserve"> stečajne mase </w:t>
      </w:r>
      <w:r w:rsidR="008208B4" w:rsidRPr="008208B4">
        <w:t>Margareta Bondža, Vinkovci, Lapovačka 30, OIB 43842887527</w:t>
      </w:r>
      <w:r w:rsidR="00E26FD1">
        <w:t>.</w:t>
      </w:r>
    </w:p>
    <w:p w:rsidRDefault="00E26FD1" w:rsidP="00E26FD1" w:rsidR="00E26FD1">
      <w:pPr>
        <w:pStyle w:val="Odlomakpopisa"/>
        <w:ind w:left="2493"/>
        <w:jc w:val="both"/>
      </w:pPr>
    </w:p>
    <w:p w:rsidRDefault="006811EC" w:rsidP="00D57DB4" w:rsidR="006811EC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D13F5F" w:rsidRPr="00D13F5F">
        <w:t xml:space="preserve">BIZOVAČKE TOPLICE d.d. </w:t>
      </w:r>
      <w:r w:rsidR="001C5E58">
        <w:t xml:space="preserve">u stečaju, </w:t>
      </w:r>
      <w:r w:rsidR="00D13F5F">
        <w:t>Bizovac</w:t>
      </w:r>
      <w:r w:rsidR="00E26FD1" w:rsidRPr="00E26FD1">
        <w:t xml:space="preserve"> </w:t>
      </w:r>
      <w:r w:rsidR="00CC0A10">
        <w:t xml:space="preserve">zaključen je rješenjem ovoga suda broj </w:t>
      </w:r>
      <w:r w:rsidR="00D13F5F">
        <w:t xml:space="preserve">14 </w:t>
      </w:r>
      <w:r w:rsidR="00CC0A10">
        <w:t>St-</w:t>
      </w:r>
      <w:r w:rsidR="00D13F5F">
        <w:t>898</w:t>
      </w:r>
      <w:r w:rsidR="00CC0A10">
        <w:t>/</w:t>
      </w:r>
      <w:r w:rsidR="00D13F5F">
        <w:t>13</w:t>
      </w:r>
      <w:r w:rsidR="00CC0A10">
        <w:t>-</w:t>
      </w:r>
      <w:r w:rsidR="00D13F5F">
        <w:t>1</w:t>
      </w:r>
      <w:r w:rsidR="001C5E58">
        <w:t>2</w:t>
      </w:r>
      <w:r w:rsidR="00D13F5F">
        <w:t>8</w:t>
      </w:r>
      <w:r w:rsidR="00CC0A10">
        <w:t xml:space="preserve"> od </w:t>
      </w:r>
      <w:r w:rsidR="001C5E58">
        <w:t>1</w:t>
      </w:r>
      <w:r w:rsidR="00CC0A10">
        <w:t>.</w:t>
      </w:r>
      <w:r w:rsidR="00270F1C">
        <w:t>1</w:t>
      </w:r>
      <w:r w:rsidR="00D13F5F">
        <w:t>2</w:t>
      </w:r>
      <w:r w:rsidR="00CC0A10">
        <w:t>.20</w:t>
      </w:r>
      <w:r w:rsidR="00270F1C">
        <w:t>14</w:t>
      </w:r>
      <w:r w:rsidR="00CC0A10">
        <w:t>., uz obvezu stečajn</w:t>
      </w:r>
      <w:r w:rsidR="001C5E58">
        <w:t>og</w:t>
      </w:r>
      <w:r w:rsidR="00CC0A10">
        <w:t xml:space="preserve"> upravitelj</w:t>
      </w:r>
      <w:r w:rsidR="001C5E58">
        <w:t>a</w:t>
      </w:r>
      <w:r w:rsidR="00CC0A10">
        <w:t xml:space="preserve"> da </w:t>
      </w:r>
      <w:r w:rsidR="008C70EB">
        <w:t>do</w:t>
      </w:r>
      <w:r w:rsidR="00CC0A10">
        <w:t>vrši započet</w:t>
      </w:r>
      <w:r w:rsidR="00270F1C">
        <w:t>i</w:t>
      </w:r>
      <w:r w:rsidR="00CC0A10">
        <w:t xml:space="preserve"> </w:t>
      </w:r>
      <w:r w:rsidR="00E907ED">
        <w:t>sudsk</w:t>
      </w:r>
      <w:r w:rsidR="00270F1C">
        <w:t>i</w:t>
      </w:r>
      <w:r w:rsidR="00E907ED">
        <w:t xml:space="preserve"> postup</w:t>
      </w:r>
      <w:r w:rsidR="00270F1C">
        <w:t>a</w:t>
      </w:r>
      <w:r w:rsidR="00E907ED">
        <w:t>k.</w:t>
      </w:r>
    </w:p>
    <w:p w:rsidRDefault="00FA63F3" w:rsidP="00CC0A10" w:rsidR="00FA63F3">
      <w:pPr>
        <w:jc w:val="both"/>
      </w:pPr>
    </w:p>
    <w:p w:rsidRDefault="00FA63F3" w:rsidP="006E3484" w:rsidR="006E3484" w:rsidRPr="000625B3">
      <w:pPr>
        <w:ind w:firstLine="720"/>
        <w:jc w:val="both"/>
      </w:pPr>
      <w:r>
        <w:t xml:space="preserve">Budući je dužnost stečajnog upravitelja Duška Zeca po sili zakona prestala dana 30.06.2017. uslijed smrti istoga, a kako je potrebno </w:t>
      </w:r>
      <w:r w:rsidR="00270F1C">
        <w:t xml:space="preserve">nastaviti </w:t>
      </w:r>
      <w:r w:rsidR="006C6C59">
        <w:t>parničn</w:t>
      </w:r>
      <w:r w:rsidR="00270F1C">
        <w:t xml:space="preserve">i postupak koji je bio u tijeku u vrijeme zaključenja stečajnog postupka i </w:t>
      </w:r>
      <w:r>
        <w:t>provjeriti postojanje stečajne mase, odlučeno je kao u točki 2. izreke rješenja</w:t>
      </w:r>
      <w:r w:rsidR="006E3484">
        <w:t xml:space="preserve"> t</w:t>
      </w:r>
      <w:r w:rsidR="006E3484" w:rsidRPr="000625B3">
        <w:t xml:space="preserve">emeljem odredbe čl. 84. st. 1. SZ i čl. 85. SZ, a u </w:t>
      </w:r>
      <w:r w:rsidR="006E3484" w:rsidRPr="000625B3">
        <w:lastRenderedPageBreak/>
        <w:t>vezi s čl. 119. st. 6. SZ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CF6311" w:rsidP="00CC0A10" w:rsidR="00CF6311">
      <w:pPr>
        <w:jc w:val="both"/>
      </w:pPr>
    </w:p>
    <w:p w:rsidRDefault="0003700A" w:rsidP="00CC0A10" w:rsidR="0003700A">
      <w:pPr>
        <w:jc w:val="both"/>
      </w:pPr>
      <w:r>
        <w:tab/>
        <w:t xml:space="preserve">Slijedom navedenog, temeljem čl. 199. </w:t>
      </w:r>
      <w:r w:rsidRPr="0003700A">
        <w:t>Stečajnog zakona (NN 44/96, 29/99, 129/00, 123/03, 82/06, 116/10, 25/12 i 133/12)</w:t>
      </w:r>
      <w:r>
        <w:t xml:space="preserve"> odlučeno je kao u t. 1. izreke, a temeljem st. 4. – 7. čl. 289. u vezi s čl. 441. </w:t>
      </w:r>
      <w:r w:rsidR="00CF6311" w:rsidRPr="00CF6311">
        <w:t>Stečajnog zakona (NN 71/15</w:t>
      </w:r>
      <w:r w:rsidR="006E3484">
        <w:t xml:space="preserve"> i 104/17</w:t>
      </w:r>
      <w:r w:rsidR="00CF6311" w:rsidRPr="00CF6311">
        <w:t>)</w:t>
      </w:r>
      <w:r w:rsidR="00CF6311">
        <w:t xml:space="preserve"> odlučeno je kao u t. </w:t>
      </w:r>
      <w:r w:rsidR="006E3484">
        <w:t>3</w:t>
      </w:r>
      <w:r w:rsidR="00CF6311">
        <w:t>. izreke ovoga rješenja.</w:t>
      </w:r>
    </w:p>
    <w:p w:rsidRDefault="005F7C1C" w:rsidR="005F7C1C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6811EC" w:rsidRPr="006811EC">
        <w:rPr>
          <w:b w:val="false"/>
        </w:rPr>
        <w:t>2</w:t>
      </w:r>
      <w:r w:rsidR="005202DC">
        <w:rPr>
          <w:b w:val="false"/>
        </w:rPr>
        <w:t>8</w:t>
      </w:r>
      <w:r w:rsidR="006811EC" w:rsidRPr="006811EC">
        <w:rPr>
          <w:b w:val="false"/>
        </w:rPr>
        <w:t xml:space="preserve">. </w:t>
      </w:r>
      <w:r w:rsidR="005202DC">
        <w:rPr>
          <w:b w:val="false"/>
        </w:rPr>
        <w:t>veljače</w:t>
      </w:r>
      <w:r w:rsidR="006811EC" w:rsidRPr="006811EC">
        <w:rPr>
          <w:b w:val="false"/>
        </w:rPr>
        <w:t xml:space="preserve"> 2018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D81AF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r w:rsidR="005F7C1C" w:rsidRPr="00A248DE">
        <w:rPr>
          <w:bCs/>
        </w:rPr>
        <w:t>Tihomir Kovačević</w:t>
      </w:r>
    </w:p>
    <w:p w:rsidRDefault="002F10CD" w:rsidR="002F10CD">
      <w:pPr>
        <w:jc w:val="both"/>
        <w:rPr>
          <w:bCs/>
        </w:rPr>
      </w:pPr>
    </w:p>
    <w:p w:rsidRDefault="002F10CD" w:rsidR="002F10CD" w:rsidRPr="002F10CD">
      <w:pPr>
        <w:jc w:val="both"/>
        <w:rPr>
          <w:bCs/>
        </w:rPr>
      </w:pPr>
    </w:p>
    <w:p w:rsidRDefault="00782BAD" w:rsidP="00782BAD" w:rsidR="00782BAD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82BAD" w:rsidP="00782BAD" w:rsidR="00782B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81AFE" w:rsidR="00D81AFE">
      <w:pPr>
        <w:jc w:val="both"/>
      </w:pPr>
    </w:p>
    <w:p w:rsidRDefault="002F10CD" w:rsidR="002F10CD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5202DC">
        <w:t>j</w:t>
      </w:r>
      <w:r>
        <w:t xml:space="preserve"> upravitelj</w:t>
      </w:r>
      <w:r w:rsidR="005202DC">
        <w:t>ici</w:t>
      </w:r>
    </w:p>
    <w:p w:rsidRDefault="002F10CD" w:rsidP="00C03236" w:rsidR="002F10CD">
      <w:pPr>
        <w:numPr>
          <w:ilvl w:val="0"/>
          <w:numId w:val="3"/>
        </w:numPr>
        <w:jc w:val="both"/>
      </w:pPr>
      <w:r>
        <w:t>Sudski registar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9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B569BD" w:rsidRPr="00B569BD">
      <w:t>14 St-</w:t>
    </w:r>
    <w:r w:rsidR="003C03D3" w:rsidRPr="003C03D3">
      <w:t>898/13-152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8B6B65"/>
    <w:multiLevelType w:val="hybridMultilevel"/>
    <w:tmpl w:val="483ECABE"/>
    <w:lvl w:tplc="E7D09AEE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A45C3"/>
    <w:rsid w:val="000B4D38"/>
    <w:rsid w:val="000C46F8"/>
    <w:rsid w:val="000D2BA8"/>
    <w:rsid w:val="000E610D"/>
    <w:rsid w:val="000F099F"/>
    <w:rsid w:val="000F6061"/>
    <w:rsid w:val="0012578D"/>
    <w:rsid w:val="00141C84"/>
    <w:rsid w:val="001501A9"/>
    <w:rsid w:val="00174CA9"/>
    <w:rsid w:val="0019089D"/>
    <w:rsid w:val="001B6ED3"/>
    <w:rsid w:val="001C5E58"/>
    <w:rsid w:val="002662C6"/>
    <w:rsid w:val="00270F1C"/>
    <w:rsid w:val="002721FF"/>
    <w:rsid w:val="00276014"/>
    <w:rsid w:val="002B05E5"/>
    <w:rsid w:val="002B17BF"/>
    <w:rsid w:val="002D4260"/>
    <w:rsid w:val="002F10CD"/>
    <w:rsid w:val="0036012F"/>
    <w:rsid w:val="00381BC8"/>
    <w:rsid w:val="003A1CB7"/>
    <w:rsid w:val="003B4DD8"/>
    <w:rsid w:val="003C03D3"/>
    <w:rsid w:val="003D54E9"/>
    <w:rsid w:val="003D620D"/>
    <w:rsid w:val="003E0BC6"/>
    <w:rsid w:val="003E2141"/>
    <w:rsid w:val="003F0FFB"/>
    <w:rsid w:val="00415843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202DC"/>
    <w:rsid w:val="005304EB"/>
    <w:rsid w:val="00540220"/>
    <w:rsid w:val="00551263"/>
    <w:rsid w:val="00552C3F"/>
    <w:rsid w:val="00574341"/>
    <w:rsid w:val="005C7E47"/>
    <w:rsid w:val="005F7C1C"/>
    <w:rsid w:val="00623910"/>
    <w:rsid w:val="00626A77"/>
    <w:rsid w:val="0064153A"/>
    <w:rsid w:val="006811EC"/>
    <w:rsid w:val="00684B8F"/>
    <w:rsid w:val="006C6C59"/>
    <w:rsid w:val="006E3484"/>
    <w:rsid w:val="006E6549"/>
    <w:rsid w:val="0070097C"/>
    <w:rsid w:val="00702862"/>
    <w:rsid w:val="00702984"/>
    <w:rsid w:val="00716E63"/>
    <w:rsid w:val="00747AF8"/>
    <w:rsid w:val="00782BAD"/>
    <w:rsid w:val="00792744"/>
    <w:rsid w:val="00793A7E"/>
    <w:rsid w:val="00797714"/>
    <w:rsid w:val="007B130C"/>
    <w:rsid w:val="007F57C2"/>
    <w:rsid w:val="00802633"/>
    <w:rsid w:val="008208B4"/>
    <w:rsid w:val="008C6CE3"/>
    <w:rsid w:val="008C70EB"/>
    <w:rsid w:val="008D7544"/>
    <w:rsid w:val="00990BE1"/>
    <w:rsid w:val="009B3596"/>
    <w:rsid w:val="009E3300"/>
    <w:rsid w:val="009F5042"/>
    <w:rsid w:val="00A02CB3"/>
    <w:rsid w:val="00A248DE"/>
    <w:rsid w:val="00A53433"/>
    <w:rsid w:val="00A6064E"/>
    <w:rsid w:val="00A70513"/>
    <w:rsid w:val="00A91A62"/>
    <w:rsid w:val="00AE0E61"/>
    <w:rsid w:val="00AF6371"/>
    <w:rsid w:val="00B31EEC"/>
    <w:rsid w:val="00B34620"/>
    <w:rsid w:val="00B4776B"/>
    <w:rsid w:val="00B569BD"/>
    <w:rsid w:val="00B8447F"/>
    <w:rsid w:val="00B95E64"/>
    <w:rsid w:val="00BA6E3E"/>
    <w:rsid w:val="00BC6487"/>
    <w:rsid w:val="00C03236"/>
    <w:rsid w:val="00C04B50"/>
    <w:rsid w:val="00C63BF7"/>
    <w:rsid w:val="00C73FC2"/>
    <w:rsid w:val="00CA39C0"/>
    <w:rsid w:val="00CC0A10"/>
    <w:rsid w:val="00CC67DD"/>
    <w:rsid w:val="00CD0C1A"/>
    <w:rsid w:val="00CE254B"/>
    <w:rsid w:val="00CF6311"/>
    <w:rsid w:val="00D01AFB"/>
    <w:rsid w:val="00D13F5F"/>
    <w:rsid w:val="00D45212"/>
    <w:rsid w:val="00D57DB4"/>
    <w:rsid w:val="00D63983"/>
    <w:rsid w:val="00D81AFE"/>
    <w:rsid w:val="00D83378"/>
    <w:rsid w:val="00D97696"/>
    <w:rsid w:val="00DC6D5F"/>
    <w:rsid w:val="00E26FD1"/>
    <w:rsid w:val="00E36552"/>
    <w:rsid w:val="00E50316"/>
    <w:rsid w:val="00E75ACF"/>
    <w:rsid w:val="00E85208"/>
    <w:rsid w:val="00E8660A"/>
    <w:rsid w:val="00E907ED"/>
    <w:rsid w:val="00EA6584"/>
    <w:rsid w:val="00ED74E0"/>
    <w:rsid w:val="00EE5B7C"/>
    <w:rsid w:val="00F779B9"/>
    <w:rsid w:val="00F8765B"/>
    <w:rsid w:val="00F9494B"/>
    <w:rsid w:val="00FA63F3"/>
    <w:rsid w:val="00FD07F2"/>
    <w:rsid w:val="00FD1B50"/>
    <w:rsid w:val="00FD262A"/>
    <w:rsid w:val="00FE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customStyle="true" w:styleId="Default" w:type="paragraph">
    <w:name w:val="Default"/>
    <w:rsid w:val="003C03D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029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29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9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9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customStyle="1" w:styleId="Default" w:type="paragraph">
    <w:name w:val="Default"/>
    <w:rsid w:val="003C03D3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029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29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9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9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2014.</izvorni_sadrzaj>
    <derivirana_varijabla naziv="DomainObject.Predmet.DatumRjesavanja_1">1.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St-898/2013</izvorni_sadrzaj>
    <derivirana_varijabla naziv="DomainObject.Predmet.OznakaBroj_1">St-898/2013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BIZOVAČKE TOPLICE , dioničko društvo</izvorni_sadrzaj>
    <derivirana_varijabla naziv="DomainObject.Predmet.ProtustrankaFormated_1">  BIZOVAČKE TOPLICE , dioničko društvo</derivirana_varijabla>
  </DomainObject.Predmet.ProtustrankaFormated>
  <DomainObject.Predmet.ProtustrankaFormatedOIB>
    <izvorni_sadrzaj>  BIZOVAČKE TOPLICE , dioničko društvo, OIB 63800988103</izvorni_sadrzaj>
    <derivirana_varijabla naziv="DomainObject.Predmet.ProtustrankaFormatedOIB_1">  BIZOVAČKE TOPLICE , dioničko društvo, OIB 63800988103</derivirana_varijabla>
  </DomainObject.Predmet.ProtustrankaFormatedOIB>
  <DomainObject.Predmet.ProtustrankaFormatedWithAdress>
    <izvorni_sadrzaj> BIZOVAČKE TOPLICE , dioničko društvo, Sunčana 39, Bizovac</izvorni_sadrzaj>
    <derivirana_varijabla naziv="DomainObject.Predmet.ProtustrankaFormatedWithAdress_1"> BIZOVAČKE TOPLICE , dioničko društvo, Sunčana 39, Bizovac</derivirana_varijabla>
  </DomainObject.Predmet.ProtustrankaFormatedWithAdress>
  <DomainObject.Predmet.ProtustrankaFormatedWithAdressOIB>
    <izvorni_sadrzaj> BIZOVAČKE TOPLICE , dioničko društvo, OIB 63800988103, Sunčana 39, Bizovac</izvorni_sadrzaj>
    <derivirana_varijabla naziv="DomainObject.Predmet.ProtustrankaFormatedWithAdressOIB_1"> BIZOVAČKE TOPLICE , dioničko društvo, OIB 63800988103, Sunčana 39, Bizovac</derivirana_varijabla>
  </DomainObject.Predmet.ProtustrankaFormatedWithAdressOIB>
  <DomainObject.Predmet.ProtustrankaWithAdress>
    <izvorni_sadrzaj>BIZOVAČKE TOPLICE , dioničko društvo Sunčana 39, Bizovac</izvorni_sadrzaj>
    <derivirana_varijabla naziv="DomainObject.Predmet.ProtustrankaWithAdress_1">BIZOVAČKE TOPLICE , dioničko društvo Sunčana 39, Bizovac</derivirana_varijabla>
  </DomainObject.Predmet.ProtustrankaWithAdress>
  <DomainObject.Predmet.ProtustrankaWithAdressOIB>
    <izvorni_sadrzaj>BIZOVAČKE TOPLICE , dioničko društvo, OIB 63800988103, Sunčana 39, Bizovac</izvorni_sadrzaj>
    <derivirana_varijabla naziv="DomainObject.Predmet.ProtustrankaWithAdressOIB_1">BIZOVAČKE TOPLICE , dioničko društvo, OIB 63800988103, Sunčana 39, Bizovac</derivirana_varijabla>
  </DomainObject.Predmet.ProtustrankaWithAdressOIB>
  <DomainObject.Predmet.ProtustrankaNazivFormated>
    <izvorni_sadrzaj>BIZOVAČKE TOPLICE , dioničko društvo</izvorni_sadrzaj>
    <derivirana_varijabla naziv="DomainObject.Predmet.ProtustrankaNazivFormated_1">BIZOVAČKE TOPLICE , dioničko društvo</derivirana_varijabla>
  </DomainObject.Predmet.ProtustrankaNazivFormated>
  <DomainObject.Predmet.ProtustrankaNazivFormatedOIB>
    <izvorni_sadrzaj>BIZOVAČKE TOPLICE , dioničko društvo, OIB 63800988103</izvorni_sadrzaj>
    <derivirana_varijabla naziv="DomainObject.Predmet.ProtustrankaNazivFormatedOIB_1">BIZOVAČKE TOPLICE , dioničko društvo, OIB 63800988103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Vučički; Josip Tonković; Anđelka Nikšić; Verica Majstorović; Anica Kantolić</izvorni_sadrzaj>
    <derivirana_varijabla naziv="DomainObject.Predmet.StrankaFormated_1">  Dražen Vučički; Josip Tonković; Anđelka Nikšić; Verica Majstorović; Anica Kantolić</derivirana_varijabla>
  </DomainObject.Predmet.StrankaFormated>
  <DomainObject.Predmet.StrankaFormatedOIB>
    <izvorni_sadrzaj>  Dražen Vučički; Josip Tonković; Anđelka Nikšić; Verica Majstorović; Anica Kantolić</izvorni_sadrzaj>
    <derivirana_varijabla naziv="DomainObject.Predmet.StrankaFormatedOIB_1">  Dražen Vučički; Josip Tonković; Anđelka Nikšić; Verica Majstorović; Anica Kantolić</derivirana_varijabla>
  </DomainObject.Predmet.StrankaFormatedOIB>
  <DomainObject.Predmet.StrankaFormatedWithAdress>
    <izvorni_sadrzaj> Dražen Vučički, B.Radića 57, 31550 Valpovo; Josip Tonković, P.Zrinskog 27, 31551 Belišće; Anđelka Nikšić, P.Katančića 2, 31222 Bizovac; Verica Majstorović, K.Krešimira 2, Josipovac; Anica Kantolić, Bizovačka 57b, Josipovac</izvorni_sadrzaj>
    <derivirana_varijabla naziv="DomainObject.Predmet.StrankaFormatedWithAdress_1"> Dražen Vučički, B.Radića 57, 31550 Valpovo; Josip Tonković, P.Zrinskog 27, 31551 Belišće; Anđelka Nikšić, P.Katančića 2, 31222 Bizovac; Verica Majstorović, K.Krešimira 2, Josipovac; Anica Kantolić, Bizovačka 57b, Josipovac</derivirana_varijabla>
  </DomainObject.Predmet.StrankaFormatedWithAdress>
  <DomainObject.Predmet.StrankaFormatedWithAdressOIB>
    <izvorni_sadrzaj> Dražen Vučički, B.Radića 57, 31550 Valpovo; Josip Tonković, P.Zrinskog 27, 31551 Belišće; Anđelka Nikšić, P.Katančića 2, 31222 Bizovac; Verica Majstorović, K.Krešimira 2, Josipovac; Anica Kantolić, Bizovačka 57b, Josipovac</izvorni_sadrzaj>
    <derivirana_varijabla naziv="DomainObject.Predmet.StrankaFormatedWithAdressOIB_1"> Dražen Vučički, B.Radića 57, 31550 Valpovo; Josip Tonković, P.Zrinskog 27, 31551 Belišće; Anđelka Nikšić, P.Katančića 2, 31222 Bizovac; Verica Majstorović, K.Krešimira 2, Josipovac; Anica Kantolić, Bizovačka 57b, Josipovac</derivirana_varijabla>
  </DomainObject.Predmet.StrankaFormatedWithAdressOIB>
  <DomainObject.Predmet.StrankaWithAdress>
    <izvorni_sadrzaj>Dražen Vučički B.Radića 57,31550 Valpovo,Josip Tonković P.Zrinskog 27,31551 Belišće,Anđelka Nikšić P.Katančića 2,31222 Bizovac,Verica Majstorović K.Krešimira 2,Josipovac,Anica Kantolić Bizovačka 57b,Josipovac</izvorni_sadrzaj>
    <derivirana_varijabla naziv="DomainObject.Predmet.StrankaWithAdress_1">Dražen Vučički B.Radića 57,31550 Valpovo,Josip Tonković P.Zrinskog 27,31551 Belišće,Anđelka Nikšić P.Katančića 2,31222 Bizovac,Verica Majstorović K.Krešimira 2,Josipovac,Anica Kantolić Bizovačka 57b,Josipovac</derivirana_varijabla>
  </DomainObject.Predmet.StrankaWithAdress>
  <DomainObject.Predmet.StrankaWithAdressOIB>
    <izvorni_sadrzaj>Dražen Vučički, B.Radića 57,31550 Valpovo,Josip Tonković, P.Zrinskog 27,31551 Belišće,Anđelka Nikšić, P.Katančića 2,31222 Bizovac,Verica Majstorović, K.Krešimira 2,Josipovac,Anica Kantolić, Bizovačka 57b,Josipovac</izvorni_sadrzaj>
    <derivirana_varijabla naziv="DomainObject.Predmet.StrankaWithAdressOIB_1">Dražen Vučički, B.Radića 57,31550 Valpovo,Josip Tonković, P.Zrinskog 27,31551 Belišće,Anđelka Nikšić, P.Katančića 2,31222 Bizovac,Verica Majstorović, K.Krešimira 2,Josipovac,Anica Kantolić, Bizovačka 57b,Josipovac</derivirana_varijabla>
  </DomainObject.Predmet.StrankaWithAdressOIB>
  <DomainObject.Predmet.StrankaNazivFormated>
    <izvorni_sadrzaj>Dražen Vučički,Josip Tonković,Anđelka Nikšić,Verica Majstorović,Anica Kantolić</izvorni_sadrzaj>
    <derivirana_varijabla naziv="DomainObject.Predmet.StrankaNazivFormated_1">Dražen Vučički,Josip Tonković,Anđelka Nikšić,Verica Majstorović,Anica Kantolić</derivirana_varijabla>
  </DomainObject.Predmet.StrankaNazivFormated>
  <DomainObject.Predmet.StrankaNazivFormatedOIB>
    <izvorni_sadrzaj>Dražen Vučički,Josip Tonković,Anđelka Nikšić,Verica Majstorović,Anica Kantolić</izvorni_sadrzaj>
    <derivirana_varijabla naziv="DomainObject.Predmet.StrankaNazivFormatedOIB_1">Dražen Vučički,Josip Tonković,Anđelka Nikšić,Verica Majstorović,Anica Kantolić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Dražen Vučički</item>
      <item>Josip Tonković</item>
      <item>Anđelka Nikšić</item>
      <item>Verica Majstorović</item>
      <item>Anica Kantolić</item>
    </izvorni_sadrzaj>
    <derivirana_varijabla naziv="DomainObject.Predmet.StrankaListFormated_1">
      <item>Dražen Vučički</item>
      <item>Josip Tonković</item>
      <item>Anđelka Nikšić</item>
      <item>Verica Majstorović</item>
      <item>Anica Kantolić</item>
    </derivirana_varijabla>
  </DomainObject.Predmet.StrankaListFormated>
  <DomainObject.Predmet.StrankaListFormatedOIB>
    <izvorni_sadrzaj>
      <item>Dražen Vučički</item>
      <item>Josip Tonković</item>
      <item>Anđelka Nikšić</item>
      <item>Verica Majstorović</item>
      <item>Anica Kantolić</item>
    </izvorni_sadrzaj>
    <derivirana_varijabla naziv="DomainObject.Predmet.StrankaListFormatedOIB_1">
      <item>Dražen Vučički</item>
      <item>Josip Tonković</item>
      <item>Anđelka Nikšić</item>
      <item>Verica Majstorović</item>
      <item>Anica Kantolić</item>
    </derivirana_varijabla>
  </DomainObject.Predmet.StrankaListFormatedOIB>
  <DomainObject.Predmet.StrankaListFormatedWithAdress>
    <izvorni_sadrzaj>
      <item>Dražen Vučički, B.Radića 57, 31550 Valpovo</item>
      <item>Josip Tonković, P.Zrinskog 27, 31551 Belišće</item>
      <item>Anđelka Nikšić, P.Katančića 2, 31222 Bizovac</item>
      <item>Verica Majstorović, K.Krešimira 2, Josipovac</item>
      <item>Anica Kantolić, Bizovačka 57b, Josipovac</item>
    </izvorni_sadrzaj>
    <derivirana_varijabla naziv="DomainObject.Predmet.StrankaListFormatedWithAdress_1">
      <item>Dražen Vučički, B.Radića 57, 31550 Valpovo</item>
      <item>Josip Tonković, P.Zrinskog 27, 31551 Belišće</item>
      <item>Anđelka Nikšić, P.Katančića 2, 31222 Bizovac</item>
      <item>Verica Majstorović, K.Krešimira 2, Josipovac</item>
      <item>Anica Kantolić, Bizovačka 57b, Josipovac</item>
    </derivirana_varijabla>
  </DomainObject.Predmet.StrankaListFormatedWithAdress>
  <DomainObject.Predmet.StrankaListFormatedWithAdressOIB>
    <izvorni_sadrzaj>
      <item>Dražen Vučički, B.Radića 57, 31550 Valpovo</item>
      <item>Josip Tonković, P.Zrinskog 27, 31551 Belišće</item>
      <item>Anđelka Nikšić, P.Katančića 2, 31222 Bizovac</item>
      <item>Verica Majstorović, K.Krešimira 2, Josipovac</item>
      <item>Anica Kantolić, Bizovačka 57b, Josipovac</item>
    </izvorni_sadrzaj>
    <derivirana_varijabla naziv="DomainObject.Predmet.StrankaListFormatedWithAdressOIB_1">
      <item>Dražen Vučički, B.Radića 57, 31550 Valpovo</item>
      <item>Josip Tonković, P.Zrinskog 27, 31551 Belišće</item>
      <item>Anđelka Nikšić, P.Katančića 2, 31222 Bizovac</item>
      <item>Verica Majstorović, K.Krešimira 2, Josipovac</item>
      <item>Anica Kantolić, Bizovačka 57b, Josipovac</item>
    </derivirana_varijabla>
  </DomainObject.Predmet.StrankaListFormatedWithAdressOIB>
  <DomainObject.Predmet.StrankaListNazivFormated>
    <izvorni_sadrzaj>
      <item>Dražen Vučički</item>
      <item>Josip Tonković</item>
      <item>Anđelka Nikšić</item>
      <item>Verica Majstorović</item>
      <item>Anica Kantolić</item>
    </izvorni_sadrzaj>
    <derivirana_varijabla naziv="DomainObject.Predmet.StrankaListNazivFormated_1">
      <item>Dražen Vučički</item>
      <item>Josip Tonković</item>
      <item>Anđelka Nikšić</item>
      <item>Verica Majstorović</item>
      <item>Anica Kantolić</item>
    </derivirana_varijabla>
  </DomainObject.Predmet.StrankaListNazivFormated>
  <DomainObject.Predmet.StrankaListNazivFormatedOIB>
    <izvorni_sadrzaj>
      <item>Dražen Vučički</item>
      <item>Josip Tonković</item>
      <item>Anđelka Nikšić</item>
      <item>Verica Majstorović</item>
      <item>Anica Kantolić</item>
    </izvorni_sadrzaj>
    <derivirana_varijabla naziv="DomainObject.Predmet.StrankaListNazivFormatedOIB_1">
      <item>Dražen Vučički</item>
      <item>Josip Tonković</item>
      <item>Anđelka Nikšić</item>
      <item>Verica Majstorović</item>
      <item>Anica Kantolić</item>
    </derivirana_varijabla>
  </DomainObject.Predmet.StrankaListNazivFormatedOIB>
  <DomainObject.Predmet.ProtuStrankaListFormated>
    <izvorni_sadrzaj>
      <item>BIZOVAČKE TOPLICE , dioničko društvo</item>
    </izvorni_sadrzaj>
    <derivirana_varijabla naziv="DomainObject.Predmet.ProtuStrankaListFormated_1">
      <item>BIZOVAČKE TOPLICE , dioničko društvo</item>
    </derivirana_varijabla>
  </DomainObject.Predmet.ProtuStrankaListFormated>
  <DomainObject.Predmet.ProtuStrankaListFormatedOIB>
    <izvorni_sadrzaj>
      <item>BIZOVAČKE TOPLICE , dioničko društvo, OIB 63800988103</item>
    </izvorni_sadrzaj>
    <derivirana_varijabla naziv="DomainObject.Predmet.ProtuStrankaListFormatedOIB_1">
      <item>BIZOVAČKE TOPLICE , dioničko društvo, OIB 63800988103</item>
    </derivirana_varijabla>
  </DomainObject.Predmet.ProtuStrankaListFormatedOIB>
  <DomainObject.Predmet.ProtuStrankaListFormatedWithAdress>
    <izvorni_sadrzaj>
      <item>BIZOVAČKE TOPLICE , dioničko društvo, Sunčana 39, Bizovac</item>
    </izvorni_sadrzaj>
    <derivirana_varijabla naziv="DomainObject.Predmet.ProtuStrankaListFormatedWithAdress_1">
      <item>BIZOVAČKE TOPLICE , dioničko društvo, Sunčana 39, Bizovac</item>
    </derivirana_varijabla>
  </DomainObject.Predmet.ProtuStrankaListFormatedWithAdress>
  <DomainObject.Predmet.ProtuStrankaListFormatedWithAdressOIB>
    <izvorni_sadrzaj>
      <item>BIZOVAČKE TOPLICE , dioničko društvo, OIB 63800988103, Sunčana 39, Bizovac</item>
    </izvorni_sadrzaj>
    <derivirana_varijabla naziv="DomainObject.Predmet.ProtuStrankaListFormatedWithAdressOIB_1">
      <item>BIZOVAČKE TOPLICE , dioničko društvo, OIB 63800988103, Sunčana 39, Bizovac</item>
    </derivirana_varijabla>
  </DomainObject.Predmet.ProtuStrankaListFormatedWithAdressOIB>
  <DomainObject.Predmet.ProtuStrankaListNazivFormated>
    <izvorni_sadrzaj>
      <item>BIZOVAČKE TOPLICE , dioničko društvo</item>
    </izvorni_sadrzaj>
    <derivirana_varijabla naziv="DomainObject.Predmet.ProtuStrankaListNazivFormated_1">
      <item>BIZOVAČKE TOPLICE , dioničko društvo</item>
    </derivirana_varijabla>
  </DomainObject.Predmet.ProtuStrankaListNazivFormated>
  <DomainObject.Predmet.ProtuStrankaListNazivFormatedOIB>
    <izvorni_sadrzaj>
      <item>BIZOVAČKE TOPLICE , dioničko društvo, OIB 63800988103</item>
    </izvorni_sadrzaj>
    <derivirana_varijabla naziv="DomainObject.Predmet.ProtuStrankaListNazivFormatedOIB_1">
      <item>BIZOVAČKE TOPLICE , dioničko društvo, OIB 63800988103</item>
    </derivirana_varijabla>
  </DomainObject.Predmet.ProtuStrankaListNazivFormatedOIB>
  <DomainObject.Predmet.OstaliListFormated>
    <izvorni_sadrzaj>
      <item>ŽDO GUO Osijek</item>
      <item>Duško Zec</item>
      <item>Zoran Horvat</item>
      <item>Duško Zec</item>
      <item>DVORAC D.O.O. VALPOVO</item>
      <item>Privredna banka zagreb d.d. Zagreb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izvorni_sadrzaj>
    <derivirana_varijabla naziv="DomainObject.Predmet.OstaliListFormated_1">
      <item>ŽDO GUO Osijek</item>
      <item>Duško Zec</item>
      <item>Zoran Horvat</item>
      <item>Duško Zec</item>
      <item>DVORAC D.O.O. VALPOVO</item>
      <item>Privredna banka zagreb d.d. Zagreb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derivirana_varijabla>
  </DomainObject.Predmet.OstaliListFormated>
  <DomainObject.Predmet.OstaliListFormatedOIB>
    <izvorni_sadrzaj>
      <item>ŽDO GUO Osijek</item>
      <item>Duško Zec</item>
      <item>Zoran Horvat</item>
      <item>Duško Zec, OIB 74714129984</item>
      <item>DVORAC D.O.O. VALPOVO</item>
      <item>Privredna banka zagreb d.d. Zagreb, OIB 02535697732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izvorni_sadrzaj>
    <derivirana_varijabla naziv="DomainObject.Predmet.OstaliListFormatedOIB_1">
      <item>ŽDO GUO Osijek</item>
      <item>Duško Zec</item>
      <item>Zoran Horvat</item>
      <item>Duško Zec, OIB 74714129984</item>
      <item>DVORAC D.O.O. VALPOVO</item>
      <item>Privredna banka zagreb d.d. Zagreb, OIB 02535697732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derivirana_varijabla>
  </DomainObject.Predmet.OstaliListFormatedOIB>
  <DomainObject.Predmet.OstaliListFormatedWithAdress>
    <izvorni_sadrzaj>
      <item>ŽDO GUO Osijek</item>
      <item>Duško Zec</item>
      <item>Zoran Horvat</item>
      <item>Duško Zec, Kadinala A.Stepinca  4, 31000 Osijek</item>
      <item>DVORAC D.O.O. VALPOVO, M.A.RELJKOVIĆ16, Valpovo</item>
      <item>Privredna banka zagreb d.d. Zagreb, Račkoga 6, 10000 Zagreb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izvorni_sadrzaj>
    <derivirana_varijabla naziv="DomainObject.Predmet.OstaliListFormatedWithAdress_1">
      <item>ŽDO GUO Osijek</item>
      <item>Duško Zec</item>
      <item>Zoran Horvat</item>
      <item>Duško Zec, Kadinala A.Stepinca  4, 31000 Osijek</item>
      <item>DVORAC D.O.O. VALPOVO, M.A.RELJKOVIĆ16, Valpovo</item>
      <item>Privredna banka zagreb d.d. Zagreb, Račkoga 6, 10000 Zagreb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derivirana_varijabla>
  </DomainObject.Predmet.OstaliListFormatedWithAdress>
  <DomainObject.Predmet.OstaliListFormatedWithAdressOIB>
    <izvorni_sadrzaj>
      <item>ŽDO GUO Osijek</item>
      <item>Duško Zec</item>
      <item>Zoran Horvat</item>
      <item>Duško Zec, OIB 74714129984, Kadinala A.Stepinca  4, 31000 Osijek</item>
      <item>DVORAC D.O.O. VALPOVO, M.A.RELJKOVIĆ16, Valpovo</item>
      <item>Privredna banka zagreb d.d. Zagreb, OIB 02535697732, Račkoga 6, 10000 Zagreb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izvorni_sadrzaj>
    <derivirana_varijabla naziv="DomainObject.Predmet.OstaliListFormatedWithAdressOIB_1">
      <item>ŽDO GUO Osijek</item>
      <item>Duško Zec</item>
      <item>Zoran Horvat</item>
      <item>Duško Zec, OIB 74714129984, Kadinala A.Stepinca  4, 31000 Osijek</item>
      <item>DVORAC D.O.O. VALPOVO, M.A.RELJKOVIĆ16, Valpovo</item>
      <item>Privredna banka zagreb d.d. Zagreb, OIB 02535697732, Račkoga 6, 10000 Zagreb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derivirana_varijabla>
  </DomainObject.Predmet.OstaliListFormatedWithAdressOIB>
  <DomainObject.Predmet.OstaliListNazivFormated>
    <izvorni_sadrzaj>
      <item>ŽDO GUO Osijek</item>
      <item>Duško Zec</item>
      <item>Zoran Horvat</item>
      <item>Duško Zec</item>
      <item>DVORAC D.O.O. VALPOVO</item>
      <item>Privredna banka zagreb d.d. Zagreb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izvorni_sadrzaj>
    <derivirana_varijabla naziv="DomainObject.Predmet.OstaliListNazivFormated_1">
      <item>ŽDO GUO Osijek</item>
      <item>Duško Zec</item>
      <item>Zoran Horvat</item>
      <item>Duško Zec</item>
      <item>DVORAC D.O.O. VALPOVO</item>
      <item>Privredna banka zagreb d.d. Zagreb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derivirana_varijabla>
  </DomainObject.Predmet.OstaliListNazivFormated>
  <DomainObject.Predmet.OstaliListNazivFormatedOIB>
    <izvorni_sadrzaj>
      <item>ŽDO GUO Osijek</item>
      <item>Duško Zec</item>
      <item>Zoran Horvat</item>
      <item>Duško Zec, OIB 74714129984</item>
      <item>DVORAC D.O.O. VALPOVO</item>
      <item>Privredna banka zagreb d.d. Zagreb, OIB 02535697732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izvorni_sadrzaj>
    <derivirana_varijabla naziv="DomainObject.Predmet.OstaliListNazivFormatedOIB_1">
      <item>ŽDO GUO Osijek</item>
      <item>Duško Zec</item>
      <item>Zoran Horvat</item>
      <item>Duško Zec, OIB 74714129984</item>
      <item>DVORAC D.O.O. VALPOVO</item>
      <item>Privredna banka zagreb d.d. Zagreb, OIB 02535697732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Tonković i dr.</izvorni_sadrzaj>
    <derivirana_varijabla naziv="DomainObject.Predmet.StrankaIDrugi_1">Josip Tonković i dr.</derivirana_varijabla>
  </DomainObject.Predmet.StrankaIDrugi>
  <DomainObject.Predmet.ProtustrankaIDrugi>
    <izvorni_sadrzaj>BIZOVAČKE TOPLICE , dioničko društvo</izvorni_sadrzaj>
    <derivirana_varijabla naziv="DomainObject.Predmet.ProtustrankaIDrugi_1">BIZOVAČKE TOPLICE , dioničko društvo</derivirana_varijabla>
  </DomainObject.Predmet.ProtustrankaIDrugi>
  <DomainObject.Predmet.StrankaIDrugiAdressOIB>
    <izvorni_sadrzaj>Josip Tonković, P.Zrinskog 27, 31551 Belišće i dr.</izvorni_sadrzaj>
    <derivirana_varijabla naziv="DomainObject.Predmet.StrankaIDrugiAdressOIB_1">Josip Tonković, P.Zrinskog 27, 31551 Belišće i dr.</derivirana_varijabla>
  </DomainObject.Predmet.StrankaIDrugiAdressOIB>
  <DomainObject.Predmet.ProtustrankaIDrugiAdressOIB>
    <izvorni_sadrzaj>BIZOVAČKE TOPLICE , dioničko društvo, OIB 63800988103, Sunčana 39, Bizovac</izvorni_sadrzaj>
    <derivirana_varijabla naziv="DomainObject.Predmet.ProtustrankaIDrugiAdressOIB_1">BIZOVAČKE TOPLICE , dioničko društvo, OIB 63800988103, Sunčana 39,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prosinca 2014.</izvorni_sadrzaj>
    <derivirana_varijabla naziv="DomainObject.Predmet.OdlukaRjesenje.DatumDonosenjaOdluke_1">1. prosinca 2014.</derivirana_varijabla>
  </DomainObject.Predmet.OdlukaRjesenje.DatumDonosenjaOdluke>
  <DomainObject.Predmet.OdlukaRjesenje.DatumPravomocnosti>
    <izvorni_sadrzaj>27. prosinca 2014.</izvorni_sadrzaj>
    <derivirana_varijabla naziv="DomainObject.Predmet.OdlukaRjesenje.DatumPravomocnosti_1">27. prosinca 2014.</derivirana_varijabla>
  </DomainObject.Predmet.OdlukaRjesenje.DatumPravomocnosti>
  <DomainObject.Predmet.OdlukaRjesenje.Oznaka>
    <izvorni_sadrzaj>St-898/2013-128</izvorni_sadrzaj>
    <derivirana_varijabla naziv="DomainObject.Predmet.OdlukaRjesenje.Oznaka_1">St-898/2013-128</derivirana_varijabla>
  </DomainObject.Predmet.OdlukaRjesenje.Oznaka>
  <DomainObject.Predmet.SudioniciListNaziv>
    <izvorni_sadrzaj>
      <item>BIZOVAČKE TOPLICE , dioničko društvo</item>
      <item>Dražen Vučički</item>
      <item>Josip Tonković</item>
      <item>Anđelka Nikšić</item>
      <item>Verica Majstorović</item>
      <item>Anica Kantolić</item>
      <item>ŽDO GUO Osijek</item>
      <item>Duško Zec</item>
      <item>Zoran Horvat</item>
      <item>Duško Zec</item>
      <item>DVORAC D.O.O. VALPOVO</item>
      <item>Privredna banka zagreb d.d. Zagreb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izvorni_sadrzaj>
    <derivirana_varijabla naziv="DomainObject.Predmet.SudioniciListNaziv_1">
      <item>BIZOVAČKE TOPLICE , dioničko društvo</item>
      <item>Dražen Vučički</item>
      <item>Josip Tonković</item>
      <item>Anđelka Nikšić</item>
      <item>Verica Majstorović</item>
      <item>Anica Kantolić</item>
      <item>ŽDO GUO Osijek</item>
      <item>Duško Zec</item>
      <item>Zoran Horvat</item>
      <item>Duško Zec</item>
      <item>DVORAC D.O.O. VALPOVO</item>
      <item>Privredna banka zagreb d.d. Zagreb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derivirana_varijabla>
  </DomainObject.Predmet.SudioniciListNaziv>
  <DomainObject.Predmet.SudioniciListAdressOIB>
    <izvorni_sadrzaj>
      <item>BIZOVAČKE TOPLICE , dioničko društvo, OIB 63800988103, Sunčana 39,Bizovac</item>
      <item>Dražen Vučički, B.Radića 57,31550 Valpovo</item>
      <item>Josip Tonković, P.Zrinskog 27,31551 Belišće</item>
      <item>Anđelka Nikšić, P.Katančića 2,31222 Bizovac</item>
      <item>Verica Majstorović, K.Krešimira 2,Josipovac</item>
      <item>Anica Kantolić, Bizovačka 57b,Josipovac</item>
      <item>ŽDO GUO Osijek</item>
      <item>Duško Zec</item>
      <item>Zoran Horvat</item>
      <item>Duško Zec, OIB 74714129984, Kadinala A.Stepinca  4,31000 Osijek</item>
      <item>DVORAC D.O.O. VALPOVO, M.A.RELJKOVIĆ16,Valpovo</item>
      <item>Privredna banka zagreb d.d. Zagreb, OIB 02535697732, Račkoga 6,10000 Zagreb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izvorni_sadrzaj>
    <derivirana_varijabla naziv="DomainObject.Predmet.SudioniciListAdressOIB_1">
      <item>BIZOVAČKE TOPLICE , dioničko društvo, OIB 63800988103, Sunčana 39,Bizovac</item>
      <item>Dražen Vučički, B.Radića 57,31550 Valpovo</item>
      <item>Josip Tonković, P.Zrinskog 27,31551 Belišće</item>
      <item>Anđelka Nikšić, P.Katančića 2,31222 Bizovac</item>
      <item>Verica Majstorović, K.Krešimira 2,Josipovac</item>
      <item>Anica Kantolić, Bizovačka 57b,Josipovac</item>
      <item>ŽDO GUO Osijek</item>
      <item>Duško Zec</item>
      <item>Zoran Horvat</item>
      <item>Duško Zec, OIB 74714129984, Kadinala A.Stepinca  4,31000 Osijek</item>
      <item>DVORAC D.O.O. VALPOVO, M.A.RELJKOVIĆ16,Valpovo</item>
      <item>Privredna banka zagreb d.d. Zagreb, OIB 02535697732, Račkoga 6,10000 Zagreb</item>
      <item>HRVATSKE VODE VGI VUKA Osijek</item>
      <item>LJEČILIŠTE BIZOVAČKE TOPLICE Bizovac</item>
      <item>HEP d.d. Zagreb</item>
      <item>HEP PLIN d.o.o. Osijek</item>
      <item>HRVATSKI FOND ZA PRIVATIZACIJU Zagreb</item>
      <item>OPĆINA BIZOVAC</item>
      <item>HRVATSKE VODE VGI ZA DUNAV I DONJU DRAVU Osijek</item>
      <item>HRVATSKA BANKA ZA OBNOVU I RAZVITAK Zagreb</item>
      <item>Oglasna ploča - BIZOVAČKE TOPLICE d.d. u stečaju,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63800988103</item>
      <item>, OIB null</item>
      <item>, OIB null</item>
      <item>, OIB null</item>
      <item>, OIB null</item>
      <item>, OIB null</item>
      <item>, OIB null</item>
      <item>, OIB null</item>
      <item>, OIB null</item>
      <item>, OIB 74714129984</item>
      <item>, OIB null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63800988103</item>
      <item>, OIB null</item>
      <item>, OIB null</item>
      <item>, OIB null</item>
      <item>, OIB null</item>
      <item>, OIB null</item>
      <item>, OIB null</item>
      <item>, OIB null</item>
      <item>, OIB null</item>
      <item>, OIB 74714129984</item>
      <item>, OIB null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428</properties:Words>
  <properties:Characters>2416</properties:Characters>
  <properties:Lines>75</properties:Lines>
  <properties:Paragraphs>23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2018-02-28T12:48:00Z</cp:lastPrinted>
  <dcterms:modified xmlns:xsi="http://www.w3.org/2001/XMLSchema-instance" xsi:type="dcterms:W3CDTF">2018-02-28T13:14:00Z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